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b1f1" w14:paraId="4d7b1f1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166FE7">
        <w:t>890/18-11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166FE7">
        <w:rPr>
          <w:b/>
        </w:rPr>
        <w:t>H.O.S. j.d.o.o. Kneževi Vinogradi, Svetozara Miletića 71, OIB: 18111943985, MBS: 030195419</w:t>
      </w:r>
      <w:r w:rsidR="006139EC">
        <w:t xml:space="preserve">, </w:t>
      </w:r>
      <w:r w:rsidR="003B4C28">
        <w:t xml:space="preserve">dana </w:t>
      </w:r>
      <w:r w:rsidR="00166FE7">
        <w:t>29. studenog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166FE7">
        <w:rPr>
          <w:b/>
        </w:rPr>
        <w:t xml:space="preserve">H.O.S. j.d.o.o. Kneževi Vinogradi, Svetozara Miletića 71, OIB: 18111943985, MBS: 030195419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166FE7">
        <w:rPr>
          <w:b/>
        </w:rPr>
        <w:t>890</w:t>
      </w:r>
      <w:r w:rsidR="00006C35">
        <w:rPr>
          <w:b/>
        </w:rPr>
        <w:t>-18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5019C">
        <w:rPr>
          <w:b/>
        </w:rPr>
        <w:t>36.000</w:t>
      </w:r>
      <w:r w:rsidR="00E6000B">
        <w:rPr>
          <w:b/>
        </w:rPr>
        <w:t>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166FE7" w:rsidR="00166FE7" w:rsidRPr="00166FE7">
            <w:pPr>
              <w:pStyle w:val="Odlomakpopisa"/>
              <w:jc w:val="center"/>
              <w:rPr>
                <w:b/>
                <w:bCs/>
              </w:rPr>
            </w:pPr>
            <w:r w:rsidRPr="00166FE7">
              <w:rPr>
                <w:b/>
                <w:bCs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Iznos (kn)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r>
              <w:t>Knjigovodstvene usluge (12 mjeseci * 1.000,00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</w:pPr>
            <w:r>
              <w:t>12.000,00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</w:pPr>
            <w:r>
              <w:t>4.000,00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r>
              <w:t xml:space="preserve">Nagrada i troškovi st. upravitelja (bruto prethodni + ot. Steč.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</w:pPr>
            <w:r>
              <w:t>20.000,00</w:t>
            </w:r>
          </w:p>
        </w:tc>
      </w:tr>
      <w:tr w:rsidTr="00C33A93" w:rsidR="00166FE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rPr>
                <w:b/>
                <w:bCs/>
              </w:rPr>
            </w:pPr>
            <w:r>
              <w:rPr>
                <w:b/>
                <w:bCs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166FE7" w:rsidP="00C33A93" w:rsidR="00166FE7">
            <w:pPr>
              <w:jc w:val="right"/>
              <w:rPr>
                <w:b/>
              </w:rPr>
            </w:pPr>
            <w:r>
              <w:rPr>
                <w:b/>
              </w:rPr>
              <w:t>36.000,00</w:t>
            </w:r>
          </w:p>
        </w:tc>
      </w:tr>
    </w:tbl>
    <w:p w:rsidRDefault="00166FE7" w:rsidP="00166FE7" w:rsidR="00166FE7">
      <w:pPr>
        <w:jc w:val="both"/>
      </w:pPr>
    </w:p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166FE7" w:rsidP="00FD3ED7" w:rsidR="00166FE7">
      <w:pPr>
        <w:ind w:firstLine="720"/>
        <w:jc w:val="both"/>
      </w:pPr>
    </w:p>
    <w:p w:rsidRDefault="00BD2EC4" w:rsidP="00FD3ED7" w:rsidR="00BD2EC4">
      <w:pPr>
        <w:ind w:firstLine="720"/>
        <w:jc w:val="both"/>
      </w:pPr>
    </w:p>
    <w:p w:rsidRDefault="00BD2EC4" w:rsidP="00FD3ED7" w:rsidR="00BD2EC4">
      <w:pPr>
        <w:ind w:firstLine="720"/>
        <w:jc w:val="both"/>
      </w:pPr>
    </w:p>
    <w:p w:rsidRDefault="000C543C" w:rsidP="00FB2AB4" w:rsidR="000C543C"/>
    <w:p w:rsidRDefault="00166FE7" w:rsidP="00166FE7" w:rsidR="00166FE7">
      <w:pPr>
        <w:jc w:val="right"/>
      </w:pPr>
      <w:r>
        <w:lastRenderedPageBreak/>
        <w:t>Broj: 6 St-890/18-11</w:t>
      </w:r>
    </w:p>
    <w:p w:rsidRDefault="00BD2EC4" w:rsidP="00BD2EC4" w:rsidR="00BD2EC4">
      <w:pPr>
        <w:jc w:val="right"/>
      </w:pPr>
    </w:p>
    <w:p w:rsidRDefault="00E6000B" w:rsidP="00FB2AB4" w:rsidR="00E6000B"/>
    <w:p w:rsidRDefault="009B61F0" w:rsidP="00FD3ED7" w:rsidR="00FD3ED7">
      <w:pPr>
        <w:jc w:val="center"/>
      </w:pPr>
      <w:r w:rsidRPr="000C543C">
        <w:t>Obrazloženje</w:t>
      </w:r>
    </w:p>
    <w:p w:rsidRDefault="0005019C" w:rsidP="00FD3ED7" w:rsidR="0005019C">
      <w:pPr>
        <w:jc w:val="center"/>
      </w:pPr>
    </w:p>
    <w:p w:rsidRDefault="0005019C" w:rsidP="00FD3ED7" w:rsidR="0005019C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166FE7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66FE7">
        <w:t>28. svibnja</w:t>
      </w:r>
      <w:r w:rsidR="00BD2EC4">
        <w:t xml:space="preserve"> 2018. g.</w:t>
      </w:r>
      <w:r w:rsidRPr="00DD2365">
        <w:t xml:space="preserve"> prijedlog za otvaranje stečajnog postupka nad dužnikom </w:t>
      </w:r>
      <w:r w:rsidR="00166FE7">
        <w:rPr>
          <w:b/>
        </w:rPr>
        <w:t>H.O.S. j.d.o.o. Kneževi Vinogradi, Svetozara Miletića 71, OIB: 18111943985, MBS: 030195419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166FE7">
        <w:t>891</w:t>
      </w:r>
      <w:r w:rsidR="0005019C">
        <w:t>/18-</w:t>
      </w:r>
      <w:r w:rsidR="00166FE7">
        <w:t>4</w:t>
      </w:r>
      <w:r w:rsidR="0005019C">
        <w:t xml:space="preserve"> od </w:t>
      </w:r>
      <w:r w:rsidR="00166FE7">
        <w:t>27. rujna</w:t>
      </w:r>
      <w:r w:rsidR="0005019C">
        <w:t xml:space="preserve"> 2018. g.</w:t>
      </w:r>
      <w:r>
        <w:t xml:space="preserve">, koje je usmeno iznio na ročištu održanom dana </w:t>
      </w:r>
      <w:r w:rsidR="00166FE7">
        <w:t>28. studenog</w:t>
      </w:r>
      <w:r w:rsidR="00006C35">
        <w:t xml:space="preserve">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5019C">
        <w:rPr>
          <w:b/>
        </w:rPr>
        <w:t>36.000,00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166FE7">
        <w:t>29. studenog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D2EC4">
        <w:t xml:space="preserve"> </w:t>
      </w:r>
      <w:r w:rsidR="00166FE7">
        <w:t>29.12.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B91" w:rsidR="00BE4B91">
      <w:r>
        <w:separator/>
      </w:r>
    </w:p>
  </w:endnote>
  <w:endnote w:id="0" w:type="continuationSeparator">
    <w:p w:rsidRDefault="00BE4B91" w:rsidR="00BE4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B91" w:rsidR="00BE4B91">
      <w:r>
        <w:separator/>
      </w:r>
    </w:p>
  </w:footnote>
  <w:footnote w:id="0" w:type="continuationSeparator">
    <w:p w:rsidRDefault="00BE4B91" w:rsidR="00BE4B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6E6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2"/>
  </w:num>
  <w:num w:numId="7">
    <w:abstractNumId w:val="8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019C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6FE7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831F3"/>
    <w:rsid w:val="00490F82"/>
    <w:rsid w:val="004947EC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0A4E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D2EC4"/>
    <w:rsid w:val="00BE4B91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D6E65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E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D6E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E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E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E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E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D6E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E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E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E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St-890/2018</izvorni_sadrzaj>
    <derivirana_varijabla naziv="DomainObject.Predmet.OznakaBroj_1">St-890/2018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H.O.S. j.d.o.o. za ugostiteljstvo</izvorni_sadrzaj>
    <derivirana_varijabla naziv="DomainObject.Predmet.ProtustrankaFormated_1">  H.O.S. j.d.o.o. za ugostiteljstvo</derivirana_varijabla>
  </DomainObject.Predmet.ProtustrankaFormated>
  <DomainObject.Predmet.ProtustrankaFormatedOIB>
    <izvorni_sadrzaj>  H.O.S. j.d.o.o. za ugostiteljstvo, OIB 18111943985</izvorni_sadrzaj>
    <derivirana_varijabla naziv="DomainObject.Predmet.ProtustrankaFormatedOIB_1">  H.O.S. j.d.o.o. za ugostiteljstvo, OIB 18111943985</derivirana_varijabla>
  </DomainObject.Predmet.ProtustrankaFormatedOIB>
  <DomainObject.Predmet.ProtustrankaFormatedWithAdress>
    <izvorni_sadrzaj> H.O.S. j.d.o.o. za ugostiteljstvo, Svetozara Miletića 71, 31309 Kneževi Vinogradi</izvorni_sadrzaj>
    <derivirana_varijabla naziv="DomainObject.Predmet.ProtustrankaFormatedWithAdress_1"> H.O.S. j.d.o.o. za ugostiteljstvo, Svetozara Miletića 71, 31309 Kneževi Vinogradi</derivirana_varijabla>
  </DomainObject.Predmet.ProtustrankaFormatedWithAdress>
  <DomainObject.Predmet.ProtustrankaFormatedWithAdressOIB>
    <izvorni_sadrzaj> H.O.S. j.d.o.o. za ugostiteljstvo, OIB 18111943985, Svetozara Miletića 71, 31309 Kneževi Vinogradi</izvorni_sadrzaj>
    <derivirana_varijabla naziv="DomainObject.Predmet.ProtustrankaFormatedWithAdressOIB_1"> H.O.S. j.d.o.o. za ugostiteljstvo, OIB 18111943985, Svetozara Miletića 71, 31309 Kneževi Vinogradi</derivirana_varijabla>
  </DomainObject.Predmet.ProtustrankaFormatedWithAdressOIB>
  <DomainObject.Predmet.ProtustrankaWithAdress>
    <izvorni_sadrzaj>H.O.S. j.d.o.o. za ugostiteljstvo Svetozara Miletića 71, 31309 Kneževi Vinogradi</izvorni_sadrzaj>
    <derivirana_varijabla naziv="DomainObject.Predmet.ProtustrankaWithAdress_1">H.O.S. j.d.o.o. za ugostiteljstvo Svetozara Miletića 71, 31309 Kneževi Vinogradi</derivirana_varijabla>
  </DomainObject.Predmet.ProtustrankaWithAdress>
  <DomainObject.Predmet.ProtustrankaWithAdressOIB>
    <izvorni_sadrzaj>H.O.S. j.d.o.o. za ugostiteljstvo, OIB 18111943985, Svetozara Miletića 71, 31309 Kneževi Vinogradi</izvorni_sadrzaj>
    <derivirana_varijabla naziv="DomainObject.Predmet.ProtustrankaWithAdressOIB_1">H.O.S. j.d.o.o. za ugostiteljstvo, OIB 18111943985, Svetozara Miletića 71, 31309 Kneževi Vinogradi</derivirana_varijabla>
  </DomainObject.Predmet.ProtustrankaWithAdressOIB>
  <DomainObject.Predmet.ProtustrankaNazivFormated>
    <izvorni_sadrzaj>H.O.S. j.d.o.o. za ugostiteljstvo</izvorni_sadrzaj>
    <derivirana_varijabla naziv="DomainObject.Predmet.ProtustrankaNazivFormated_1">H.O.S. j.d.o.o. za ugostiteljstvo</derivirana_varijabla>
  </DomainObject.Predmet.ProtustrankaNazivFormated>
  <DomainObject.Predmet.ProtustrankaNazivFormatedOIB>
    <izvorni_sadrzaj>H.O.S. j.d.o.o. za ugostiteljstvo, OIB 18111943985</izvorni_sadrzaj>
    <derivirana_varijabla naziv="DomainObject.Predmet.ProtustrankaNazivFormatedOIB_1">H.O.S. j.d.o.o. za ugostiteljstvo, OIB 18111943985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H.O.S. j.d.o.o. za ugostiteljstvo</item>
    </izvorni_sadrzaj>
    <derivirana_varijabla naziv="DomainObject.Predmet.ProtuStrankaListFormated_1">
      <item>H.O.S. j.d.o.o. za ugostiteljstvo</item>
    </derivirana_varijabla>
  </DomainObject.Predmet.ProtuStrankaListFormated>
  <DomainObject.Predmet.ProtuStrankaListFormatedOIB>
    <izvorni_sadrzaj>
      <item>H.O.S. j.d.o.o. za ugostiteljstvo, OIB 18111943985</item>
    </izvorni_sadrzaj>
    <derivirana_varijabla naziv="DomainObject.Predmet.ProtuStrankaListFormatedOIB_1">
      <item>H.O.S. j.d.o.o. za ugostiteljstvo, OIB 18111943985</item>
    </derivirana_varijabla>
  </DomainObject.Predmet.ProtuStrankaListFormatedOIB>
  <DomainObject.Predmet.ProtuStrankaListFormatedWithAdress>
    <izvorni_sadrzaj>
      <item>H.O.S. j.d.o.o. za ugostiteljstvo, Svetozara Miletića 71, 31309 Kneževi Vinogradi</item>
    </izvorni_sadrzaj>
    <derivirana_varijabla naziv="DomainObject.Predmet.ProtuStrankaListFormatedWithAdress_1">
      <item>H.O.S. j.d.o.o. za ugostiteljstvo, Svetozara Miletića 71, 31309 Kneževi Vinogradi</item>
    </derivirana_varijabla>
  </DomainObject.Predmet.ProtuStrankaListFormatedWithAdress>
  <DomainObject.Predmet.ProtuStrankaListFormatedWithAdressOIB>
    <izvorni_sadrzaj>
      <item>H.O.S. j.d.o.o. za ugostiteljstvo, OIB 18111943985, Svetozara Miletića 71, 31309 Kneževi Vinogradi</item>
    </izvorni_sadrzaj>
    <derivirana_varijabla naziv="DomainObject.Predmet.ProtuStrankaListFormatedWithAdressOIB_1">
      <item>H.O.S. j.d.o.o. za ugostiteljstvo, OIB 18111943985, Svetozara Miletića 71, 31309 Kneževi Vinogradi</item>
    </derivirana_varijabla>
  </DomainObject.Predmet.ProtuStrankaListFormatedWithAdressOIB>
  <DomainObject.Predmet.ProtuStrankaListNazivFormated>
    <izvorni_sadrzaj>
      <item>H.O.S. j.d.o.o. za ugostiteljstvo</item>
    </izvorni_sadrzaj>
    <derivirana_varijabla naziv="DomainObject.Predmet.ProtuStrankaListNazivFormated_1">
      <item>H.O.S. j.d.o.o. za ugostiteljstvo</item>
    </derivirana_varijabla>
  </DomainObject.Predmet.ProtuStrankaListNazivFormated>
  <DomainObject.Predmet.ProtuStrankaListNazivFormatedOIB>
    <izvorni_sadrzaj>
      <item>H.O.S. j.d.o.o. za ugostiteljstvo, OIB 18111943985</item>
    </izvorni_sadrzaj>
    <derivirana_varijabla naziv="DomainObject.Predmet.ProtuStrankaListNazivFormatedOIB_1">
      <item>H.O.S. j.d.o.o. za ugostiteljstvo, OIB 18111943985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H.O.S. j.d.o.o. za ugostiteljstvo</izvorni_sadrzaj>
    <derivirana_varijabla naziv="DomainObject.Predmet.ProtustrankaIDrugi_1">H.O.S.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H.O.S. j.d.o.o. za ugostiteljstvo, OIB 18111943985, Svetozara Miletića 71, 31309 Kneževi Vinogradi</izvorni_sadrzaj>
    <derivirana_varijabla naziv="DomainObject.Predmet.ProtustrankaIDrugiAdressOIB_1">H.O.S. j.d.o.o. za ugostiteljstvo, OIB 18111943985, Svetozara Miletića 71,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H.O.S. j.d.o.o. za ugostiteljstvo</item>
    </izvorni_sadrzaj>
    <derivirana_varijabla naziv="DomainObject.Predmet.SudioniciListNaziv_1">
      <item>FINA RC OSIJEK</item>
      <item>H.O.S. j.d.o.o. za ugostiteljstvo</item>
    </derivirana_varijabla>
  </DomainObject.Predmet.SudioniciListNaziv>
  <DomainObject.Predmet.SudioniciListAdressOIB>
    <izvorni_sadrzaj>
      <item>FINA RC OSIJEK, OIB 85821130368</item>
      <item>H.O.S. j.d.o.o. za ugostiteljstvo, OIB 18111943985, Svetozara Miletića 71,31309 Kneževi Vinogradi</item>
    </izvorni_sadrzaj>
    <derivirana_varijabla naziv="DomainObject.Predmet.SudioniciListAdressOIB_1">
      <item>FINA RC OSIJEK, OIB 85821130368</item>
      <item>H.O.S. j.d.o.o. za ugostiteljstvo, OIB 18111943985, Svetozara Miletića 71,31309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18111943985</item>
    </izvorni_sadrzaj>
    <derivirana_varijabla naziv="DomainObject.Predmet.SudioniciListNazivOIB_1">
      <item>, OIB 85821130368</item>
      <item>, OIB 18111943985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St-890/2018-5</izvorni_sadrzaj>
    <derivirana_varijabla naziv="DomainObject.PredzadnjaOdlukaIzPredmeta.Oznaka_1">St-890/2018-5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17E869-0404-4403-A93A-E2CCC0795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2456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2018-09-27T08:17:00Z</dcterms:created>
  <dc:creator>hermanj</dc:creator>
  <cp:lastModifiedBy>Danijela Sekulić</cp:lastModifiedBy>
  <cp:lastPrinted>2018-11-29T13:21:00Z</cp:lastPrinted>
  <dcterms:modified xmlns:xsi="http://www.w3.org/2001/XMLSchema-instance" xsi:type="dcterms:W3CDTF">2018-11-29T13:22:00Z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(LJUBIČIĆ.docx)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