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9da3" w14:paraId="9a89da3" w:rsidRDefault="00DA7847" w:rsidP="00DA7847" w:rsidR="00DA7847">
      <w:pPr>
        <w:ind w:firstLine="708" w:left="708"/>
        <w:jc w:val="right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b/>
        </w:rPr>
        <w:t xml:space="preserve">Posl. br. </w:t>
      </w:r>
      <w:r w:rsidR="00522319">
        <w:rPr>
          <w:b/>
        </w:rPr>
        <w:t>18</w:t>
      </w:r>
      <w:r>
        <w:rPr>
          <w:b/>
        </w:rPr>
        <w:t xml:space="preserve"> </w:t>
      </w:r>
      <w:r w:rsidR="00EB0D7B">
        <w:rPr>
          <w:b/>
        </w:rPr>
        <w:t>St</w:t>
      </w:r>
      <w:r>
        <w:rPr>
          <w:b/>
        </w:rPr>
        <w:t xml:space="preserve">. </w:t>
      </w:r>
      <w:r w:rsidR="0042700F">
        <w:rPr>
          <w:b/>
        </w:rPr>
        <w:t>344</w:t>
      </w:r>
      <w:r w:rsidR="001C1C62">
        <w:rPr>
          <w:b/>
        </w:rPr>
        <w:t>/1</w:t>
      </w:r>
      <w:r w:rsidR="0079144A">
        <w:rPr>
          <w:b/>
        </w:rPr>
        <w:t>7</w:t>
      </w:r>
    </w:p>
    <w:p w:rsidRDefault="003E6412" w:rsidP="00DA7847" w:rsidR="00DA784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DA7847" w:rsidP="00DA784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54B77" w:rsidP="00054B77" w:rsidR="00DA784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Split</w:t>
      </w:r>
      <w:r w:rsidR="00DA7847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Sukoišanska 6</w:t>
      </w:r>
    </w:p>
    <w:p w:rsidRDefault="00DA7847" w:rsidP="00DA7847" w:rsidR="00DA7847">
      <w:pPr>
        <w:rPr>
          <w:b/>
          <w:sz w:val="22"/>
          <w:szCs w:val="22"/>
        </w:rPr>
      </w:pPr>
    </w:p>
    <w:p w:rsidRDefault="00DA7847" w:rsidP="00DA7847" w:rsidR="00DA7847" w:rsidRPr="00FE5273">
      <w:pPr>
        <w:ind w:firstLine="708" w:left="708"/>
        <w:rPr>
          <w:color w:val="000000"/>
          <w:sz w:val="22"/>
          <w:szCs w:val="22"/>
        </w:rPr>
      </w:pP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  <w:r w:rsidRPr="00FE5273">
        <w:rPr>
          <w:color w:val="000000"/>
          <w:sz w:val="22"/>
          <w:szCs w:val="22"/>
        </w:rPr>
        <w:tab/>
      </w:r>
    </w:p>
    <w:p w:rsidRDefault="00DA7847" w:rsidP="00DA7847" w:rsidR="00DA7847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DA7847" w:rsidR="00C63695">
      <w:pPr>
        <w:ind w:firstLine="708" w:left="2832"/>
        <w:jc w:val="both"/>
        <w:rPr>
          <w:sz w:val="22"/>
          <w:szCs w:val="22"/>
        </w:rPr>
      </w:pPr>
    </w:p>
    <w:p w:rsidRDefault="00C63695" w:rsidP="00C63695" w:rsidR="00C63695" w:rsidRPr="00FE5273">
      <w:pPr>
        <w:ind w:firstLine="708" w:left="7788"/>
        <w:jc w:val="both"/>
        <w:rPr>
          <w:sz w:val="22"/>
          <w:szCs w:val="22"/>
        </w:rPr>
      </w:pPr>
    </w:p>
    <w:p w:rsidRDefault="00034F24" w:rsidP="00C63695" w:rsidR="00CF543D">
      <w:pPr>
        <w:ind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</w:t>
      </w:r>
      <w:r w:rsidR="00DA7847" w:rsidRPr="00FE5273">
        <w:rPr>
          <w:b/>
          <w:sz w:val="22"/>
          <w:szCs w:val="22"/>
        </w:rPr>
        <w:t xml:space="preserve">FINA </w:t>
      </w:r>
      <w:r w:rsidR="001C1C62">
        <w:rPr>
          <w:b/>
          <w:sz w:val="22"/>
          <w:szCs w:val="22"/>
        </w:rPr>
        <w:t>SPLIT</w:t>
      </w:r>
      <w:r w:rsidR="00EE0022">
        <w:rPr>
          <w:b/>
          <w:sz w:val="22"/>
          <w:szCs w:val="22"/>
        </w:rPr>
        <w:t xml:space="preserve">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3B7CFB" w:rsidP="00DA7847" w:rsidR="003B7CFB">
      <w:pPr>
        <w:jc w:val="both"/>
        <w:rPr>
          <w:b/>
          <w:sz w:val="22"/>
          <w:szCs w:val="22"/>
        </w:rPr>
      </w:pPr>
    </w:p>
    <w:p w:rsidRDefault="00516564" w:rsidP="00DA7847" w:rsidR="00516564">
      <w:pPr>
        <w:jc w:val="both"/>
        <w:rPr>
          <w:sz w:val="22"/>
          <w:szCs w:val="22"/>
        </w:rPr>
      </w:pPr>
    </w:p>
    <w:p w:rsidRDefault="003E6412" w:rsidP="00DA7847" w:rsidR="003E6412" w:rsidRPr="00FE5273">
      <w:pPr>
        <w:jc w:val="both"/>
        <w:rPr>
          <w:sz w:val="22"/>
          <w:szCs w:val="22"/>
        </w:rPr>
      </w:pPr>
    </w:p>
    <w:p w:rsidRDefault="00DB3ED8" w:rsidP="00DA7847" w:rsidR="00DB3ED8" w:rsidRPr="006765E4">
      <w:pPr>
        <w:jc w:val="both"/>
        <w:rPr>
          <w:b/>
          <w:sz w:val="22"/>
          <w:szCs w:val="22"/>
        </w:rPr>
      </w:pPr>
    </w:p>
    <w:p w:rsidRDefault="00EB0D7B" w:rsidP="00C63695" w:rsidR="00C63695">
      <w:pPr>
        <w:ind w:hanging="2124" w:left="2124"/>
        <w:jc w:val="both"/>
        <w:rPr>
          <w:b/>
          <w:sz w:val="22"/>
          <w:szCs w:val="22"/>
        </w:rPr>
      </w:pPr>
      <w:r w:rsidRPr="006765E4">
        <w:rPr>
          <w:b/>
          <w:sz w:val="22"/>
          <w:szCs w:val="22"/>
        </w:rPr>
        <w:t xml:space="preserve">Stečajni dužnik: </w:t>
      </w:r>
      <w:r w:rsidR="00CF543D">
        <w:rPr>
          <w:b/>
          <w:sz w:val="22"/>
          <w:szCs w:val="22"/>
        </w:rPr>
        <w:tab/>
      </w:r>
    </w:p>
    <w:p w:rsidRDefault="00C63695" w:rsidP="00C63695" w:rsidR="00C63695">
      <w:pPr>
        <w:ind w:hanging="2124" w:left="2124"/>
        <w:jc w:val="both"/>
        <w:rPr>
          <w:b/>
          <w:sz w:val="22"/>
          <w:szCs w:val="22"/>
        </w:rPr>
      </w:pPr>
    </w:p>
    <w:p w:rsidRDefault="0042700F" w:rsidP="00F873AB" w:rsidR="00ED11D7">
      <w:pPr>
        <w:ind w:firstLine="708"/>
        <w:jc w:val="both"/>
        <w:rPr>
          <w:sz w:val="22"/>
          <w:szCs w:val="22"/>
          <w:u w:val="single"/>
        </w:rPr>
      </w:pPr>
      <w:r w:rsidRPr="0042700F">
        <w:rPr>
          <w:sz w:val="22"/>
          <w:szCs w:val="22"/>
          <w:u w:val="single"/>
        </w:rPr>
        <w:t>ALLEGRO d.o.o., Split, Uvala Baluni b.b., OIB: 39368615884</w:t>
      </w:r>
    </w:p>
    <w:p w:rsidRDefault="00845354" w:rsidP="00F873AB" w:rsidR="00845354">
      <w:pPr>
        <w:ind w:firstLine="708"/>
        <w:jc w:val="both"/>
        <w:rPr>
          <w:sz w:val="22"/>
          <w:szCs w:val="22"/>
          <w:u w:val="single"/>
        </w:rPr>
      </w:pPr>
    </w:p>
    <w:p w:rsidRDefault="002B21D6" w:rsidP="00F873AB" w:rsidR="000049D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113. st. 3. </w:t>
      </w:r>
      <w:r w:rsidR="00BE69AF" w:rsidRPr="00BE69AF">
        <w:rPr>
          <w:sz w:val="22"/>
          <w:szCs w:val="22"/>
        </w:rPr>
        <w:t>Stečajnog zakona (NN 71/15, dalje u tekstu SZ)</w:t>
      </w:r>
      <w:r w:rsidR="00BE69AF">
        <w:rPr>
          <w:sz w:val="22"/>
          <w:szCs w:val="22"/>
        </w:rPr>
        <w:t xml:space="preserve"> </w:t>
      </w:r>
      <w:r w:rsidR="00DA7847" w:rsidRPr="00FE5273">
        <w:rPr>
          <w:sz w:val="22"/>
          <w:szCs w:val="22"/>
        </w:rPr>
        <w:t>u privitku dostavlja</w:t>
      </w:r>
      <w:r w:rsidR="002307C7">
        <w:rPr>
          <w:sz w:val="22"/>
          <w:szCs w:val="22"/>
        </w:rPr>
        <w:t>mo</w:t>
      </w:r>
      <w:r w:rsidR="00EB0D7B">
        <w:rPr>
          <w:sz w:val="22"/>
          <w:szCs w:val="22"/>
        </w:rPr>
        <w:t xml:space="preserve"> rješenje</w:t>
      </w:r>
      <w:r w:rsidR="00DA7847" w:rsidRPr="00FE5273">
        <w:rPr>
          <w:sz w:val="22"/>
          <w:szCs w:val="22"/>
        </w:rPr>
        <w:t xml:space="preserve"> ovog su</w:t>
      </w:r>
      <w:r w:rsidR="00DB36AF" w:rsidRPr="00FE5273">
        <w:rPr>
          <w:sz w:val="22"/>
          <w:szCs w:val="22"/>
        </w:rPr>
        <w:t xml:space="preserve">da posl. br. </w:t>
      </w:r>
      <w:r w:rsidR="0070690C">
        <w:rPr>
          <w:sz w:val="22"/>
          <w:szCs w:val="22"/>
          <w:u w:val="single"/>
        </w:rPr>
        <w:t>18</w:t>
      </w:r>
      <w:r w:rsidR="003841E2">
        <w:rPr>
          <w:sz w:val="22"/>
          <w:szCs w:val="22"/>
          <w:u w:val="single"/>
        </w:rPr>
        <w:t>.St.</w:t>
      </w:r>
      <w:r w:rsidR="0042700F">
        <w:rPr>
          <w:sz w:val="22"/>
          <w:szCs w:val="22"/>
          <w:u w:val="single"/>
        </w:rPr>
        <w:t>344</w:t>
      </w:r>
      <w:r w:rsidR="00EE0022">
        <w:rPr>
          <w:sz w:val="22"/>
          <w:szCs w:val="22"/>
          <w:u w:val="single"/>
        </w:rPr>
        <w:t>/1</w:t>
      </w:r>
      <w:r w:rsidR="00DE2EB7">
        <w:rPr>
          <w:sz w:val="22"/>
          <w:szCs w:val="22"/>
          <w:u w:val="single"/>
        </w:rPr>
        <w:t>7</w:t>
      </w:r>
      <w:r w:rsidR="00770618">
        <w:rPr>
          <w:sz w:val="22"/>
          <w:szCs w:val="22"/>
          <w:u w:val="single"/>
        </w:rPr>
        <w:t xml:space="preserve"> </w:t>
      </w:r>
      <w:r w:rsidR="00933A4B">
        <w:rPr>
          <w:sz w:val="22"/>
          <w:szCs w:val="22"/>
          <w:u w:val="single"/>
        </w:rPr>
        <w:t xml:space="preserve"> od </w:t>
      </w:r>
      <w:r w:rsidR="0042700F">
        <w:rPr>
          <w:sz w:val="22"/>
          <w:szCs w:val="22"/>
          <w:u w:val="single"/>
        </w:rPr>
        <w:t>11</w:t>
      </w:r>
      <w:r w:rsidR="00EE0022">
        <w:rPr>
          <w:sz w:val="22"/>
          <w:szCs w:val="22"/>
          <w:u w:val="single"/>
        </w:rPr>
        <w:t>.</w:t>
      </w:r>
      <w:r w:rsidR="0042700F">
        <w:rPr>
          <w:sz w:val="22"/>
          <w:szCs w:val="22"/>
          <w:u w:val="single"/>
        </w:rPr>
        <w:t>06</w:t>
      </w:r>
      <w:r w:rsidR="00EE0022">
        <w:rPr>
          <w:sz w:val="22"/>
          <w:szCs w:val="22"/>
          <w:u w:val="single"/>
        </w:rPr>
        <w:t>.</w:t>
      </w:r>
      <w:r w:rsidR="00DE2EB7">
        <w:rPr>
          <w:sz w:val="22"/>
          <w:szCs w:val="22"/>
          <w:u w:val="single"/>
        </w:rPr>
        <w:t>2018</w:t>
      </w:r>
      <w:r w:rsidR="00D74E68">
        <w:rPr>
          <w:sz w:val="22"/>
          <w:szCs w:val="22"/>
          <w:u w:val="single"/>
        </w:rPr>
        <w:t xml:space="preserve">.g. </w:t>
      </w:r>
      <w:r w:rsidR="00DA7847" w:rsidRPr="00FE5273">
        <w:rPr>
          <w:sz w:val="22"/>
          <w:szCs w:val="22"/>
        </w:rPr>
        <w:t xml:space="preserve">s potvrdom </w:t>
      </w:r>
      <w:r w:rsidR="001F48BE">
        <w:rPr>
          <w:sz w:val="22"/>
          <w:szCs w:val="22"/>
        </w:rPr>
        <w:t xml:space="preserve">pravomoćnosti i </w:t>
      </w:r>
      <w:r w:rsidR="00DA7847" w:rsidRPr="00FE5273">
        <w:rPr>
          <w:sz w:val="22"/>
          <w:szCs w:val="22"/>
        </w:rPr>
        <w:t>ovršnosti</w:t>
      </w:r>
      <w:r w:rsidR="00156CC3">
        <w:rPr>
          <w:sz w:val="22"/>
          <w:szCs w:val="22"/>
        </w:rPr>
        <w:t>,</w:t>
      </w:r>
      <w:r w:rsidR="00DA7847" w:rsidRPr="00FE5273">
        <w:rPr>
          <w:sz w:val="22"/>
          <w:szCs w:val="22"/>
        </w:rPr>
        <w:t xml:space="preserve"> radi </w:t>
      </w:r>
      <w:r w:rsidR="001F48BE">
        <w:rPr>
          <w:sz w:val="22"/>
          <w:szCs w:val="22"/>
        </w:rPr>
        <w:t xml:space="preserve">prisilne naplate prema pravilima novčane kazne u parničnom postupku </w:t>
      </w:r>
      <w:r w:rsidR="00DA7847" w:rsidRPr="00FE5273">
        <w:rPr>
          <w:sz w:val="22"/>
          <w:szCs w:val="22"/>
        </w:rPr>
        <w:t xml:space="preserve">na novčanim sredstvima </w:t>
      </w:r>
      <w:r w:rsidR="00B3372D">
        <w:rPr>
          <w:sz w:val="22"/>
          <w:szCs w:val="22"/>
        </w:rPr>
        <w:t>obveznika plaćanja</w:t>
      </w:r>
      <w:r w:rsidR="00F45B68">
        <w:rPr>
          <w:sz w:val="22"/>
          <w:szCs w:val="22"/>
        </w:rPr>
        <w:t>:</w:t>
      </w:r>
      <w:r w:rsidR="0028222A">
        <w:rPr>
          <w:sz w:val="22"/>
          <w:szCs w:val="22"/>
        </w:rPr>
        <w:t xml:space="preserve"> </w:t>
      </w:r>
    </w:p>
    <w:p w:rsidRDefault="00C63695" w:rsidP="00F873AB" w:rsidR="00C63695">
      <w:pPr>
        <w:ind w:firstLine="708"/>
        <w:jc w:val="both"/>
        <w:rPr>
          <w:sz w:val="22"/>
          <w:szCs w:val="22"/>
        </w:rPr>
      </w:pPr>
    </w:p>
    <w:p w:rsidRDefault="0042700F" w:rsidP="00522EFA" w:rsidR="00ED11D7">
      <w:pPr>
        <w:ind w:firstLine="708"/>
        <w:jc w:val="both"/>
        <w:rPr>
          <w:sz w:val="22"/>
          <w:szCs w:val="22"/>
          <w:u w:val="single"/>
        </w:rPr>
      </w:pPr>
      <w:r w:rsidRPr="0042700F">
        <w:rPr>
          <w:sz w:val="22"/>
          <w:szCs w:val="22"/>
          <w:u w:val="single"/>
        </w:rPr>
        <w:t>GORDANU BULJUBAŠIĆU, OIB: 07422759867, Vukovarska 57, Split</w:t>
      </w:r>
    </w:p>
    <w:p w:rsidRDefault="0042700F" w:rsidP="00522EFA" w:rsidR="0042700F">
      <w:pPr>
        <w:ind w:firstLine="708"/>
        <w:jc w:val="both"/>
        <w:rPr>
          <w:sz w:val="22"/>
          <w:szCs w:val="22"/>
        </w:rPr>
      </w:pPr>
    </w:p>
    <w:p w:rsidRDefault="00BD68AB" w:rsidP="000049DF" w:rsidR="00DA7847" w:rsidRPr="00FE5273">
      <w:pPr>
        <w:jc w:val="both"/>
        <w:rPr>
          <w:sz w:val="22"/>
          <w:szCs w:val="22"/>
        </w:rPr>
      </w:pPr>
      <w:r w:rsidRPr="00BD68AB">
        <w:rPr>
          <w:sz w:val="22"/>
          <w:szCs w:val="22"/>
        </w:rPr>
        <w:t>zbog</w:t>
      </w:r>
      <w:r w:rsidR="000049DF">
        <w:rPr>
          <w:sz w:val="22"/>
          <w:szCs w:val="22"/>
        </w:rPr>
        <w:t xml:space="preserve"> </w:t>
      </w:r>
      <w:r w:rsidRPr="00BD68AB">
        <w:rPr>
          <w:sz w:val="22"/>
          <w:szCs w:val="22"/>
        </w:rPr>
        <w:t>neplaćenog</w:t>
      </w:r>
      <w:r w:rsidR="00DA7847" w:rsidRPr="00FE5273">
        <w:rPr>
          <w:sz w:val="22"/>
          <w:szCs w:val="22"/>
        </w:rPr>
        <w:t xml:space="preserve"> dužn</w:t>
      </w:r>
      <w:r>
        <w:rPr>
          <w:sz w:val="22"/>
          <w:szCs w:val="22"/>
        </w:rPr>
        <w:t>og</w:t>
      </w:r>
      <w:r w:rsidR="0098780A">
        <w:rPr>
          <w:sz w:val="22"/>
          <w:szCs w:val="22"/>
        </w:rPr>
        <w:t xml:space="preserve"> iznos</w:t>
      </w:r>
      <w:r>
        <w:rPr>
          <w:sz w:val="22"/>
          <w:szCs w:val="22"/>
        </w:rPr>
        <w:t>a</w:t>
      </w:r>
      <w:r w:rsidR="0098780A">
        <w:rPr>
          <w:sz w:val="22"/>
          <w:szCs w:val="22"/>
        </w:rPr>
        <w:t xml:space="preserve"> od </w:t>
      </w:r>
      <w:r w:rsidR="004113F7">
        <w:rPr>
          <w:sz w:val="22"/>
          <w:szCs w:val="22"/>
        </w:rPr>
        <w:t>1</w:t>
      </w:r>
      <w:r w:rsidR="00B3372D">
        <w:rPr>
          <w:sz w:val="22"/>
          <w:szCs w:val="22"/>
        </w:rPr>
        <w:t xml:space="preserve">.000,00 kuna, te molimo da dužni iznos prenesete u korist računa ovog suda </w:t>
      </w:r>
      <w:r w:rsidR="00F873AB" w:rsidRPr="00F873AB">
        <w:rPr>
          <w:sz w:val="22"/>
          <w:szCs w:val="22"/>
        </w:rPr>
        <w:t>kod Hrvatske poštanske banke broj: HR1623900011300000664 poziv na broj 10-</w:t>
      </w:r>
      <w:r w:rsidR="0042700F">
        <w:rPr>
          <w:sz w:val="22"/>
          <w:szCs w:val="22"/>
        </w:rPr>
        <w:t>344</w:t>
      </w:r>
      <w:r w:rsidR="00D74E68">
        <w:rPr>
          <w:sz w:val="22"/>
          <w:szCs w:val="22"/>
        </w:rPr>
        <w:t>-201</w:t>
      </w:r>
      <w:r w:rsidR="00DE2EB7">
        <w:rPr>
          <w:sz w:val="22"/>
          <w:szCs w:val="22"/>
        </w:rPr>
        <w:t>7</w:t>
      </w:r>
      <w:r w:rsidR="00DA7847" w:rsidRPr="00FE5273">
        <w:rPr>
          <w:sz w:val="22"/>
          <w:szCs w:val="22"/>
        </w:rPr>
        <w:t xml:space="preserve">. </w:t>
      </w:r>
    </w:p>
    <w:p w:rsidRDefault="00DA7847" w:rsidP="00DA7847" w:rsidR="00DA7847">
      <w:pPr>
        <w:jc w:val="both"/>
        <w:rPr>
          <w:b/>
          <w:sz w:val="22"/>
          <w:szCs w:val="22"/>
        </w:rPr>
      </w:pPr>
    </w:p>
    <w:p w:rsidRDefault="002307C7" w:rsidP="00DA7847" w:rsidR="002307C7">
      <w:pPr>
        <w:jc w:val="both"/>
        <w:rPr>
          <w:b/>
          <w:sz w:val="22"/>
          <w:szCs w:val="22"/>
        </w:rPr>
      </w:pPr>
    </w:p>
    <w:p w:rsidRDefault="002307C7" w:rsidP="00DA7847" w:rsidR="002307C7" w:rsidRPr="00FE5273">
      <w:pPr>
        <w:jc w:val="both"/>
        <w:rPr>
          <w:b/>
          <w:sz w:val="22"/>
          <w:szCs w:val="22"/>
        </w:rPr>
      </w:pPr>
    </w:p>
    <w:p w:rsidRDefault="00DA7847" w:rsidP="00F873AB" w:rsidR="00DA7847">
      <w:pPr>
        <w:jc w:val="center"/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 xml:space="preserve">U </w:t>
      </w:r>
      <w:r w:rsidR="00054B77">
        <w:rPr>
          <w:b/>
          <w:sz w:val="22"/>
          <w:szCs w:val="22"/>
        </w:rPr>
        <w:t>Splitu</w:t>
      </w:r>
      <w:r w:rsidRPr="00FE5273">
        <w:rPr>
          <w:b/>
          <w:sz w:val="22"/>
          <w:szCs w:val="22"/>
        </w:rPr>
        <w:t xml:space="preserve">, </w:t>
      </w:r>
      <w:r w:rsidR="00D551BF">
        <w:rPr>
          <w:b/>
          <w:sz w:val="22"/>
          <w:szCs w:val="22"/>
        </w:rPr>
        <w:t>18</w:t>
      </w:r>
      <w:r w:rsidR="00A34C33">
        <w:rPr>
          <w:b/>
          <w:sz w:val="22"/>
          <w:szCs w:val="22"/>
        </w:rPr>
        <w:t>. rujna</w:t>
      </w:r>
      <w:r w:rsidR="00EE0022">
        <w:rPr>
          <w:b/>
          <w:sz w:val="22"/>
          <w:szCs w:val="22"/>
        </w:rPr>
        <w:t xml:space="preserve"> </w:t>
      </w:r>
      <w:r w:rsidR="00E460DC">
        <w:rPr>
          <w:b/>
          <w:sz w:val="22"/>
          <w:szCs w:val="22"/>
        </w:rPr>
        <w:t>201</w:t>
      </w:r>
      <w:r w:rsidR="00EE0022">
        <w:rPr>
          <w:b/>
          <w:sz w:val="22"/>
          <w:szCs w:val="22"/>
        </w:rPr>
        <w:t>8</w:t>
      </w:r>
      <w:r w:rsidR="00FE5273" w:rsidRPr="00FE5273">
        <w:rPr>
          <w:b/>
          <w:sz w:val="22"/>
          <w:szCs w:val="22"/>
        </w:rPr>
        <w:t>. g</w:t>
      </w:r>
      <w:r w:rsidRPr="00FE5273">
        <w:rPr>
          <w:b/>
          <w:sz w:val="22"/>
          <w:szCs w:val="22"/>
        </w:rPr>
        <w:t>odine</w:t>
      </w:r>
    </w:p>
    <w:p w:rsidRDefault="00C63695" w:rsidP="00F873AB" w:rsidR="00C63695">
      <w:pPr>
        <w:jc w:val="center"/>
        <w:rPr>
          <w:b/>
          <w:sz w:val="22"/>
          <w:szCs w:val="22"/>
        </w:rPr>
      </w:pPr>
    </w:p>
    <w:p w:rsidRDefault="00DA7847" w:rsidP="00D51FF2" w:rsidR="00DA7847" w:rsidRPr="00FE5273">
      <w:pPr>
        <w:jc w:val="both"/>
        <w:rPr>
          <w:b/>
          <w:sz w:val="22"/>
          <w:szCs w:val="22"/>
        </w:rPr>
      </w:pPr>
    </w:p>
    <w:p w:rsidRDefault="00D551BF" w:rsidP="009033FD" w:rsidR="00D551BF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 točnost otpravka </w:t>
      </w:r>
    </w:p>
    <w:p w:rsidRDefault="00D551BF" w:rsidP="009033FD" w:rsidR="00DA7847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ovlašteni službenik:</w:t>
      </w:r>
    </w:p>
    <w:p w:rsidRDefault="00D51FF2" w:rsidP="009033FD" w:rsidR="00D51FF2">
      <w:pPr>
        <w:ind w:firstLine="708" w:left="4956"/>
        <w:jc w:val="both"/>
        <w:rPr>
          <w:b/>
          <w:sz w:val="22"/>
          <w:szCs w:val="22"/>
        </w:rPr>
      </w:pPr>
    </w:p>
    <w:p w:rsidRDefault="00D51FF2" w:rsidP="009033FD" w:rsidR="00D51FF2">
      <w:pPr>
        <w:ind w:firstLine="708" w:left="4956"/>
        <w:jc w:val="both"/>
        <w:rPr>
          <w:b/>
          <w:sz w:val="22"/>
          <w:szCs w:val="22"/>
        </w:rPr>
      </w:pPr>
    </w:p>
    <w:p w:rsidRDefault="00D51FF2" w:rsidP="00D51FF2" w:rsidR="00D51FF2" w:rsidRPr="00EB0D7B">
      <w:pPr>
        <w:ind w:firstLine="708" w:left="495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Andrijana Leto</w:t>
      </w:r>
    </w:p>
    <w:p w:rsidRDefault="00EB0D7B" w:rsidP="00EB0D7B" w:rsidR="00EB0D7B" w:rsidRPr="00EB0D7B">
      <w:pPr>
        <w:ind w:firstLine="708" w:left="5664"/>
        <w:jc w:val="both"/>
        <w:rPr>
          <w:b/>
          <w:sz w:val="22"/>
          <w:szCs w:val="22"/>
        </w:rPr>
      </w:pPr>
    </w:p>
    <w:p w:rsidRDefault="00DA7847" w:rsidP="00DA7847" w:rsidR="00DA7847" w:rsidRPr="00FE5273">
      <w:pPr>
        <w:rPr>
          <w:b/>
          <w:sz w:val="22"/>
          <w:szCs w:val="22"/>
        </w:rPr>
      </w:pP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  <w:r w:rsidRPr="00FE5273">
        <w:rPr>
          <w:b/>
          <w:sz w:val="22"/>
          <w:szCs w:val="22"/>
        </w:rPr>
        <w:tab/>
      </w:r>
    </w:p>
    <w:p w:rsidRDefault="00E640C9" w:rsidP="00DA7847" w:rsidR="00E640C9">
      <w:pPr>
        <w:rPr>
          <w:b/>
          <w:sz w:val="22"/>
          <w:szCs w:val="22"/>
        </w:rPr>
      </w:pPr>
    </w:p>
    <w:p w:rsidRDefault="00F873AB" w:rsidP="00DA7847" w:rsidR="00F873AB">
      <w:pPr>
        <w:rPr>
          <w:b/>
          <w:sz w:val="22"/>
          <w:szCs w:val="22"/>
        </w:rPr>
      </w:pPr>
      <w:r>
        <w:rPr>
          <w:b/>
          <w:sz w:val="22"/>
          <w:szCs w:val="22"/>
        </w:rPr>
        <w:t>Privitak:</w:t>
      </w:r>
    </w:p>
    <w:p w:rsidRDefault="00C63695" w:rsidP="00DA7847" w:rsidR="00DA7847" w:rsidRPr="00D055E6">
      <w:pPr>
        <w:numPr>
          <w:ilvl w:val="0"/>
          <w:numId w:val="7"/>
        </w:numPr>
        <w:tabs>
          <w:tab w:pos="142" w:val="left"/>
        </w:tabs>
        <w:ind w:firstLine="0" w:left="0"/>
        <w:rPr>
          <w:b/>
          <w:sz w:val="22"/>
          <w:szCs w:val="22"/>
        </w:rPr>
      </w:pPr>
      <w:r>
        <w:rPr>
          <w:sz w:val="22"/>
          <w:szCs w:val="22"/>
        </w:rPr>
        <w:t>kao u teks</w:t>
      </w:r>
      <w:r w:rsidR="00D055E6">
        <w:rPr>
          <w:sz w:val="22"/>
          <w:szCs w:val="22"/>
        </w:rPr>
        <w:t>tu</w:t>
      </w:r>
    </w:p>
    <w:p w:rsidRDefault="00045B4B" w:rsidP="00DA7847" w:rsidR="00045B4B">
      <w:pPr>
        <w:rPr>
          <w:szCs w:val="22"/>
        </w:rPr>
      </w:pPr>
    </w:p>
    <w:p w:rsidRDefault="00D055E6" w:rsidP="00DA7847" w:rsidR="00D055E6" w:rsidRPr="00D055E6">
      <w:pPr>
        <w:rPr>
          <w:szCs w:val="22"/>
          <w:u w:val="single"/>
        </w:rPr>
      </w:pPr>
      <w:r w:rsidRPr="00D055E6">
        <w:rPr>
          <w:szCs w:val="22"/>
          <w:u w:val="single"/>
        </w:rPr>
        <w:t>Na znanje:</w:t>
      </w:r>
    </w:p>
    <w:p w:rsidRDefault="00D055E6" w:rsidP="00933A4B" w:rsidR="00D055E6">
      <w:pPr>
        <w:rPr>
          <w:szCs w:val="22"/>
        </w:rPr>
      </w:pPr>
    </w:p>
    <w:p w:rsidRDefault="00D551BF" w:rsidP="00034F24" w:rsidR="00034F24" w:rsidRPr="00034F24">
      <w:pPr>
        <w:rPr>
          <w:szCs w:val="22"/>
        </w:rPr>
      </w:pPr>
      <w:r>
        <w:rPr>
          <w:sz w:val="22"/>
          <w:szCs w:val="22"/>
        </w:rPr>
        <w:t xml:space="preserve">- </w:t>
      </w:r>
      <w:r w:rsidR="0042700F" w:rsidRPr="0042700F">
        <w:rPr>
          <w:sz w:val="22"/>
          <w:szCs w:val="22"/>
        </w:rPr>
        <w:t>GORDANU BULJUBAŠIĆU, OIB: 07422759867, Vukovarska 57, Split</w:t>
      </w:r>
    </w:p>
    <w:sectPr w:rsidSect="009033FD" w:rsidR="00034F24" w:rsidRPr="00034F24">
      <w:pgSz w:h="16838" w:w="11906"/>
      <w:pgMar w:gutter="0" w:footer="708" w:header="708" w:left="1701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4FE1"/>
    <w:multiLevelType w:val="hybridMultilevel"/>
    <w:tmpl w:val="4B2AF104"/>
    <w:lvl w:tplc="960A85C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735D06"/>
    <w:multiLevelType w:val="hybridMultilevel"/>
    <w:tmpl w:val="CE784FFE"/>
    <w:lvl w:tplc="45C89C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F739F8"/>
    <w:multiLevelType w:val="hybridMultilevel"/>
    <w:tmpl w:val="B9B4C68A"/>
    <w:lvl w:tplc="69648F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6914D7C"/>
    <w:multiLevelType w:val="hybridMultilevel"/>
    <w:tmpl w:val="DD662536"/>
    <w:lvl w:tplc="E73C783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955B26"/>
    <w:multiLevelType w:val="hybridMultilevel"/>
    <w:tmpl w:val="2E282DDC"/>
    <w:lvl w:tplc="B63C94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08E7DAB"/>
    <w:multiLevelType w:val="hybridMultilevel"/>
    <w:tmpl w:val="0CFC898E"/>
    <w:lvl w:tplc="6D8C2CC0" w:ilvl="0">
      <w:numFmt w:val="bullet"/>
      <w:lvlText w:val="-"/>
      <w:lvlJc w:val="left"/>
      <w:pPr>
        <w:tabs>
          <w:tab w:pos="6735" w:val="num"/>
        </w:tabs>
        <w:ind w:hanging="360" w:left="6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7455" w:val="num"/>
        </w:tabs>
        <w:ind w:hanging="360" w:left="74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8175" w:val="num"/>
        </w:tabs>
        <w:ind w:hanging="360" w:left="81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895" w:val="num"/>
        </w:tabs>
        <w:ind w:hanging="360" w:left="88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9615" w:val="num"/>
        </w:tabs>
        <w:ind w:hanging="360" w:left="96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10335" w:val="num"/>
        </w:tabs>
        <w:ind w:hanging="360" w:left="103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1055" w:val="num"/>
        </w:tabs>
        <w:ind w:hanging="360" w:left="110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775" w:val="num"/>
        </w:tabs>
        <w:ind w:hanging="360" w:left="117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2495" w:val="num"/>
        </w:tabs>
        <w:ind w:hanging="360" w:left="12495"/>
      </w:pPr>
      <w:rPr>
        <w:rFonts w:hAnsi="Wingdings" w:ascii="Wingdings" w:hint="default"/>
      </w:rPr>
    </w:lvl>
  </w:abstractNum>
  <w:abstractNum w:abstractNumId="6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325"/>
    <w:rsid w:val="000049DF"/>
    <w:rsid w:val="00011704"/>
    <w:rsid w:val="000129D3"/>
    <w:rsid w:val="000219C6"/>
    <w:rsid w:val="00027CF8"/>
    <w:rsid w:val="00034F24"/>
    <w:rsid w:val="00045B4B"/>
    <w:rsid w:val="00054B77"/>
    <w:rsid w:val="00075D2F"/>
    <w:rsid w:val="0008578B"/>
    <w:rsid w:val="00096022"/>
    <w:rsid w:val="000E6997"/>
    <w:rsid w:val="000F0579"/>
    <w:rsid w:val="00112AD8"/>
    <w:rsid w:val="00114FC8"/>
    <w:rsid w:val="00150AF1"/>
    <w:rsid w:val="00151FBE"/>
    <w:rsid w:val="00154B35"/>
    <w:rsid w:val="00156CC3"/>
    <w:rsid w:val="00164960"/>
    <w:rsid w:val="001A0537"/>
    <w:rsid w:val="001A46C8"/>
    <w:rsid w:val="001B72A7"/>
    <w:rsid w:val="001C1C62"/>
    <w:rsid w:val="001C2D64"/>
    <w:rsid w:val="001D6F9A"/>
    <w:rsid w:val="001F48BE"/>
    <w:rsid w:val="001F7AD5"/>
    <w:rsid w:val="00200949"/>
    <w:rsid w:val="00205427"/>
    <w:rsid w:val="002307C7"/>
    <w:rsid w:val="002325D7"/>
    <w:rsid w:val="00232F8F"/>
    <w:rsid w:val="00271DDE"/>
    <w:rsid w:val="002816B6"/>
    <w:rsid w:val="0028222A"/>
    <w:rsid w:val="0028772D"/>
    <w:rsid w:val="002B21D6"/>
    <w:rsid w:val="002C468A"/>
    <w:rsid w:val="002C5893"/>
    <w:rsid w:val="00312B59"/>
    <w:rsid w:val="00316251"/>
    <w:rsid w:val="00324423"/>
    <w:rsid w:val="0032520C"/>
    <w:rsid w:val="00376745"/>
    <w:rsid w:val="00382A93"/>
    <w:rsid w:val="003841E2"/>
    <w:rsid w:val="00397A0C"/>
    <w:rsid w:val="003B7CFB"/>
    <w:rsid w:val="003C1B34"/>
    <w:rsid w:val="003D4148"/>
    <w:rsid w:val="003E6412"/>
    <w:rsid w:val="003F38B3"/>
    <w:rsid w:val="004113F7"/>
    <w:rsid w:val="00413A24"/>
    <w:rsid w:val="00423A16"/>
    <w:rsid w:val="0042700F"/>
    <w:rsid w:val="00427680"/>
    <w:rsid w:val="00430C44"/>
    <w:rsid w:val="00435430"/>
    <w:rsid w:val="00462DCA"/>
    <w:rsid w:val="004655B5"/>
    <w:rsid w:val="00470C8C"/>
    <w:rsid w:val="004A215F"/>
    <w:rsid w:val="004B0372"/>
    <w:rsid w:val="004E0996"/>
    <w:rsid w:val="004F2BAF"/>
    <w:rsid w:val="0050565C"/>
    <w:rsid w:val="00514907"/>
    <w:rsid w:val="00516564"/>
    <w:rsid w:val="00522319"/>
    <w:rsid w:val="00522EFA"/>
    <w:rsid w:val="00523B00"/>
    <w:rsid w:val="0053132D"/>
    <w:rsid w:val="00547C7D"/>
    <w:rsid w:val="00555A59"/>
    <w:rsid w:val="005713A8"/>
    <w:rsid w:val="00583782"/>
    <w:rsid w:val="00587C8A"/>
    <w:rsid w:val="005A1153"/>
    <w:rsid w:val="005A5267"/>
    <w:rsid w:val="005B1F5C"/>
    <w:rsid w:val="005C4B63"/>
    <w:rsid w:val="005D4687"/>
    <w:rsid w:val="005F59CF"/>
    <w:rsid w:val="00607D29"/>
    <w:rsid w:val="00614E7B"/>
    <w:rsid w:val="00617C87"/>
    <w:rsid w:val="00621BCB"/>
    <w:rsid w:val="00625550"/>
    <w:rsid w:val="00631242"/>
    <w:rsid w:val="006475C7"/>
    <w:rsid w:val="00650442"/>
    <w:rsid w:val="00650C27"/>
    <w:rsid w:val="00657A20"/>
    <w:rsid w:val="006670D8"/>
    <w:rsid w:val="006765E4"/>
    <w:rsid w:val="0068309F"/>
    <w:rsid w:val="00683CF6"/>
    <w:rsid w:val="00693C1E"/>
    <w:rsid w:val="006A01D6"/>
    <w:rsid w:val="006B346E"/>
    <w:rsid w:val="006E7000"/>
    <w:rsid w:val="007031D7"/>
    <w:rsid w:val="00704E59"/>
    <w:rsid w:val="00705DE2"/>
    <w:rsid w:val="0070690C"/>
    <w:rsid w:val="007111D3"/>
    <w:rsid w:val="007140DA"/>
    <w:rsid w:val="00740473"/>
    <w:rsid w:val="00743788"/>
    <w:rsid w:val="00756EEB"/>
    <w:rsid w:val="00770618"/>
    <w:rsid w:val="00772BF3"/>
    <w:rsid w:val="007838CE"/>
    <w:rsid w:val="0079144A"/>
    <w:rsid w:val="007B425D"/>
    <w:rsid w:val="007D5E37"/>
    <w:rsid w:val="007E6336"/>
    <w:rsid w:val="007F691B"/>
    <w:rsid w:val="007F75DA"/>
    <w:rsid w:val="0080066D"/>
    <w:rsid w:val="00813F54"/>
    <w:rsid w:val="008256B2"/>
    <w:rsid w:val="00826578"/>
    <w:rsid w:val="00833B9B"/>
    <w:rsid w:val="0084391D"/>
    <w:rsid w:val="00845354"/>
    <w:rsid w:val="008551B2"/>
    <w:rsid w:val="00855DF7"/>
    <w:rsid w:val="00880582"/>
    <w:rsid w:val="00880D10"/>
    <w:rsid w:val="00890BA1"/>
    <w:rsid w:val="008A4CB7"/>
    <w:rsid w:val="008C5C61"/>
    <w:rsid w:val="008D0869"/>
    <w:rsid w:val="008D27E7"/>
    <w:rsid w:val="008E3E0F"/>
    <w:rsid w:val="00901287"/>
    <w:rsid w:val="009033FD"/>
    <w:rsid w:val="00905325"/>
    <w:rsid w:val="009276DE"/>
    <w:rsid w:val="00930458"/>
    <w:rsid w:val="00933A4B"/>
    <w:rsid w:val="0094674B"/>
    <w:rsid w:val="00966F82"/>
    <w:rsid w:val="0097025F"/>
    <w:rsid w:val="00983BF5"/>
    <w:rsid w:val="0098780A"/>
    <w:rsid w:val="0099274E"/>
    <w:rsid w:val="009C4001"/>
    <w:rsid w:val="009D31C8"/>
    <w:rsid w:val="009E21FD"/>
    <w:rsid w:val="00A123F5"/>
    <w:rsid w:val="00A14505"/>
    <w:rsid w:val="00A34C33"/>
    <w:rsid w:val="00A47CDC"/>
    <w:rsid w:val="00A766DF"/>
    <w:rsid w:val="00A76DC7"/>
    <w:rsid w:val="00AB3F05"/>
    <w:rsid w:val="00AC645A"/>
    <w:rsid w:val="00AC71C4"/>
    <w:rsid w:val="00B015EE"/>
    <w:rsid w:val="00B144D8"/>
    <w:rsid w:val="00B15AC9"/>
    <w:rsid w:val="00B26012"/>
    <w:rsid w:val="00B275AC"/>
    <w:rsid w:val="00B3372D"/>
    <w:rsid w:val="00B46E46"/>
    <w:rsid w:val="00B56A9E"/>
    <w:rsid w:val="00B623F4"/>
    <w:rsid w:val="00B83370"/>
    <w:rsid w:val="00B843BB"/>
    <w:rsid w:val="00B91DFC"/>
    <w:rsid w:val="00B96231"/>
    <w:rsid w:val="00BA394F"/>
    <w:rsid w:val="00BD68AB"/>
    <w:rsid w:val="00BD771F"/>
    <w:rsid w:val="00BE69AF"/>
    <w:rsid w:val="00BF7D52"/>
    <w:rsid w:val="00C63695"/>
    <w:rsid w:val="00C64E69"/>
    <w:rsid w:val="00C826D8"/>
    <w:rsid w:val="00CB5A58"/>
    <w:rsid w:val="00CE0F70"/>
    <w:rsid w:val="00CF2F19"/>
    <w:rsid w:val="00CF543D"/>
    <w:rsid w:val="00D055E6"/>
    <w:rsid w:val="00D072EB"/>
    <w:rsid w:val="00D2234A"/>
    <w:rsid w:val="00D2495D"/>
    <w:rsid w:val="00D346B1"/>
    <w:rsid w:val="00D51FF2"/>
    <w:rsid w:val="00D5459F"/>
    <w:rsid w:val="00D551BF"/>
    <w:rsid w:val="00D74E68"/>
    <w:rsid w:val="00D95A2B"/>
    <w:rsid w:val="00DA7847"/>
    <w:rsid w:val="00DB36AF"/>
    <w:rsid w:val="00DB3ED8"/>
    <w:rsid w:val="00DE2EB7"/>
    <w:rsid w:val="00DE5449"/>
    <w:rsid w:val="00E214BA"/>
    <w:rsid w:val="00E22A1A"/>
    <w:rsid w:val="00E45409"/>
    <w:rsid w:val="00E460DC"/>
    <w:rsid w:val="00E47525"/>
    <w:rsid w:val="00E512B3"/>
    <w:rsid w:val="00E56A56"/>
    <w:rsid w:val="00E640C9"/>
    <w:rsid w:val="00EA510C"/>
    <w:rsid w:val="00EA78B2"/>
    <w:rsid w:val="00EB0D7B"/>
    <w:rsid w:val="00ED11D7"/>
    <w:rsid w:val="00ED32A5"/>
    <w:rsid w:val="00EE0022"/>
    <w:rsid w:val="00EF737C"/>
    <w:rsid w:val="00F3148E"/>
    <w:rsid w:val="00F37E10"/>
    <w:rsid w:val="00F458AD"/>
    <w:rsid w:val="00F45B68"/>
    <w:rsid w:val="00F543A9"/>
    <w:rsid w:val="00F65E6D"/>
    <w:rsid w:val="00F873AB"/>
    <w:rsid w:val="00F91BE6"/>
    <w:rsid w:val="00FA3608"/>
    <w:rsid w:val="00FB1BF8"/>
    <w:rsid w:val="00FB4F88"/>
    <w:rsid w:val="00FE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lineRule="auto" w:line="480" w:after="120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7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7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7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7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7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847"/>
    <w:rPr>
      <w:sz w:val="24"/>
      <w:szCs w:val="24"/>
    </w:rPr>
  </w:style>
  <w:style w:styleId="Naslov1" w:type="paragraph">
    <w:name w:val="heading 1"/>
    <w:basedOn w:val="Normal"/>
    <w:next w:val="Normal"/>
    <w:qFormat/>
    <w:rsid w:val="00555A59"/>
    <w:pPr>
      <w:keepNext/>
      <w:jc w:val="right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890BA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qFormat/>
    <w:rsid w:val="00890BA1"/>
    <w:pPr>
      <w:spacing w:after="60" w:before="240"/>
      <w:outlineLvl w:val="5"/>
    </w:pPr>
    <w:rPr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2325D7"/>
    <w:rPr>
      <w:color w:val="0000FF"/>
      <w:u w:val="single"/>
    </w:rPr>
  </w:style>
  <w:style w:styleId="Tekstbalonia" w:type="paragraph">
    <w:name w:val="Balloon Text"/>
    <w:basedOn w:val="Normal"/>
    <w:semiHidden/>
    <w:rsid w:val="002325D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55A59"/>
    <w:pPr>
      <w:jc w:val="both"/>
    </w:pPr>
    <w:rPr>
      <w:szCs w:val="20"/>
    </w:rPr>
  </w:style>
  <w:style w:styleId="Tijeloteksta-uvlaka2" w:type="paragraph">
    <w:name w:val="Body Text Indent 2"/>
    <w:basedOn w:val="Normal"/>
    <w:rsid w:val="00890BA1"/>
    <w:pPr>
      <w:spacing w:after="120" w:line="480" w:lineRule="auto"/>
      <w:ind w:left="283"/>
    </w:pPr>
  </w:style>
  <w:style w:styleId="Odlomakpopisa" w:type="paragraph">
    <w:name w:val="List Paragraph"/>
    <w:basedOn w:val="Normal"/>
    <w:uiPriority w:val="34"/>
    <w:qFormat/>
    <w:rsid w:val="005F59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7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7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7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7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7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15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544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zaposlenih</izvorni_sadrzaj>
    <derivirana_varijabla naziv="DomainObject.Predmet.Opis_1">7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ALLEGRO d.o.o. za trgovinu, ugostiteljstvo i usluge</izvorni_sadrzaj>
    <derivirana_varijabla naziv="DomainObject.Predmet.ProtustrankaFormated_1">  ALLEGRO d.o.o. za trgovinu, ugostiteljstvo i usluge</derivirana_varijabla>
  </DomainObject.Predmet.ProtustrankaFormated>
  <DomainObject.Predmet.ProtustrankaFormatedOIB>
    <izvorni_sadrzaj>  ALLEGRO d.o.o. za trgovinu, ugostiteljstvo i usluge, OIB 39368615884</izvorni_sadrzaj>
    <derivirana_varijabla naziv="DomainObject.Predmet.ProtustrankaFormatedOIB_1">  ALLEGRO d.o.o. za trgovinu, ugostiteljstvo i usluge, OIB 39368615884</derivirana_varijabla>
  </DomainObject.Predmet.ProtustrankaFormatedOIB>
  <DomainObject.Predmet.ProtustrankaFormatedWithAdress>
    <izvorni_sadrzaj> ALLEGRO d.o.o. za trgovinu, ugostiteljstvo i usluge, Uvala Baluni/b.b., 21000 Split</izvorni_sadrzaj>
    <derivirana_varijabla naziv="DomainObject.Predmet.ProtustrankaFormatedWithAdress_1"> ALLEGRO d.o.o. za trgovinu, ugostiteljstvo i usluge, Uvala Baluni/b.b., 21000 Split</derivirana_varijabla>
  </DomainObject.Predmet.ProtustrankaFormatedWithAdress>
  <DomainObject.Predmet.ProtustrankaFormatedWithAdressOIB>
    <izvorni_sadrzaj> ALLEGRO d.o.o. za trgovinu, ugostiteljstvo i usluge, OIB 39368615884, Uvala Baluni/b.b., 21000 Split</izvorni_sadrzaj>
    <derivirana_varijabla naziv="DomainObject.Predmet.ProtustrankaFormatedWithAdressOIB_1"> ALLEGRO d.o.o. za trgovinu, ugostiteljstvo i usluge, OIB 39368615884, Uvala Baluni/b.b., 21000 Split</derivirana_varijabla>
  </DomainObject.Predmet.ProtustrankaFormatedWithAdressOIB>
  <DomainObject.Predmet.ProtustrankaWithAdress>
    <izvorni_sadrzaj>ALLEGRO d.o.o. za trgovinu, ugostiteljstvo i usluge Uvala Baluni/b.b., 21000 Split</izvorni_sadrzaj>
    <derivirana_varijabla naziv="DomainObject.Predmet.ProtustrankaWithAdress_1">ALLEGRO d.o.o. za trgovinu, ugostiteljstvo i usluge Uvala Baluni/b.b., 21000 Split</derivirana_varijabla>
  </DomainObject.Predmet.ProtustrankaWithAdress>
  <DomainObject.Predmet.ProtustrankaWithAdressOIB>
    <izvorni_sadrzaj>ALLEGRO d.o.o. za trgovinu, ugostiteljstvo i usluge, OIB 39368615884, Uvala Baluni/b.b., 21000 Split</izvorni_sadrzaj>
    <derivirana_varijabla naziv="DomainObject.Predmet.ProtustrankaWithAdressOIB_1">ALLEGRO d.o.o. za trgovinu, ugostiteljstvo i usluge, OIB 39368615884, Uvala Baluni/b.b., 21000 Split</derivirana_varijabla>
  </DomainObject.Predmet.ProtustrankaWithAdressOIB>
  <DomainObject.Predmet.ProtustrankaNazivFormated>
    <izvorni_sadrzaj>ALLEGRO d.o.o. za trgovinu, ugostiteljstvo i usluge</izvorni_sadrzaj>
    <derivirana_varijabla naziv="DomainObject.Predmet.ProtustrankaNazivFormated_1">ALLEGRO d.o.o. za trgovinu, ugostiteljstvo i usluge</derivirana_varijabla>
  </DomainObject.Predmet.ProtustrankaNazivFormated>
  <DomainObject.Predmet.ProtustrankaNazivFormatedOIB>
    <izvorni_sadrzaj>ALLEGRO d.o.o. za trgovinu, ugostiteljstvo i usluge, OIB 39368615884</izvorni_sadrzaj>
    <derivirana_varijabla naziv="DomainObject.Predmet.ProtustrankaNazivFormatedOIB_1">ALLEGRO d.o.o. za trgovinu, ugostiteljstvo i usluge, OIB 39368615884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351256.14</izvorni_sadrzaj>
    <derivirana_varijabla naziv="DomainObject.Predmet.TrenutnaVrijednost_1">351256.14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ALLEGRO d.o.o. za trgovinu, ugostiteljstvo i usluge</item>
    </izvorni_sadrzaj>
    <derivirana_varijabla naziv="DomainObject.Predmet.ProtuStrankaListFormated_1">
      <item>ALLEGRO d.o.o. za trgovinu, ugostiteljstvo i usluge</item>
    </derivirana_varijabla>
  </DomainObject.Predmet.ProtuStrankaListFormated>
  <DomainObject.Predmet.ProtuStrankaListFormatedOIB>
    <izvorni_sadrzaj>
      <item>ALLEGRO d.o.o. za trgovinu, ugostiteljstvo i usluge, OIB 39368615884</item>
    </izvorni_sadrzaj>
    <derivirana_varijabla naziv="DomainObject.Predmet.ProtuStrankaListFormatedOIB_1">
      <item>ALLEGRO d.o.o. za trgovinu, ugostiteljstvo i usluge, OIB 39368615884</item>
    </derivirana_varijabla>
  </DomainObject.Predmet.ProtuStrankaListFormatedOIB>
  <DomainObject.Predmet.ProtuStrankaListFormatedWithAdress>
    <izvorni_sadrzaj>
      <item>ALLEGRO d.o.o. za trgovinu, ugostiteljstvo i usluge, Uvala Baluni/b.b., 21000 Split</item>
    </izvorni_sadrzaj>
    <derivirana_varijabla naziv="DomainObject.Predmet.ProtuStrankaListFormatedWithAdress_1">
      <item>ALLEGRO d.o.o. za trgovinu, ugostiteljstvo i usluge, Uvala Baluni/b.b., 21000 Split</item>
    </derivirana_varijabla>
  </DomainObject.Predmet.ProtuStrankaListFormatedWithAdress>
  <DomainObject.Predmet.ProtuStrankaListFormatedWithAdressOIB>
    <izvorni_sadrzaj>
      <item>ALLEGRO d.o.o. za trgovinu, ugostiteljstvo i usluge, OIB 39368615884, Uvala Baluni/b.b., 21000 Split</item>
    </izvorni_sadrzaj>
    <derivirana_varijabla naziv="DomainObject.Predmet.ProtuStrankaListFormatedWithAdressOIB_1">
      <item>ALLEGRO d.o.o. za trgovinu, ugostiteljstvo i usluge, OIB 39368615884, Uvala Baluni/b.b., 21000 Split</item>
    </derivirana_varijabla>
  </DomainObject.Predmet.ProtuStrankaListFormatedWithAdressOIB>
  <DomainObject.Predmet.ProtuStrankaListNazivFormated>
    <izvorni_sadrzaj>
      <item>ALLEGRO d.o.o. za trgovinu, ugostiteljstvo i usluge</item>
    </izvorni_sadrzaj>
    <derivirana_varijabla naziv="DomainObject.Predmet.ProtuStrankaListNazivFormated_1">
      <item>ALLEGRO d.o.o. za trgovinu, ugostiteljstvo i usluge</item>
    </derivirana_varijabla>
  </DomainObject.Predmet.ProtuStrankaListNazivFormated>
  <DomainObject.Predmet.ProtuStrankaListNazivFormatedOIB>
    <izvorni_sadrzaj>
      <item>ALLEGRO d.o.o. za trgovinu, ugostiteljstvo i usluge, OIB 39368615884</item>
    </izvorni_sadrzaj>
    <derivirana_varijabla naziv="DomainObject.Predmet.ProtuStrankaListNazivFormatedOIB_1">
      <item>ALLEGRO d.o.o. za trgovinu, ugostiteljstvo i usluge, OIB 39368615884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ALLEGRO d.o.o. za trgovinu, ugostiteljstvo i usluge</izvorni_sadrzaj>
    <derivirana_varijabla naziv="DomainObject.Predmet.ProtustrankaIDrugi_1">ALLEGRO d.o.o. za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ALLEGRO d.o.o. za trgovinu, ugostiteljstvo i usluge, OIB 39368615884, Uvala Baluni/b.b., 21000 Split</izvorni_sadrzaj>
    <derivirana_varijabla naziv="DomainObject.Predmet.ProtustrankaIDrugiAdressOIB_1">ALLEGRO d.o.o. za trgovinu, ugostiteljstvo i usluge, OIB 39368615884, Uvala Baluni/b.b.,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>8. rujna 2018.</izvorni_sadrzaj>
    <derivirana_varijabla naziv="DomainObject.Predmet.OdlukaRjesenje.DatumPravomocnosti_1">8. rujna 2018.</derivirana_varijabla>
  </DomainObject.Predmet.OdlukaRjesenje.DatumPravomocnosti>
  <DomainObject.Predmet.OdlukaRjesenje.Oznaka>
    <izvorni_sadrzaj>St-344/2017-18</izvorni_sadrzaj>
    <derivirana_varijabla naziv="DomainObject.Predmet.OdlukaRjesenje.Oznaka_1">St-344/2017-18</derivirana_varijabla>
  </DomainObject.Predmet.OdlukaRjesenje.Oznaka>
  <DomainObject.Predmet.SudioniciListNaziv>
    <izvorni_sadrzaj>
      <item>ALLEGRO d.o.o. za trgovinu, ugostiteljstvo i usluge</item>
      <item>FINANCIJSKA AGENCIJA, RC SPLIT</item>
    </izvorni_sadrzaj>
    <derivirana_varijabla naziv="DomainObject.Predmet.SudioniciListNaziv_1">
      <item>ALLEGRO d.o.o. za trgovinu, ugostiteljstvo i usluge</item>
      <item>FINANCIJSKA AGENCIJA, RC SPLIT</item>
    </derivirana_varijabla>
  </DomainObject.Predmet.SudioniciListNaziv>
  <DomainObject.Predmet.SudioniciListAdressOIB>
    <izvorni_sadrzaj>
      <item>ALLEGRO d.o.o. za trgovinu, ugostiteljstvo i usluge, OIB 39368615884, Uvala Baluni/b.b.,21000 Split</item>
      <item>FINANCIJSKA AGENCIJA, RC SPLIT, OIB 85821130368, Mažuranićevo šetalište 24 b,21000 Split</item>
    </izvorni_sadrzaj>
    <derivirana_varijabla naziv="DomainObject.Predmet.SudioniciListAdressOIB_1">
      <item>ALLEGRO d.o.o. za trgovinu, ugostiteljstvo i usluge, OIB 39368615884, Uvala Baluni/b.b.,21000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39368615884</item>
      <item>, OIB 85821130368</item>
    </izvorni_sadrzaj>
    <derivirana_varijabla naziv="DomainObject.Predmet.SudioniciListNazivOIB_1">
      <item>, OIB 39368615884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788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2018-09-18T08:29:00Z</dcterms:created>
  <dc:creator>Mirjana Mihović</dc:creator>
  <cp:lastModifiedBy>Andrijana Leto</cp:lastModifiedBy>
  <cp:lastPrinted>2018-09-17T13:00:00Z</cp:lastPrinted>
  <dcterms:modified xmlns:xsi="http://www.w3.org/2001/XMLSchema-instance" xsi:type="dcterms:W3CDTF">2018-09-18T08:36:00Z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(344-17 dopis fini - prisilna naplata predujma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