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caef" w14:paraId="2f4caef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A179CB">
        <w:rPr>
          <w:rFonts w:hAnsi="Times New Roman" w:ascii="Times New Roman"/>
        </w:rPr>
        <w:t>6623/16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A179CB">
        <w:rPr>
          <w:rFonts w:hAnsi="Times New Roman" w:ascii="Times New Roman"/>
        </w:rPr>
        <w:t>NITESCO IMPLEO d.o.o., Zagreb, Dunkovićeva 6, OIB: 61924422016</w:t>
      </w:r>
      <w:r w:rsidR="00BF568D" w:rsidRPr="00F2525A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A179CB">
        <w:rPr>
          <w:rFonts w:hAnsi="Times New Roman" w:ascii="Times New Roman"/>
        </w:rPr>
        <w:t>3. studenog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A179CB">
        <w:rPr>
          <w:rFonts w:hAnsi="Times New Roman" w:ascii="Times New Roman"/>
        </w:rPr>
        <w:t>NITESCO IMPLEO d.o.o., Zagreb, Dunkovićeva 6, OIB: 61924422016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F94E9C">
        <w:rPr>
          <w:rFonts w:hAnsi="Times New Roman" w:ascii="Times New Roman"/>
        </w:rPr>
        <w:t>6</w:t>
      </w:r>
      <w:r w:rsidR="00A179CB">
        <w:rPr>
          <w:rFonts w:hAnsi="Times New Roman" w:ascii="Times New Roman"/>
        </w:rPr>
        <w:t>62316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A179CB">
        <w:rPr>
          <w:rFonts w:hAnsi="Times New Roman" w:ascii="Times New Roman"/>
        </w:rPr>
        <w:t>3. studenog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121F99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121F99">
        <w:t>,v.r.</w:t>
      </w:r>
    </w:p>
    <w:p w:rsidRDefault="00121F99" w:rsidP="00D338FD" w:rsidR="00121F99">
      <w:pPr>
        <w:pStyle w:val="Uvuenotijeloteksta"/>
        <w:ind w:firstLine="141" w:left="1983"/>
        <w:jc w:val="right"/>
      </w:pPr>
      <w:r>
        <w:t>Za točnost otpravka</w:t>
      </w:r>
    </w:p>
    <w:p w:rsidRDefault="00121F99" w:rsidP="00121F99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21F99" w:rsidP="00121F99" w:rsidR="00121F99" w:rsidRPr="00121F99">
      <w:pPr>
        <w:pStyle w:val="Odlomakpopisa"/>
        <w:jc w:val="both"/>
        <w:rPr>
          <w:rFonts w:hAnsi="Times New Roman" w:ascii="Times New Roman"/>
        </w:rPr>
      </w:pPr>
    </w:p>
    <w:sectPr w:rsidSect="00821309" w:rsidR="00121F99" w:rsidRPr="00121F9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812AF8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A179CB">
      <w:rPr>
        <w:rFonts w:hAnsi="Times New Roman" w:ascii="Times New Roman"/>
      </w:rPr>
      <w:t>6623/16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21F99"/>
    <w:rsid w:val="001511A4"/>
    <w:rsid w:val="00153A2C"/>
    <w:rsid w:val="0016699E"/>
    <w:rsid w:val="001725CA"/>
    <w:rsid w:val="0017729E"/>
    <w:rsid w:val="001B39A7"/>
    <w:rsid w:val="001C1019"/>
    <w:rsid w:val="001D67C7"/>
    <w:rsid w:val="001D6D03"/>
    <w:rsid w:val="00205884"/>
    <w:rsid w:val="0023728A"/>
    <w:rsid w:val="00246CE1"/>
    <w:rsid w:val="00251887"/>
    <w:rsid w:val="002531C3"/>
    <w:rsid w:val="002539F0"/>
    <w:rsid w:val="00267D56"/>
    <w:rsid w:val="002B4639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2AF8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6623</izvorni_sadrzaj>
    <derivirana_varijabla naziv="DomainObject.Predmet.Broj_1">6623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St-6623/2016</izvorni_sadrzaj>
    <derivirana_varijabla naziv="DomainObject.Predmet.OznakaBroj_1">St-6623/2016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NITESCO IMPLEO d.o.o. zastupanog po punomoćniku SLAVEN PROKEŠ</izvorni_sadrzaj>
    <derivirana_varijabla naziv="DomainObject.Predmet.ProtustrankaFormated_1">  NITESCO IMPLEO d.o.o. zastupanog po punomoćniku SLAVEN PROKEŠ</derivirana_varijabla>
  </DomainObject.Predmet.ProtustrankaFormated>
  <DomainObject.Predmet.ProtustrankaFormatedOIB>
    <izvorni_sadrzaj>  NITESCO IMPLEO d.o.o., OIB 61924422016 zastupanog po punomoćniku SLAVEN PROKEŠ</izvorni_sadrzaj>
    <derivirana_varijabla naziv="DomainObject.Predmet.ProtustrankaFormatedOIB_1">  NITESCO IMPLEO d.o.o., OIB 61924422016 zastupanog po punomoćniku SLAVEN PROKEŠ</derivirana_varijabla>
  </DomainObject.Predmet.ProtustrankaFormatedOIB>
  <DomainObject.Predmet.ProtustrankaFormatedWithAdress>
    <izvorni_sadrzaj> NITESCO IMPLEO d.o.o., Duknovićeva 6, 10000 Zagreb zastupanog po punomoćniku SLAVEN PROKEŠ</izvorni_sadrzaj>
    <derivirana_varijabla naziv="DomainObject.Predmet.ProtustrankaFormatedWithAdress_1"> NITESCO IMPLEO d.o.o., Duknovićeva 6, 10000 Zagreb zastupanog po punomoćniku SLAVEN PROKEŠ</derivirana_varijabla>
  </DomainObject.Predmet.ProtustrankaFormatedWithAdress>
  <DomainObject.Predmet.ProtustrankaFormatedWithAdressOIB>
    <izvorni_sadrzaj> NITESCO IMPLEO d.o.o., OIB 61924422016, Duknovićeva 6, 10000 Zagreb zastupanog po punomoćniku SLAVEN PROKEŠ</izvorni_sadrzaj>
    <derivirana_varijabla naziv="DomainObject.Predmet.ProtustrankaFormatedWithAdressOIB_1"> NITESCO IMPLEO d.o.o., OIB 61924422016, Duknovićeva 6, 10000 Zagreb zastupanog po punomoćniku SLAVEN PROKEŠ</derivirana_varijabla>
  </DomainObject.Predmet.ProtustrankaFormatedWithAdressOIB>
  <DomainObject.Predmet.ProtustrankaWithAdress>
    <izvorni_sadrzaj>NITESCO IMPLEO d.o.o. Duknovićeva 6, 10000 Zagreb</izvorni_sadrzaj>
    <derivirana_varijabla naziv="DomainObject.Predmet.ProtustrankaWithAdress_1">NITESCO IMPLEO d.o.o. Duknovićeva 6, 10000 Zagreb</derivirana_varijabla>
  </DomainObject.Predmet.ProtustrankaWithAdress>
  <DomainObject.Predmet.ProtustrankaWithAdressOIB>
    <izvorni_sadrzaj>NITESCO IMPLEO d.o.o., OIB 61924422016, Duknovićeva 6, 10000 Zagreb</izvorni_sadrzaj>
    <derivirana_varijabla naziv="DomainObject.Predmet.ProtustrankaWithAdressOIB_1">NITESCO IMPLEO d.o.o., OIB 61924422016, Duknovićeva 6, 10000 Zagreb</derivirana_varijabla>
  </DomainObject.Predmet.ProtustrankaWithAdressOIB>
  <DomainObject.Predmet.ProtustrankaNazivFormated>
    <izvorni_sadrzaj>NITESCO IMPLEO d.o.o.</izvorni_sadrzaj>
    <derivirana_varijabla naziv="DomainObject.Predmet.ProtustrankaNazivFormated_1">NITESCO IMPLEO d.o.o.</derivirana_varijabla>
  </DomainObject.Predmet.ProtustrankaNazivFormated>
  <DomainObject.Predmet.ProtustrankaNazivFormatedOIB>
    <izvorni_sadrzaj>NITESCO IMPLEO d.o.o., OIB 61924422016</izvorni_sadrzaj>
    <derivirana_varijabla naziv="DomainObject.Predmet.ProtustrankaNazivFormatedOIB_1">NITESCO IMPLEO d.o.o., OIB 61924422016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 d.o.o.; V 4 društvo s ograničenom odgovornošću za usluge</izvorni_sadrzaj>
    <derivirana_varijabla naziv="DomainObject.Predmet.StrankaFormated_1">  FINA Regionalni centar Zagreb; VIPnet d.o.o.; V 4 društvo s ograničenom odgovornošću za usluge</derivirana_varijabla>
  </DomainObject.Predmet.StrankaFormated>
  <DomainObject.Predmet.StrankaFormatedOIB>
    <izvorni_sadrzaj>  FINA Regionalni centar Zagreb, OIB 85821130368; VIPnet d.o.o., OIB 29524210204; V 4 društvo s ograničenom odgovornošću za usluge, OIB 27663353383</izvorni_sadrzaj>
    <derivirana_varijabla naziv="DomainObject.Predmet.StrankaFormatedOIB_1">  FINA Regionalni centar Zagreb, OIB 85821130368; VIPnet d.o.o., OIB 29524210204; V 4 društvo s ograničenom odgovornošću za usluge, OIB 27663353383</derivirana_varijabla>
  </DomainObject.Predmet.StrankaFormatedOIB>
  <DomainObject.Predmet.StrankaFormatedWithAdress>
    <izvorni_sadrzaj> FINA Regionalni centar Zagreb, Trg svibanjskih žrtava 1995. 1, 10000 Zagreb; VIPnet d.o.o., Vrtni put 1, 10000 Zagreb; V 4 društvo s ograničenom odgovornošću za usluge, Svačićev trg 4, 10000 Zagreb</izvorni_sadrzaj>
    <derivirana_varijabla naziv="DomainObject.Predmet.StrankaFormatedWithAdress_1"> FINA Regionalni centar Zagreb, Trg svibanjskih žrtava 1995. 1, 10000 Zagreb; VIPnet d.o.o., Vrtni put 1, 10000 Zagreb; V 4 društvo s ograničenom odgovornošću za usluge, Svačićev trg 4, 10000 Zagreb</derivirana_varijabla>
  </DomainObject.Predmet.StrankaFormatedWithAdress>
  <DomainObject.Predmet.StrankaFormatedWithAdressOIB>
    <izvorni_sadrzaj> FINA Regionalni centar Zagreb, OIB 85821130368, Trg svibanjskih žrtava 1995. 1, 10000 Zagreb; VIPnet d.o.o., OIB 29524210204, Vrtni put 1, 10000 Zagreb; V 4 društvo s ograničenom odgovornošću za usluge, OIB 27663353383, Svačićev trg 4, 10000 Zagreb</izvorni_sadrzaj>
    <derivirana_varijabla naziv="DomainObject.Predmet.StrankaFormatedWithAdressOIB_1"> FINA Regionalni centar Zagreb, OIB 85821130368, Trg svibanjskih žrtava 1995. 1, 10000 Zagreb; VIPnet d.o.o., OIB 29524210204, Vrtni put 1, 10000 Zagreb; V 4 društvo s ograničenom odgovornošću za usluge, OIB 27663353383, Svačićev trg 4, 10000 Zagreb</derivirana_varijabla>
  </DomainObject.Predmet.StrankaFormatedWithAdressOIB>
  <DomainObject.Predmet.StrankaWithAdress>
    <izvorni_sadrzaj>FINA Regionalni centar Zagreb Trg svibanjskih žrtava 1995. 1,10000 Zagreb,VIPnet d.o.o. Vrtni put 1,10000 Zagreb,V 4 društvo s ograničenom odgovornošću za usluge Svačićev trg 4,10000 Zagreb</izvorni_sadrzaj>
    <derivirana_varijabla naziv="DomainObject.Predmet.StrankaWithAdress_1">FINA Regionalni centar Zagreb Trg svibanjskih žrtava 1995. 1,10000 Zagreb,VIPnet d.o.o. Vrtni put 1,10000 Zagreb,V 4 društvo s ograničenom odgovornošću za usluge Svačićev trg 4,10000 Zagreb</derivirana_varijabla>
  </DomainObject.Predmet.StrankaWithAdress>
  <DomainObject.Predmet.StrankaWithAdressOIB>
    <izvorni_sadrzaj>FINA Regionalni centar Zagreb, OIB 85821130368, Trg svibanjskih žrtava 1995. 1,10000 Zagreb,VIPnet d.o.o., OIB 29524210204, Vrtni put 1,10000 Zagreb,V 4 društvo s ograničenom odgovornošću za usluge, OIB 27663353383, Svačićev trg 4,10000 Zagreb</izvorni_sadrzaj>
    <derivirana_varijabla naziv="DomainObject.Predmet.StrankaWithAdressOIB_1">FINA Regionalni centar Zagreb, OIB 85821130368, Trg svibanjskih žrtava 1995. 1,10000 Zagreb,VIPnet d.o.o., OIB 29524210204, Vrtni put 1,10000 Zagreb,V 4 društvo s ograničenom odgovornošću za usluge, OIB 27663353383, Svačićev trg 4,10000 Zagreb</derivirana_varijabla>
  </DomainObject.Predmet.StrankaWithAdressOIB>
  <DomainObject.Predmet.StrankaNazivFormated>
    <izvorni_sadrzaj>FINA Regionalni centar Zagreb,VIPnet d.o.o.,V 4 društvo s ograničenom odgovornošću za usluge</izvorni_sadrzaj>
    <derivirana_varijabla naziv="DomainObject.Predmet.StrankaNazivFormated_1">FINA Regionalni centar Zagreb,VIPnet d.o.o.,V 4 društvo s ograničenom odgovornošću za usluge</derivirana_varijabla>
  </DomainObject.Predmet.StrankaNazivFormated>
  <DomainObject.Predmet.StrankaNazivFormatedOIB>
    <izvorni_sadrzaj>FINA Regionalni centar Zagreb, OIB 85821130368,VIPnet d.o.o., OIB 29524210204,V 4 društvo s ograničenom odgovornošću za usluge, OIB 27663353383</izvorni_sadrzaj>
    <derivirana_varijabla naziv="DomainObject.Predmet.StrankaNazivFormatedOIB_1">FINA Regionalni centar Zagreb, OIB 85821130368,VIPnet d.o.o., OIB 29524210204,V 4 društvo s ograničenom odgovornošću za usluge, OIB 27663353383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VIPnet d.o.o.</item>
      <item>V 4 društvo s ograničenom odgovornošću za usluge</item>
    </izvorni_sadrzaj>
    <derivirana_varijabla naziv="DomainObject.Predmet.StrankaListFormated_1">
      <item>FINA Regionalni centar Zagreb</item>
      <item>VIPnet d.o.o.</item>
      <item>V 4 društvo s ograničenom odgovornošću za usluge</item>
    </derivirana_varijabla>
  </DomainObject.Predmet.StrankaListFormated>
  <DomainObject.Predmet.StrankaListFormatedOIB>
    <izvorni_sadrzaj>
      <item>FINA Regionalni centar Zagreb, OIB 85821130368</item>
      <item>VIPnet d.o.o., OIB 29524210204</item>
      <item>V 4 društvo s ograničenom odgovornošću za usluge, OIB 27663353383</item>
    </izvorni_sadrzaj>
    <derivirana_varijabla naziv="DomainObject.Predmet.StrankaListFormatedOIB_1">
      <item>FINA Regionalni centar Zagreb, OIB 85821130368</item>
      <item>VIPnet d.o.o., OIB 29524210204</item>
      <item>V 4 društvo s ograničenom odgovornošću za usluge, OIB 27663353383</item>
    </derivirana_varijabla>
  </DomainObject.Predmet.StrankaListFormatedOIB>
  <DomainObject.Predmet.StrankaListFormatedWithAdress>
    <izvorni_sadrzaj>
      <item>FINA Regionalni centar Zagreb, Trg svibanjskih žrtava 1995. 1, 10000 Zagreb</item>
      <item>VIPnet d.o.o., Vrtni put 1, 10000 Zagreb</item>
      <item>V 4 društvo s ograničenom odgovornošću za usluge, Svačićev trg 4, 10000 Zagreb</item>
    </izvorni_sadrzaj>
    <derivirana_varijabla naziv="DomainObject.Predmet.StrankaListFormatedWithAdress_1">
      <item>FINA Regionalni centar Zagreb, Trg svibanjskih žrtava 1995. 1, 10000 Zagreb</item>
      <item>VIPnet d.o.o., Vrtni put 1, 10000 Zagreb</item>
      <item>V 4 društvo s ograničenom odgovornošću za usluge, Svačićev trg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VIPnet d.o.o., OIB 29524210204, Vrtni put 1, 10000 Zagreb</item>
      <item>V 4 društvo s ograničenom odgovornošću za usluge, OIB 27663353383, Svačićev trg 4, 10000 Zagreb</item>
    </izvorni_sadrzaj>
    <derivirana_varijabla naziv="DomainObject.Predmet.StrankaListFormatedWithAdressOIB_1">
      <item>FINA Regionalni centar Zagreb, OIB 85821130368, Trg svibanjskih žrtava 1995. 1, 10000 Zagreb</item>
      <item>VIPnet d.o.o., OIB 29524210204, Vrtni put 1, 10000 Zagreb</item>
      <item>V 4 društvo s ograničenom odgovornošću za usluge, OIB 27663353383, Svačićev trg 4, 10000 Zagreb</item>
    </derivirana_varijabla>
  </DomainObject.Predmet.StrankaListFormatedWithAdressOIB>
  <DomainObject.Predmet.StrankaListNazivFormated>
    <izvorni_sadrzaj>
      <item>FINA Regionalni centar Zagreb</item>
      <item>VIPnet d.o.o.</item>
      <item>V 4 društvo s ograničenom odgovornošću za usluge</item>
    </izvorni_sadrzaj>
    <derivirana_varijabla naziv="DomainObject.Predmet.StrankaListNazivFormated_1">
      <item>FINA Regionalni centar Zagreb</item>
      <item>VIPnet d.o.o.</item>
      <item>V 4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VIPnet d.o.o., OIB 29524210204</item>
      <item>V 4 društvo s ograničenom odgovornošću za usluge, OIB 27663353383</item>
    </izvorni_sadrzaj>
    <derivirana_varijabla naziv="DomainObject.Predmet.StrankaListNazivFormatedOIB_1">
      <item>FINA Regionalni centar Zagreb, OIB 85821130368</item>
      <item>VIPnet d.o.o., OIB 29524210204</item>
      <item>V 4 društvo s ograničenom odgovornošću za usluge, OIB 27663353383</item>
    </derivirana_varijabla>
  </DomainObject.Predmet.StrankaListNazivFormatedOIB>
  <DomainObject.Predmet.ProtuStrankaListFormated>
    <izvorni_sadrzaj>
      <item>NITESCO IMPLEO d.o.o. zastupanog po punomoćniku SLAVEN PROKEŠ</item>
    </izvorni_sadrzaj>
    <derivirana_varijabla naziv="DomainObject.Predmet.ProtuStrankaListFormated_1">
      <item>NITESCO IMPLEO d.o.o. zastupanog po punomoćniku SLAVEN PROKEŠ</item>
    </derivirana_varijabla>
  </DomainObject.Predmet.ProtuStrankaListFormated>
  <DomainObject.Predmet.ProtuStrankaListFormatedOIB>
    <izvorni_sadrzaj>
      <item>NITESCO IMPLEO d.o.o., OIB 61924422016 zastupanog po punomoćniku SLAVEN PROKEŠ</item>
    </izvorni_sadrzaj>
    <derivirana_varijabla naziv="DomainObject.Predmet.ProtuStrankaListFormatedOIB_1">
      <item>NITESCO IMPLEO d.o.o., OIB 61924422016 zastupanog po punomoćniku SLAVEN PROKEŠ</item>
    </derivirana_varijabla>
  </DomainObject.Predmet.ProtuStrankaListFormatedOIB>
  <DomainObject.Predmet.ProtuStrankaListFormatedWithAdress>
    <izvorni_sadrzaj>
      <item>NITESCO IMPLEO d.o.o., Duknovićeva 6, 10000 Zagreb zastupanog po punomoćniku SLAVEN PROKEŠ</item>
    </izvorni_sadrzaj>
    <derivirana_varijabla naziv="DomainObject.Predmet.ProtuStrankaListFormatedWithAdress_1">
      <item>NITESCO IMPLEO d.o.o., Duknovićeva 6, 10000 Zagreb zastupanog po punomoćniku SLAVEN PROKEŠ</item>
    </derivirana_varijabla>
  </DomainObject.Predmet.ProtuStrankaListFormatedWithAdress>
  <DomainObject.Predmet.ProtuStrankaListFormatedWithAdressOIB>
    <izvorni_sadrzaj>
      <item>NITESCO IMPLEO d.o.o., OIB 61924422016, Duknovićeva 6, 10000 Zagreb zastupanog po punomoćniku SLAVEN PROKEŠ</item>
    </izvorni_sadrzaj>
    <derivirana_varijabla naziv="DomainObject.Predmet.ProtuStrankaListFormatedWithAdressOIB_1">
      <item>NITESCO IMPLEO d.o.o., OIB 61924422016, Duknovićeva 6, 10000 Zagreb zastupanog po punomoćniku SLAVEN PROKEŠ</item>
    </derivirana_varijabla>
  </DomainObject.Predmet.ProtuStrankaListFormatedWithAdressOIB>
  <DomainObject.Predmet.ProtuStrankaListNazivFormated>
    <izvorni_sadrzaj>
      <item>NITESCO IMPLEO d.o.o.</item>
    </izvorni_sadrzaj>
    <derivirana_varijabla naziv="DomainObject.Predmet.ProtuStrankaListNazivFormated_1">
      <item>NITESCO IMPLEO d.o.o.</item>
    </derivirana_varijabla>
  </DomainObject.Predmet.ProtuStrankaListNazivFormated>
  <DomainObject.Predmet.ProtuStrankaListNazivFormatedOIB>
    <izvorni_sadrzaj>
      <item>NITESCO IMPLEO d.o.o., OIB 61924422016</item>
    </izvorni_sadrzaj>
    <derivirana_varijabla naziv="DomainObject.Predmet.ProtuStrankaListNazivFormatedOIB_1">
      <item>NITESCO IMPLEO d.o.o., OIB 61924422016</item>
    </derivirana_varijabla>
  </DomainObject.Predmet.ProtuStrankaListNazivFormatedOIB>
  <DomainObject.Predmet.OstaliListFormated>
    <izvorni_sadrzaj>
      <item>SLAVEN PROKEŠ punomoćnik sudionika u postupku NITESCO IMPLEO d.o.o.</item>
    </izvorni_sadrzaj>
    <derivirana_varijabla naziv="DomainObject.Predmet.OstaliListFormated_1">
      <item>SLAVEN PROKEŠ punomoćnik sudionika u postupku NITESCO IMPLEO d.o.o.</item>
    </derivirana_varijabla>
  </DomainObject.Predmet.OstaliListFormated>
  <DomainObject.Predmet.OstaliListFormatedOIB>
    <izvorni_sadrzaj>
      <item>SLAVEN PROKEŠ, OIB 60180647746 punomoćnik sudionika u postupku NITESCO IMPLEO d.o.o.</item>
    </izvorni_sadrzaj>
    <derivirana_varijabla naziv="DomainObject.Predmet.OstaliListFormatedOIB_1">
      <item>SLAVEN PROKEŠ, OIB 60180647746 punomoćnik sudionika u postupku NITESCO IMPLEO d.o.o.</item>
    </derivirana_varijabla>
  </DomainObject.Predmet.OstaliListFormatedOIB>
  <DomainObject.Predmet.OstaliListFormatedWithAdress>
    <izvorni_sadrzaj>
      <item>SLAVEN PROKEŠ, DUKNOVIĆEVA 6, 10000 Zagreb punomoćnik sudionika u postupku NITESCO IMPLEO d.o.o.</item>
    </izvorni_sadrzaj>
    <derivirana_varijabla naziv="DomainObject.Predmet.OstaliListFormatedWithAdress_1">
      <item>SLAVEN PROKEŠ, DUKNOVIĆEVA 6, 10000 Zagreb punomoćnik sudionika u postupku NITESCO IMPLEO d.o.o.</item>
    </derivirana_varijabla>
  </DomainObject.Predmet.OstaliListFormatedWithAdress>
  <DomainObject.Predmet.OstaliListFormatedWithAdressOIB>
    <izvorni_sadrzaj>
      <item>SLAVEN PROKEŠ, OIB 60180647746, DUKNOVIĆEVA 6, 10000 Zagreb punomoćnik sudionika u postupku NITESCO IMPLEO d.o.o.</item>
    </izvorni_sadrzaj>
    <derivirana_varijabla naziv="DomainObject.Predmet.OstaliListFormatedWithAdressOIB_1">
      <item>SLAVEN PROKEŠ, OIB 60180647746, DUKNOVIĆEVA 6, 10000 Zagreb punomoćnik sudionika u postupku NITESCO IMPLEO d.o.o.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NITESCO IMPLEO d.o.o.</izvorni_sadrzaj>
    <derivirana_varijabla naziv="DomainObject.Predmet.ProtustrankaIDrugi_1">NITESCO IMPLEO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NITESCO IMPLEO d.o.o., OIB 61924422016, Duknovićeva 6, 10000 Zagreb</izvorni_sadrzaj>
    <derivirana_varijabla naziv="DomainObject.Predmet.ProtustrankaIDrugiAdressOIB_1">NITESCO IMPLEO d.o.o., OIB 61924422016, Duknovićeva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NITESCO IMPLEO d.o.o.</item>
      <item>VIPnet d.o.o.</item>
      <item>V 4 društvo s ograničenom odgovornošću za usluge</item>
      <item>SLAVEN PROKEŠ</item>
    </izvorni_sadrzaj>
    <derivirana_varijabla naziv="DomainObject.Predmet.SudioniciListNaziv_1">
      <item>FINA Regionalni centar Zagreb</item>
      <item>NITESCO IMPLEO d.o.o.</item>
      <item>VIPnet d.o.o.</item>
      <item>V 4 društvo s ograničenom odgovornošću za usluge</item>
      <item>SLAVEN PROKEŠ</item>
    </derivirana_varijabla>
  </DomainObject.Predmet.SudioniciListNaziv>
  <DomainObject.Predmet.SudioniciListAdressOIB>
    <izvorni_sadrzaj>
      <item>NITESCO IMPLEO d.o.o., OIB 61924422016, Duknovićeva 6,10000 Zagreb</item>
      <item>FINA Regionalni centar Zagreb, OIB 85821130368, Trg svibanjskih žrtava 1995. 1,10000 Zagreb</item>
      <item>VIPnet d.o.o., OIB 29524210204, Vrtni put 1,10000 Zagreb</item>
      <item>V 4 društvo s ograničenom odgovornošću za usluge, OIB 27663353383, Svačićev trg 4,10000 Zagreb</item>
      <item>SLAVEN PROKEŠ, OIB 60180647746, DUKNOVIĆEVA 6,10000 Zagreb</item>
    </izvorni_sadrzaj>
    <derivirana_varijabla naziv="DomainObject.Predmet.SudioniciListAdressOIB_1">
      <item>NITESCO IMPLEO d.o.o., OIB 61924422016, Duknovićeva 6,10000 Zagreb</item>
      <item>FINA Regionalni centar Zagreb, OIB 85821130368, Trg svibanjskih žrtava 1995. 1,10000 Zagreb</item>
      <item>VIPnet d.o.o., OIB 29524210204, Vrtni put 1,10000 Zagreb</item>
      <item>V 4 društvo s ograničenom odgovornošću za usluge, OIB 27663353383, Svačićev trg 4,10000 Zagreb</item>
      <item>SLAVEN PROKEŠ, OIB 60180647746, DUKNOVIĆEVA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61924422016</item>
      <item>, OIB 29524210204</item>
      <item>, OIB 27663353383</item>
      <item>, OIB 60180647746</item>
    </izvorni_sadrzaj>
    <derivirana_varijabla naziv="DomainObject.Predmet.SudioniciListNazivOIB_1">
      <item>, OIB 85821130368</item>
      <item>, OIB 61924422016</item>
      <item>, OIB 29524210204</item>
      <item>, OIB 27663353383</item>
      <item>, OIB 60180647746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7476C-916E-4F77-BBBB-6CD010494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1795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2017-11-03T12:55:00Z</dcterms:created>
  <dc:creator>Vesna Fundurulić Perišin</dc:creator>
  <cp:lastModifiedBy>Matea Bizjak</cp:lastModifiedBy>
  <cp:lastPrinted>2017-11-03T12:56:00Z</cp:lastPrinted>
  <dcterms:modified xmlns:xsi="http://www.w3.org/2001/XMLSchema-instance" xsi:type="dcterms:W3CDTF">2017-11-03T12:57:00Z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