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7f386" w14:paraId="327f386" w:rsidRDefault="00561E5D" w:rsidP="00910611" w:rsidR="00561E5D" w:rsidRPr="00561E5D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61E5D">
        <w:rPr>
          <w:rFonts w:hAnsi="Times New Roman" w:ascii="Times New Roman"/>
          <w:b w:val="false"/>
        </w:rPr>
        <w:t xml:space="preserve">  </w:t>
      </w:r>
      <w:r w:rsidRPr="00561E5D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1E5D" w:rsidP="00910611" w:rsidR="00561E5D" w:rsidRPr="00561E5D">
      <w:pPr>
        <w:rPr>
          <w:rFonts w:hAnsi="Times New Roman" w:ascii="Times New Roman"/>
          <w:b w:val="false"/>
        </w:rPr>
      </w:pPr>
      <w:r w:rsidRPr="00561E5D">
        <w:rPr>
          <w:rFonts w:eastAsia="MS Mincho" w:hAnsi="Times New Roman" w:ascii="Times New Roman"/>
          <w:b w:val="false"/>
        </w:rPr>
        <w:t xml:space="preserve">  REPUBLIKA HRVATSKA</w:t>
      </w:r>
    </w:p>
    <w:p w:rsidRDefault="00561E5D" w:rsidP="00910611" w:rsidR="00561E5D" w:rsidRPr="00561E5D">
      <w:pPr>
        <w:rPr>
          <w:rFonts w:hAnsi="Times New Roman" w:ascii="Times New Roman"/>
          <w:b w:val="false"/>
        </w:rPr>
      </w:pPr>
      <w:r w:rsidRPr="00561E5D">
        <w:rPr>
          <w:rFonts w:eastAsia="MS Mincho" w:hAnsi="Times New Roman" w:ascii="Times New Roman"/>
          <w:b w:val="false"/>
        </w:rPr>
        <w:t>TRGOVAČKI SUD U RIJECI</w:t>
      </w:r>
    </w:p>
    <w:p w:rsidRDefault="00561E5D" w:rsidR="00561E5D" w:rsidRPr="00561E5D">
      <w:pPr>
        <w:rPr>
          <w:rFonts w:eastAsia="MS Mincho" w:hAnsi="Times New Roman" w:ascii="Times New Roman"/>
          <w:b w:val="false"/>
        </w:rPr>
      </w:pPr>
      <w:r w:rsidRPr="00561E5D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A02FD8" w:rsidRPr="00A02FD8">
        <w:rPr>
          <w:rFonts w:hAnsi="Times New Roman" w:ascii="Times New Roman"/>
        </w:rPr>
        <w:t>KRICIN d.o.o. za ugostiteljstvo i usluge, Baška, Kricin 10, OIB 39156939227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A02FD8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A02FD8" w:rsidRPr="00A02FD8">
        <w:rPr>
          <w:rFonts w:hAnsi="Times New Roman" w:ascii="Times New Roman"/>
          <w:bCs/>
        </w:rPr>
        <w:t>KRICIN d.o.o. za ugostiteljstvo i usluge, Baška, Kricin 10, OIB 39156939227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1632EE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1632EE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A02FD8">
        <w:rPr>
          <w:rFonts w:hAnsi="Times New Roman" w:ascii="Times New Roman"/>
          <w:b w:val="false"/>
        </w:rPr>
        <w:t>Ivan Prpić, Zagreb, Hruševečka ulica 11, OIB 16795120342</w:t>
      </w:r>
      <w:r w:rsidR="007B46A8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A02FD8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A02FD8" w:rsidRPr="00A02FD8">
        <w:rPr>
          <w:rFonts w:hAnsi="Times New Roman" w:ascii="Times New Roman"/>
        </w:rPr>
        <w:t>KRICIN d.o.o. za ugostiteljstvo i usluge, Baška, Kricin 10, OIB 39156939227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D2348B">
        <w:rPr>
          <w:rFonts w:hAnsi="Times New Roman" w:ascii="Times New Roman"/>
          <w:b w:val="false"/>
        </w:rPr>
        <w:t>30. listopada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A02FD8" w:rsidRPr="00A02FD8">
        <w:rPr>
          <w:rFonts w:hAnsi="Times New Roman" w:ascii="Times New Roman"/>
          <w:b w:val="false"/>
        </w:rPr>
        <w:t>KRICIN d.o.o. za ugostiteljstvo i usluge, Baška, Kricin 10, OIB 39156939227</w:t>
      </w:r>
      <w:r w:rsidR="001632EE" w:rsidRPr="001632EE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970E25">
        <w:rPr>
          <w:rFonts w:hAnsi="Times New Roman" w:ascii="Times New Roman"/>
          <w:b w:val="false"/>
        </w:rPr>
        <w:t>26. studenoga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</w:t>
      </w:r>
      <w:r w:rsidR="00042D66">
        <w:rPr>
          <w:rFonts w:hAnsi="Times New Roman" w:ascii="Times New Roman"/>
          <w:b w:val="false"/>
        </w:rPr>
        <w:lastRenderedPageBreak/>
        <w:t xml:space="preserve">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BE5099" w:rsidR="007B46A8" w:rsidRPr="00A02FD8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A02FD8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62497C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E42557">
        <w:rPr>
          <w:rFonts w:hAnsi="Times New Roman" w:ascii="Times New Roman"/>
          <w:b w:val="false"/>
          <w:sz w:val="20"/>
          <w:szCs w:val="20"/>
        </w:rPr>
        <w:t>Ivan Prpić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20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F6A30">
        <w:rPr>
          <w:rFonts w:hAnsi="Times New Roman" w:ascii="Times New Roman"/>
          <w:b w:val="false"/>
          <w:sz w:val="20"/>
          <w:szCs w:val="20"/>
        </w:rPr>
        <w:t>21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561E5D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A02FD8">
      <w:rPr>
        <w:rFonts w:hAnsi="Times New Roman" w:ascii="Times New Roman"/>
      </w:rPr>
      <w:t>344</w:t>
    </w:r>
    <w:r w:rsidR="00C42EF1">
      <w:rPr>
        <w:rFonts w:hAnsi="Times New Roman" w:ascii="Times New Roman"/>
      </w:rPr>
      <w:t>/2015-</w:t>
    </w:r>
    <w:r w:rsidR="00CD4A73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067"/>
    <w:rsid w:val="000D2A78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213D07"/>
    <w:rsid w:val="0021570C"/>
    <w:rsid w:val="00230010"/>
    <w:rsid w:val="00261446"/>
    <w:rsid w:val="00263BAF"/>
    <w:rsid w:val="00291F8A"/>
    <w:rsid w:val="002D5DEF"/>
    <w:rsid w:val="002F56B2"/>
    <w:rsid w:val="00307C82"/>
    <w:rsid w:val="00333469"/>
    <w:rsid w:val="00333F51"/>
    <w:rsid w:val="003502CE"/>
    <w:rsid w:val="003B32EC"/>
    <w:rsid w:val="003D0DDA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61E5D"/>
    <w:rsid w:val="00597DD8"/>
    <w:rsid w:val="005B787F"/>
    <w:rsid w:val="005C61BD"/>
    <w:rsid w:val="00600871"/>
    <w:rsid w:val="0062497C"/>
    <w:rsid w:val="00645F24"/>
    <w:rsid w:val="00650462"/>
    <w:rsid w:val="00681DEF"/>
    <w:rsid w:val="006A6685"/>
    <w:rsid w:val="006D1F7E"/>
    <w:rsid w:val="00736740"/>
    <w:rsid w:val="0076240F"/>
    <w:rsid w:val="0078206E"/>
    <w:rsid w:val="007829B2"/>
    <w:rsid w:val="007B46A8"/>
    <w:rsid w:val="007E0BC6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F13AB"/>
    <w:rsid w:val="00A02FD8"/>
    <w:rsid w:val="00A1629D"/>
    <w:rsid w:val="00A50178"/>
    <w:rsid w:val="00A5199E"/>
    <w:rsid w:val="00A978AA"/>
    <w:rsid w:val="00AD727D"/>
    <w:rsid w:val="00B94AB0"/>
    <w:rsid w:val="00BD366E"/>
    <w:rsid w:val="00BE5099"/>
    <w:rsid w:val="00C024CA"/>
    <w:rsid w:val="00C05689"/>
    <w:rsid w:val="00C0606D"/>
    <w:rsid w:val="00C16818"/>
    <w:rsid w:val="00C42EF1"/>
    <w:rsid w:val="00C4398D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42557"/>
    <w:rsid w:val="00E719F7"/>
    <w:rsid w:val="00EB2305"/>
    <w:rsid w:val="00EE2783"/>
    <w:rsid w:val="00F14F45"/>
    <w:rsid w:val="00F15E68"/>
    <w:rsid w:val="00F214AE"/>
    <w:rsid w:val="00F61D8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1E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E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E5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E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E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1E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E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E5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E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E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St-344/2015</izvorni_sadrzaj>
    <derivirana_varijabla naziv="DomainObject.Predmet.OznakaBroj_1">St-344/2015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KRICIN d.o.o.  Baška</izvorni_sadrzaj>
    <derivirana_varijabla naziv="DomainObject.Predmet.ProtustrankaFormated_1">  KRICIN d.o.o.  Baška</derivirana_varijabla>
  </DomainObject.Predmet.ProtustrankaFormated>
  <DomainObject.Predmet.ProtustrankaFormatedOIB>
    <izvorni_sadrzaj>  KRICIN d.o.o.  Baška, OIB 39156939227</izvorni_sadrzaj>
    <derivirana_varijabla naziv="DomainObject.Predmet.ProtustrankaFormatedOIB_1">  KRICIN d.o.o.  Baška, OIB 39156939227</derivirana_varijabla>
  </DomainObject.Predmet.ProtustrankaFormatedOIB>
  <DomainObject.Predmet.ProtustrankaFormatedWithAdress>
    <izvorni_sadrzaj> KRICIN d.o.o.  Baška, Kricin 10, 51523 Baška</izvorni_sadrzaj>
    <derivirana_varijabla naziv="DomainObject.Predmet.ProtustrankaFormatedWithAdress_1"> KRICIN d.o.o.  Baška, Kricin 10, 51523 Baška</derivirana_varijabla>
  </DomainObject.Predmet.ProtustrankaFormatedWithAdress>
  <DomainObject.Predmet.ProtustrankaFormatedWithAdressOIB>
    <izvorni_sadrzaj> KRICIN d.o.o.  Baška, OIB 39156939227, Kricin 10, 51523 Baška</izvorni_sadrzaj>
    <derivirana_varijabla naziv="DomainObject.Predmet.ProtustrankaFormatedWithAdressOIB_1"> KRICIN d.o.o.  Baška, OIB 39156939227, Kricin 10, 51523 Baška</derivirana_varijabla>
  </DomainObject.Predmet.ProtustrankaFormatedWithAdressOIB>
  <DomainObject.Predmet.ProtustrankaWithAdress>
    <izvorni_sadrzaj>KRICIN d.o.o.  Baška Kricin 10, 51523 Baška</izvorni_sadrzaj>
    <derivirana_varijabla naziv="DomainObject.Predmet.ProtustrankaWithAdress_1">KRICIN d.o.o.  Baška Kricin 10, 51523 Baška</derivirana_varijabla>
  </DomainObject.Predmet.ProtustrankaWithAdress>
  <DomainObject.Predmet.ProtustrankaWithAdressOIB>
    <izvorni_sadrzaj>KRICIN d.o.o.  Baška, OIB 39156939227, Kricin 10, 51523 Baška</izvorni_sadrzaj>
    <derivirana_varijabla naziv="DomainObject.Predmet.ProtustrankaWithAdressOIB_1">KRICIN d.o.o.  Baška, OIB 39156939227, Kricin 10, 51523 Baška</derivirana_varijabla>
  </DomainObject.Predmet.ProtustrankaWithAdressOIB>
  <DomainObject.Predmet.ProtustrankaNazivFormated>
    <izvorni_sadrzaj>KRICIN d.o.o.  Baška</izvorni_sadrzaj>
    <derivirana_varijabla naziv="DomainObject.Predmet.ProtustrankaNazivFormated_1">KRICIN d.o.o.  Baška</derivirana_varijabla>
  </DomainObject.Predmet.ProtustrankaNazivFormated>
  <DomainObject.Predmet.ProtustrankaNazivFormatedOIB>
    <izvorni_sadrzaj>KRICIN d.o.o.  Baška, OIB 39156939227</izvorni_sadrzaj>
    <derivirana_varijabla naziv="DomainObject.Predmet.ProtustrankaNazivFormatedOIB_1">KRICIN d.o.o.  Baška, OIB 39156939227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KRICIN d.o.o.  Baška</item>
    </izvorni_sadrzaj>
    <derivirana_varijabla naziv="DomainObject.Predmet.ProtuStrankaListFormated_1">
      <item>KRICIN d.o.o.  Baška</item>
    </derivirana_varijabla>
  </DomainObject.Predmet.ProtuStrankaListFormated>
  <DomainObject.Predmet.ProtuStrankaListFormatedOIB>
    <izvorni_sadrzaj>
      <item>KRICIN d.o.o.  Baška, OIB 39156939227</item>
    </izvorni_sadrzaj>
    <derivirana_varijabla naziv="DomainObject.Predmet.ProtuStrankaListFormatedOIB_1">
      <item>KRICIN d.o.o.  Baška, OIB 39156939227</item>
    </derivirana_varijabla>
  </DomainObject.Predmet.ProtuStrankaListFormatedOIB>
  <DomainObject.Predmet.ProtuStrankaListFormatedWithAdress>
    <izvorni_sadrzaj>
      <item>KRICIN d.o.o.  Baška, Kricin 10, 51523 Baška</item>
    </izvorni_sadrzaj>
    <derivirana_varijabla naziv="DomainObject.Predmet.ProtuStrankaListFormatedWithAdress_1">
      <item>KRICIN d.o.o.  Baška, Kricin 10, 51523 Baška</item>
    </derivirana_varijabla>
  </DomainObject.Predmet.ProtuStrankaListFormatedWithAdress>
  <DomainObject.Predmet.ProtuStrankaListFormatedWithAdressOIB>
    <izvorni_sadrzaj>
      <item>KRICIN d.o.o.  Baška, OIB 39156939227, Kricin 10, 51523 Baška</item>
    </izvorni_sadrzaj>
    <derivirana_varijabla naziv="DomainObject.Predmet.ProtuStrankaListFormatedWithAdressOIB_1">
      <item>KRICIN d.o.o.  Baška, OIB 39156939227, Kricin 10, 51523 Baška</item>
    </derivirana_varijabla>
  </DomainObject.Predmet.ProtuStrankaListFormatedWithAdressOIB>
  <DomainObject.Predmet.ProtuStrankaListNazivFormated>
    <izvorni_sadrzaj>
      <item>KRICIN d.o.o.  Baška</item>
    </izvorni_sadrzaj>
    <derivirana_varijabla naziv="DomainObject.Predmet.ProtuStrankaListNazivFormated_1">
      <item>KRICIN d.o.o.  Baška</item>
    </derivirana_varijabla>
  </DomainObject.Predmet.ProtuStrankaListNazivFormated>
  <DomainObject.Predmet.ProtuStrankaListNazivFormatedOIB>
    <izvorni_sadrzaj>
      <item>KRICIN d.o.o.  Baška, OIB 39156939227</item>
    </izvorni_sadrzaj>
    <derivirana_varijabla naziv="DomainObject.Predmet.ProtuStrankaListNazivFormatedOIB_1">
      <item>KRICIN d.o.o.  Baška, OIB 39156939227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KRICIN d.o.o.  Baška</izvorni_sadrzaj>
    <derivirana_varijabla naziv="DomainObject.Predmet.ProtustrankaIDrugi_1">KRICIN d.o.o.  Baška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KRICIN d.o.o.  Baška, OIB 39156939227, Kricin 10, 51523 Baška</izvorni_sadrzaj>
    <derivirana_varijabla naziv="DomainObject.Predmet.ProtustrankaIDrugiAdressOIB_1">KRICIN d.o.o.  Baška, OIB 39156939227, Kricin 10,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KRICIN d.o.o.  Baška</item>
    </izvorni_sadrzaj>
    <derivirana_varijabla naziv="DomainObject.Predmet.SudioniciListNaziv_1">
      <item>FINA  Rijeka</item>
      <item>KRICIN d.o.o.  Baška</item>
    </derivirana_varijabla>
  </DomainObject.Predmet.SudioniciListNaziv>
  <DomainObject.Predmet.SudioniciListAdressOIB>
    <izvorni_sadrzaj>
      <item>FINA  Rijeka, OIB 85821130368, Frana Kurelca 8,51000 Rijeka</item>
      <item>KRICIN d.o.o.  Baška, OIB 39156939227, Kricin 10,51523 Baška</item>
    </izvorni_sadrzaj>
    <derivirana_varijabla naziv="DomainObject.Predmet.SudioniciListAdressOIB_1">
      <item>FINA  Rijeka, OIB 85821130368, Frana Kurelca 8,51000 Rijeka</item>
      <item>KRICIN d.o.o.  Baška, OIB 39156939227, Kricin 10,51523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39156939227</item>
    </izvorni_sadrzaj>
    <derivirana_varijabla naziv="DomainObject.Predmet.SudioniciListNazivOIB_1">
      <item>, OIB 85821130368</item>
      <item>, OIB 39156939227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370A3E-0C53-47EE-8FC9-8BD129BA1B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505</properties:Words>
  <properties:Characters>2758</properties:Characters>
  <properties:Lines>86</properties:Lines>
  <properties:Paragraphs>36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2016-04-21T12:55:00Z</dcterms:created>
  <dc:creator>ksarlija</dc:creator>
  <cp:lastModifiedBy>Jasna Radulović</cp:lastModifiedBy>
  <cp:lastPrinted>2016-04-21T12:58:00Z</cp:lastPrinted>
  <dcterms:modified xmlns:xsi="http://www.w3.org/2001/XMLSchema-instance" xsi:type="dcterms:W3CDTF">2016-04-21T13:01:00Z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