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b19b8" w14:paraId="dab19b8"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66051">
        <w:rPr>
          <w:rFonts w:hAnsi="Times New Roman" w:ascii="Times New Roman"/>
          <w:sz w:val="24"/>
          <w:szCs w:val="24"/>
        </w:rPr>
        <w:t>1</w:t>
      </w:r>
      <w:r w:rsidR="00D87AA1">
        <w:rPr>
          <w:rFonts w:hAnsi="Times New Roman" w:ascii="Times New Roman"/>
          <w:sz w:val="24"/>
          <w:szCs w:val="24"/>
        </w:rPr>
        <w:t>92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D87AA1">
        <w:rPr>
          <w:rFonts w:hAnsi="Times New Roman" w:ascii="Times New Roman"/>
          <w:sz w:val="24"/>
          <w:szCs w:val="24"/>
        </w:rPr>
        <w:t>6</w:t>
      </w:r>
      <w:r w:rsidR="00CA2A74">
        <w:rPr>
          <w:rFonts w:hAnsi="Times New Roman" w:ascii="Times New Roman"/>
          <w:sz w:val="24"/>
          <w:szCs w:val="24"/>
        </w:rPr>
        <w:t xml:space="preserve">. </w:t>
      </w:r>
      <w:r w:rsidR="00D87AA1">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89261B" w:rsidP="0089261B" w:rsidR="00CA2A74" w:rsidRPr="00785E40">
      <w:pPr>
        <w:pStyle w:val="Odlomakpopisa"/>
        <w:numPr>
          <w:ilvl w:val="0"/>
          <w:numId w:val="3"/>
        </w:numPr>
        <w:jc w:val="both"/>
        <w:rPr>
          <w:rFonts w:hAnsi="Times New Roman" w:ascii="Times New Roman"/>
          <w:sz w:val="24"/>
          <w:szCs w:val="24"/>
        </w:rPr>
      </w:pPr>
      <w:r w:rsidRPr="0089261B">
        <w:rPr>
          <w:rFonts w:hAnsi="Times New Roman" w:ascii="Times New Roman"/>
          <w:sz w:val="24"/>
          <w:szCs w:val="24"/>
        </w:rPr>
        <w:t>kat. čest. 3605/3 k.o. Šibenik, zk. ul. 8414, suvlasnički dio 2/1000, etažno vlasništvo E-</w:t>
      </w:r>
      <w:r w:rsidR="00501C5D">
        <w:rPr>
          <w:rFonts w:hAnsi="Times New Roman" w:ascii="Times New Roman"/>
          <w:sz w:val="24"/>
          <w:szCs w:val="24"/>
        </w:rPr>
        <w:t>181</w:t>
      </w:r>
      <w:r w:rsidRPr="0089261B">
        <w:rPr>
          <w:rFonts w:hAnsi="Times New Roman" w:ascii="Times New Roman"/>
          <w:sz w:val="24"/>
          <w:szCs w:val="24"/>
        </w:rPr>
        <w:t xml:space="preserve">, PARKIRNO MJESTO - P </w:t>
      </w:r>
      <w:r w:rsidR="00501C5D">
        <w:rPr>
          <w:rFonts w:hAnsi="Times New Roman" w:ascii="Times New Roman"/>
          <w:sz w:val="24"/>
          <w:szCs w:val="24"/>
        </w:rPr>
        <w:t>74</w:t>
      </w:r>
      <w:r w:rsidRPr="0089261B">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501C5D">
        <w:rPr>
          <w:rFonts w:hAnsi="Times New Roman" w:ascii="Times New Roman"/>
          <w:sz w:val="24"/>
          <w:szCs w:val="24"/>
          <w:lang w:eastAsia="hr-HR"/>
        </w:rPr>
        <w:t>2</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D87AA1">
        <w:rPr>
          <w:rFonts w:hAnsi="Times New Roman" w:ascii="Times New Roman"/>
          <w:sz w:val="24"/>
          <w:szCs w:val="24"/>
          <w:lang w:eastAsia="hr-HR"/>
        </w:rPr>
        <w:t>6</w:t>
      </w:r>
      <w:r w:rsidR="00362E1E">
        <w:rPr>
          <w:rFonts w:hAnsi="Times New Roman" w:ascii="Times New Roman"/>
          <w:sz w:val="24"/>
          <w:szCs w:val="24"/>
          <w:lang w:eastAsia="hr-HR"/>
        </w:rPr>
        <w:t xml:space="preserve">. </w:t>
      </w:r>
      <w:r w:rsidR="00D87AA1">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772232" w:rsidP="00772232" w:rsidR="00772232"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772232" w:rsidP="00772232" w:rsidR="00772232"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501C5D">
        <w:rPr>
          <w:rFonts w:hAnsi="Times New Roman" w:ascii="Times New Roman"/>
          <w:sz w:val="24"/>
          <w:szCs w:val="24"/>
          <w:lang w:eastAsia="hr-HR"/>
        </w:rPr>
        <w:t>361-362)</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C6447">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D87AA1">
          <w:rPr>
            <w:rFonts w:hAnsi="Times New Roman" w:ascii="Times New Roman"/>
            <w:sz w:val="24"/>
            <w:szCs w:val="24"/>
          </w:rPr>
          <w:t>192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C1902"/>
    <w:rsid w:val="005C535A"/>
    <w:rsid w:val="00610FF4"/>
    <w:rsid w:val="00617371"/>
    <w:rsid w:val="00624D4A"/>
    <w:rsid w:val="0062671E"/>
    <w:rsid w:val="00626BB3"/>
    <w:rsid w:val="00682A85"/>
    <w:rsid w:val="006D038D"/>
    <w:rsid w:val="006F455F"/>
    <w:rsid w:val="007055FC"/>
    <w:rsid w:val="00707287"/>
    <w:rsid w:val="00721DC8"/>
    <w:rsid w:val="007276F6"/>
    <w:rsid w:val="00731F92"/>
    <w:rsid w:val="007352B2"/>
    <w:rsid w:val="00737880"/>
    <w:rsid w:val="00742B67"/>
    <w:rsid w:val="00772232"/>
    <w:rsid w:val="00785E40"/>
    <w:rsid w:val="00797C36"/>
    <w:rsid w:val="007A6BF9"/>
    <w:rsid w:val="007C01D1"/>
    <w:rsid w:val="007D1A9A"/>
    <w:rsid w:val="007E1D54"/>
    <w:rsid w:val="007E2247"/>
    <w:rsid w:val="008116D6"/>
    <w:rsid w:val="00813E7F"/>
    <w:rsid w:val="00827068"/>
    <w:rsid w:val="008601E1"/>
    <w:rsid w:val="00864555"/>
    <w:rsid w:val="00873098"/>
    <w:rsid w:val="00881268"/>
    <w:rsid w:val="008843BE"/>
    <w:rsid w:val="00884717"/>
    <w:rsid w:val="0089261B"/>
    <w:rsid w:val="008A1702"/>
    <w:rsid w:val="00921546"/>
    <w:rsid w:val="00924A13"/>
    <w:rsid w:val="0093733A"/>
    <w:rsid w:val="0094785E"/>
    <w:rsid w:val="009B1F04"/>
    <w:rsid w:val="009C236A"/>
    <w:rsid w:val="009C7DDB"/>
    <w:rsid w:val="009D52D1"/>
    <w:rsid w:val="009F6DC8"/>
    <w:rsid w:val="00A048F8"/>
    <w:rsid w:val="00A24DBB"/>
    <w:rsid w:val="00A26E8E"/>
    <w:rsid w:val="00A3773A"/>
    <w:rsid w:val="00A75E6C"/>
    <w:rsid w:val="00A773A6"/>
    <w:rsid w:val="00AA06DB"/>
    <w:rsid w:val="00AB3771"/>
    <w:rsid w:val="00AC3DC5"/>
    <w:rsid w:val="00AC7453"/>
    <w:rsid w:val="00AE6977"/>
    <w:rsid w:val="00AF65FD"/>
    <w:rsid w:val="00B41736"/>
    <w:rsid w:val="00B67EAF"/>
    <w:rsid w:val="00BA2DF0"/>
    <w:rsid w:val="00BB1E0D"/>
    <w:rsid w:val="00BC2674"/>
    <w:rsid w:val="00BC3EA6"/>
    <w:rsid w:val="00BC6563"/>
    <w:rsid w:val="00C001D0"/>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87AA1"/>
    <w:rsid w:val="00DB4AE5"/>
    <w:rsid w:val="00DE3F3F"/>
    <w:rsid w:val="00DE7890"/>
    <w:rsid w:val="00DF7A3B"/>
    <w:rsid w:val="00E0574A"/>
    <w:rsid w:val="00E2678E"/>
    <w:rsid w:val="00E3420E"/>
    <w:rsid w:val="00E438A9"/>
    <w:rsid w:val="00E47003"/>
    <w:rsid w:val="00E73770"/>
    <w:rsid w:val="00E75846"/>
    <w:rsid w:val="00E77D69"/>
    <w:rsid w:val="00EA7A2E"/>
    <w:rsid w:val="00EC6447"/>
    <w:rsid w:val="00EC6F57"/>
    <w:rsid w:val="00F1203E"/>
    <w:rsid w:val="00F12742"/>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C6447"/>
    <w:rPr>
      <w:color w:val="808080"/>
      <w:bdr w:space="0" w:sz="0" w:color="auto" w:val="none"/>
      <w:shd w:fill="auto" w:color="auto" w:val="clear"/>
    </w:rPr>
  </w:style>
  <w:style w:customStyle="true" w:styleId="eSPISCCParagraphDefaultFont" w:type="character">
    <w:name w:val="eSPIS_CC_Paragraph Default Font"/>
    <w:basedOn w:val="Zadanifontodlomka"/>
    <w:rsid w:val="00EC6447"/>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C6447"/>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C6447"/>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C6447"/>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C6447"/>
    <w:rPr>
      <w:color w:val="808080"/>
      <w:bdr w:color="auto" w:space="0" w:sz="0" w:val="none"/>
      <w:shd w:color="auto" w:fill="auto" w:val="clear"/>
    </w:rPr>
  </w:style>
  <w:style w:customStyle="1" w:styleId="eSPISCCParagraphDefaultFont" w:type="character">
    <w:name w:val="eSPIS_CC_Paragraph Default Font"/>
    <w:basedOn w:val="Zadanifontodlomka"/>
    <w:rsid w:val="00EC6447"/>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C6447"/>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C6447"/>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C6447"/>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St-5/2018-188</izvorni_sadrzaj>
    <derivirana_varijabla naziv="DomainObject.PredzadnjaOdlukaIzPredmeta.Oznaka_1">St-5/2018-188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8028</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2019-02-13T08:54:00Z</dcterms:created>
  <dc:creator>Srđan Gavranić</dc:creator>
  <cp:lastModifiedBy>Ardena Bajlo</cp:lastModifiedBy>
  <cp:lastPrinted>2019-03-06T10:33:00Z</cp:lastPrinted>
  <dcterms:modified xmlns:xsi="http://www.w3.org/2001/XMLSchema-instance" xsi:type="dcterms:W3CDTF">2019-03-06T10:34:00Z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e-181 -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