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985c" w14:paraId="fd6985c"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0D5F6B" w:rsidP="000D5F6B" w:rsidR="000D5F6B" w:rsidRPr="00F36FAD">
      <w:pPr>
        <w:jc w:val="right"/>
        <w:rPr>
          <w:sz w:val="24"/>
          <w:szCs w:val="24"/>
          <w:lang w:val="pt-BR"/>
        </w:rPr>
      </w:pPr>
    </w:p>
    <w:p w:rsidRDefault="000F709E" w:rsidP="000F709E" w:rsidR="000F709E" w:rsidRPr="00F36FAD">
      <w:pPr>
        <w:ind w:firstLine="708" w:left="5664"/>
        <w:jc w:val="right"/>
        <w:rPr>
          <w:sz w:val="24"/>
          <w:szCs w:val="24"/>
        </w:rPr>
      </w:pPr>
    </w:p>
    <w:p w:rsidRDefault="000F709E" w:rsidP="000F709E" w:rsidR="000F709E" w:rsidRPr="00F36FAD">
      <w:pPr>
        <w:jc w:val="right"/>
        <w:rPr>
          <w:sz w:val="24"/>
          <w:szCs w:val="24"/>
        </w:rPr>
      </w:pPr>
    </w:p>
    <w:p w:rsidRDefault="000F709E" w:rsidP="000F709E" w:rsidR="000F709E" w:rsidRPr="00F36FAD">
      <w:pPr>
        <w:jc w:val="center"/>
        <w:rPr>
          <w:b/>
          <w:sz w:val="24"/>
          <w:szCs w:val="24"/>
        </w:rPr>
      </w:pPr>
      <w:r w:rsidRPr="00F36FAD">
        <w:rPr>
          <w:sz w:val="24"/>
          <w:szCs w:val="24"/>
        </w:rPr>
        <w:t>R E P U B L I K A  H R V A T S K A</w:t>
      </w:r>
    </w:p>
    <w:p w:rsidRDefault="004317F6" w:rsidP="000F709E" w:rsidR="000F709E" w:rsidRPr="00F36FAD">
      <w:pPr>
        <w:jc w:val="center"/>
        <w:rPr>
          <w:sz w:val="24"/>
          <w:szCs w:val="24"/>
        </w:rPr>
      </w:pPr>
      <w:r>
        <w:rPr>
          <w:sz w:val="24"/>
          <w:szCs w:val="24"/>
        </w:rPr>
        <w:t>ZAKLJUČAK</w:t>
      </w:r>
    </w:p>
    <w:p w:rsidRDefault="000F709E" w:rsidP="000F709E" w:rsidR="000F709E" w:rsidRPr="00F36FAD">
      <w:pPr>
        <w:jc w:val="center"/>
        <w:rPr>
          <w:sz w:val="24"/>
          <w:szCs w:val="24"/>
        </w:rPr>
      </w:pPr>
    </w:p>
    <w:p w:rsidRDefault="000F709E" w:rsidP="000F709E" w:rsidR="000F709E" w:rsidRPr="00F36FAD">
      <w:pPr>
        <w:jc w:val="center"/>
        <w:rPr>
          <w:b/>
          <w:sz w:val="24"/>
          <w:szCs w:val="24"/>
        </w:rPr>
      </w:pPr>
    </w:p>
    <w:p w:rsidRDefault="00F36FAD" w:rsidP="00F36FAD" w:rsidR="00F36FAD" w:rsidRPr="00F36FAD">
      <w:pPr>
        <w:ind w:firstLine="720"/>
        <w:jc w:val="both"/>
        <w:rPr>
          <w:sz w:val="24"/>
          <w:szCs w:val="24"/>
        </w:rPr>
      </w:pPr>
      <w:r w:rsidRPr="00F36FAD">
        <w:rPr>
          <w:sz w:val="24"/>
          <w:szCs w:val="24"/>
        </w:rPr>
        <w:t>TRGOVAČKI SUD U ZAGREBU po sucu Anti Galiću, kao stečajnom sucu, , u stečajnom postupku nad dužnikom FOCUS NEKRETNINE d.o.o., u stečaju, Zagreb, Novoselečki put</w:t>
      </w:r>
      <w:r w:rsidR="00B04E8C">
        <w:rPr>
          <w:sz w:val="24"/>
          <w:szCs w:val="24"/>
        </w:rPr>
        <w:t xml:space="preserve"> 157, (OIB: 35082103685), dana 27.veljače</w:t>
      </w:r>
      <w:r w:rsidRPr="00F36FAD">
        <w:rPr>
          <w:sz w:val="24"/>
          <w:szCs w:val="24"/>
        </w:rPr>
        <w:t xml:space="preserve"> 201</w:t>
      </w:r>
      <w:r w:rsidR="00B04E8C">
        <w:rPr>
          <w:sz w:val="24"/>
          <w:szCs w:val="24"/>
        </w:rPr>
        <w:t>9</w:t>
      </w:r>
      <w:r w:rsidRPr="00F36FAD">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9B408E" w:rsidR="007B6AB9" w:rsidRPr="009C6F31">
      <w:pPr>
        <w:pStyle w:val="Odlomakpopisa"/>
        <w:ind w:firstLine="680" w:left="0"/>
        <w:jc w:val="both"/>
        <w:rPr>
          <w:sz w:val="24"/>
          <w:szCs w:val="24"/>
        </w:rPr>
      </w:pPr>
      <w:r w:rsidRPr="009C6F31">
        <w:rPr>
          <w:sz w:val="24"/>
          <w:szCs w:val="24"/>
        </w:rPr>
        <w:t xml:space="preserve">Ročište za </w:t>
      </w:r>
      <w:r w:rsidR="002B61AE" w:rsidRPr="009C6F31">
        <w:rPr>
          <w:sz w:val="24"/>
          <w:szCs w:val="24"/>
        </w:rPr>
        <w:t xml:space="preserve"> za diobu kupovine nekretnin</w:t>
      </w:r>
      <w:r w:rsidR="00EC1DC7" w:rsidRPr="009C6F31">
        <w:rPr>
          <w:sz w:val="24"/>
          <w:szCs w:val="24"/>
        </w:rPr>
        <w:t>a</w:t>
      </w:r>
      <w:r w:rsidR="002B61AE" w:rsidRPr="009C6F31">
        <w:rPr>
          <w:sz w:val="24"/>
          <w:szCs w:val="24"/>
        </w:rPr>
        <w:t xml:space="preserve"> stečajnog dužnika</w:t>
      </w:r>
      <w:r w:rsidR="007B6AB9" w:rsidRPr="009C6F31">
        <w:rPr>
          <w:sz w:val="24"/>
          <w:szCs w:val="24"/>
        </w:rPr>
        <w:t>:</w:t>
      </w:r>
    </w:p>
    <w:p w:rsidRDefault="00B04E8C" w:rsidP="00F36FAD" w:rsidR="00B04E8C" w:rsidRPr="00463414">
      <w:pPr>
        <w:ind w:firstLine="680"/>
        <w:jc w:val="both"/>
        <w:rPr>
          <w:sz w:val="24"/>
          <w:szCs w:val="24"/>
        </w:rPr>
      </w:pPr>
    </w:p>
    <w:p w:rsidRDefault="00463414" w:rsidP="00463414" w:rsidR="00463414" w:rsidRPr="00463414">
      <w:pPr>
        <w:tabs>
          <w:tab w:pos="0" w:val="left"/>
          <w:tab w:pos="1440" w:val="left"/>
          <w:tab w:pos="2160" w:val="left"/>
          <w:tab w:pos="2880" w:val="left"/>
          <w:tab w:pos="3600" w:val="left"/>
          <w:tab w:pos="4154" w:val="center"/>
        </w:tabs>
        <w:ind w:left="360"/>
        <w:jc w:val="both"/>
        <w:rPr>
          <w:sz w:val="24"/>
          <w:szCs w:val="24"/>
        </w:rPr>
      </w:pPr>
      <w:r w:rsidRPr="00463414">
        <w:rPr>
          <w:sz w:val="24"/>
          <w:szCs w:val="24"/>
        </w:rPr>
        <w:t xml:space="preserve">6.ETAŽA, 151/1000 dijela k.č. broj 1414/1, Novoselečki put, stambena zgrada br.86A Novoselečki put, dvorište Novoselečki put, u pov. 721 m2, upisano u z.k.ul.br. 8895, k.o. Sesvete,  povezano sa vlasništvom posebnog dijela – trosobni stan oznake S-3, na prvom katu, ukupne netto korisne površine 72,16 m2, s pridruženim parkirnim mjestom  na parceli, oznake PM-4, netto korisne površine od 2,90 m2, kod Općinskog građanskog suda u Zagrebu, zemljišnoknjižni odjel Sesvete </w:t>
      </w:r>
    </w:p>
    <w:p w:rsidRDefault="001055AE" w:rsidP="001055AE" w:rsidR="001055AE" w:rsidRPr="00463414">
      <w:pPr>
        <w:ind w:firstLine="680"/>
        <w:jc w:val="both"/>
        <w:rPr>
          <w:sz w:val="24"/>
          <w:szCs w:val="24"/>
        </w:rPr>
      </w:pPr>
    </w:p>
    <w:p w:rsidRDefault="00F36FAD" w:rsidP="00EC1DC7" w:rsidR="00F36FAD" w:rsidRPr="00463414">
      <w:pPr>
        <w:tabs>
          <w:tab w:pos="0" w:val="left"/>
          <w:tab w:pos="567" w:val="left"/>
          <w:tab w:pos="993" w:val="left"/>
          <w:tab w:pos="2880" w:val="left"/>
          <w:tab w:pos="3600" w:val="left"/>
          <w:tab w:pos="4154" w:val="center"/>
        </w:tabs>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2E0E5D" w:rsidR="002B61AE" w:rsidRPr="001A0438">
      <w:pPr>
        <w:widowControl/>
        <w:ind w:left="720"/>
        <w:jc w:val="both"/>
        <w:rPr>
          <w:sz w:val="24"/>
          <w:szCs w:val="24"/>
        </w:rPr>
      </w:pPr>
      <w:r>
        <w:rPr>
          <w:b/>
          <w:sz w:val="24"/>
          <w:szCs w:val="24"/>
        </w:rPr>
        <w:t>2</w:t>
      </w:r>
      <w:r w:rsidR="00684D07">
        <w:rPr>
          <w:b/>
          <w:sz w:val="24"/>
          <w:szCs w:val="24"/>
        </w:rPr>
        <w:t>7</w:t>
      </w:r>
      <w:r w:rsidR="00B26913">
        <w:rPr>
          <w:b/>
          <w:sz w:val="24"/>
          <w:szCs w:val="24"/>
        </w:rPr>
        <w:t>.</w:t>
      </w:r>
      <w:r w:rsidR="00684D07">
        <w:rPr>
          <w:b/>
          <w:sz w:val="24"/>
          <w:szCs w:val="24"/>
        </w:rPr>
        <w:t>ožujka</w:t>
      </w:r>
      <w:r w:rsidR="00364649" w:rsidRPr="001A0438">
        <w:rPr>
          <w:b/>
          <w:sz w:val="24"/>
          <w:szCs w:val="24"/>
        </w:rPr>
        <w:t xml:space="preserve"> 201</w:t>
      </w:r>
      <w:r w:rsidR="00B26913">
        <w:rPr>
          <w:b/>
          <w:sz w:val="24"/>
          <w:szCs w:val="24"/>
        </w:rPr>
        <w:t>9</w:t>
      </w:r>
      <w:r w:rsidR="00364649" w:rsidRPr="001A0438">
        <w:rPr>
          <w:b/>
          <w:sz w:val="24"/>
          <w:szCs w:val="24"/>
        </w:rPr>
        <w:t>.</w:t>
      </w:r>
      <w:r w:rsidR="00E34EF9" w:rsidRPr="001A0438">
        <w:rPr>
          <w:b/>
          <w:sz w:val="24"/>
          <w:szCs w:val="24"/>
        </w:rPr>
        <w:t xml:space="preserve"> u </w:t>
      </w:r>
      <w:r w:rsidR="00B26913">
        <w:rPr>
          <w:b/>
          <w:sz w:val="24"/>
          <w:szCs w:val="24"/>
        </w:rPr>
        <w:t>1</w:t>
      </w:r>
      <w:r w:rsidR="00684D07">
        <w:rPr>
          <w:b/>
          <w:sz w:val="24"/>
          <w:szCs w:val="24"/>
        </w:rPr>
        <w:t>0,</w:t>
      </w:r>
      <w:r w:rsidR="00463414">
        <w:rPr>
          <w:b/>
          <w:sz w:val="24"/>
          <w:szCs w:val="24"/>
        </w:rPr>
        <w:t>30</w:t>
      </w:r>
      <w:r w:rsidR="003676D7">
        <w:rPr>
          <w:b/>
          <w:sz w:val="24"/>
          <w:szCs w:val="24"/>
        </w:rPr>
        <w:t xml:space="preserve"> </w:t>
      </w:r>
      <w:r w:rsidR="00E34EF9" w:rsidRPr="001A0438">
        <w:rPr>
          <w:b/>
          <w:sz w:val="24"/>
          <w:szCs w:val="24"/>
        </w:rPr>
        <w:t>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684D07">
      <w:pPr>
        <w:widowControl/>
        <w:jc w:val="both"/>
        <w:rPr>
          <w:sz w:val="24"/>
          <w:szCs w:val="24"/>
        </w:rPr>
      </w:pPr>
      <w:r w:rsidRPr="00A640E0">
        <w:rPr>
          <w:sz w:val="24"/>
          <w:szCs w:val="24"/>
        </w:rPr>
        <w:tab/>
      </w:r>
      <w:r w:rsidRPr="00684D07">
        <w:rPr>
          <w:sz w:val="24"/>
          <w:szCs w:val="24"/>
        </w:rPr>
        <w:t>-</w:t>
      </w:r>
      <w:r w:rsidR="004C13A2" w:rsidRPr="00684D07">
        <w:rPr>
          <w:sz w:val="24"/>
          <w:szCs w:val="24"/>
        </w:rPr>
        <w:t>Stečajn</w:t>
      </w:r>
      <w:r w:rsidR="004A6A9D" w:rsidRPr="00684D07">
        <w:rPr>
          <w:sz w:val="24"/>
          <w:szCs w:val="24"/>
        </w:rPr>
        <w:t>i</w:t>
      </w:r>
      <w:r w:rsidR="00227F09" w:rsidRPr="00684D07">
        <w:rPr>
          <w:sz w:val="24"/>
          <w:szCs w:val="24"/>
        </w:rPr>
        <w:t xml:space="preserve"> upravitelj</w:t>
      </w:r>
      <w:r w:rsidR="0016691A" w:rsidRPr="00684D07">
        <w:rPr>
          <w:sz w:val="24"/>
          <w:szCs w:val="24"/>
        </w:rPr>
        <w:t xml:space="preserve"> </w:t>
      </w:r>
    </w:p>
    <w:p w:rsidRDefault="00684D07" w:rsidP="00684D07" w:rsidR="00684D07" w:rsidRPr="00684D07">
      <w:pPr>
        <w:ind w:firstLine="680"/>
        <w:jc w:val="both"/>
        <w:rPr>
          <w:sz w:val="24"/>
          <w:szCs w:val="24"/>
        </w:rPr>
      </w:pPr>
      <w:r w:rsidRPr="00684D07">
        <w:rPr>
          <w:sz w:val="24"/>
          <w:szCs w:val="24"/>
        </w:rPr>
        <w:t xml:space="preserve">-ERSTE&amp;STEIERMARKISCHE BANK d.d. Rijeke, Jadranski trg 3/A, OIB 23057039320 </w:t>
      </w: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lastRenderedPageBreak/>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684D07">
        <w:rPr>
          <w:sz w:val="24"/>
          <w:szCs w:val="24"/>
        </w:rPr>
        <w:t>27.veljače</w:t>
      </w:r>
      <w:r w:rsidR="00B26913">
        <w:rPr>
          <w:sz w:val="24"/>
          <w:szCs w:val="24"/>
        </w:rPr>
        <w:t xml:space="preserve"> </w:t>
      </w:r>
      <w:r w:rsidR="002E24A2" w:rsidRPr="007E7A8B">
        <w:rPr>
          <w:sz w:val="24"/>
          <w:szCs w:val="24"/>
        </w:rPr>
        <w:t xml:space="preserve"> 201</w:t>
      </w:r>
      <w:r w:rsidR="00684D07">
        <w:rPr>
          <w:sz w:val="24"/>
          <w:szCs w:val="24"/>
        </w:rPr>
        <w:t>9</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9E6E39">
        <w:rPr>
          <w:sz w:val="24"/>
          <w:szCs w:val="24"/>
        </w:rPr>
        <w:t>v.r.</w:t>
      </w:r>
    </w:p>
    <w:p w:rsidRDefault="002B61AE" w:rsidR="002B61AE" w:rsidRPr="007E7A8B">
      <w:pPr>
        <w:widowControl/>
        <w:jc w:val="both"/>
        <w:rPr>
          <w:sz w:val="24"/>
          <w:szCs w:val="24"/>
        </w:rPr>
      </w:pP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9. Stečajnog zakona (NN 44/96-133/12 koji se u ovom postupku primjenjuje temeljem odredbe članka 441. stavak 1. Stečajnog zakona NN 71/15</w:t>
      </w:r>
      <w:r w:rsidR="0077403B">
        <w:rPr>
          <w:sz w:val="24"/>
          <w:szCs w:val="24"/>
        </w:rPr>
        <w:t xml:space="preserve"> i 104/17)</w:t>
      </w:r>
      <w:r w:rsidRPr="007E7A8B">
        <w:rPr>
          <w:sz w:val="24"/>
          <w:szCs w:val="24"/>
        </w:rPr>
        <w:t xml:space="preserve">.  </w:t>
      </w:r>
    </w:p>
    <w:p w:rsidRDefault="002B61AE" w:rsidR="002B61AE" w:rsidRPr="007E7A8B">
      <w:pPr>
        <w:widowControl/>
        <w:jc w:val="both"/>
        <w:rPr>
          <w:sz w:val="24"/>
          <w:szCs w:val="24"/>
        </w:rPr>
      </w:pPr>
    </w:p>
    <w:p w:rsidRDefault="009E6E39" w:rsidP="009E6E39" w:rsidR="009E6E39">
      <w:pPr>
        <w:ind w:firstLine="720" w:left="2880"/>
        <w:jc w:val="both"/>
      </w:pPr>
      <w:r>
        <w:t>Za točnost otpravka, ovlašteni službenik:</w:t>
      </w:r>
    </w:p>
    <w:p w:rsidRDefault="009E6E39" w:rsidP="009E6E39" w:rsidR="00FF2039" w:rsidRPr="009E6E39">
      <w:pPr>
        <w:jc w:val="both"/>
      </w:pPr>
      <w:r>
        <w:t xml:space="preserve">            </w:t>
      </w:r>
      <w:r>
        <w:tab/>
      </w:r>
      <w:r>
        <w:tab/>
      </w:r>
      <w:r>
        <w:tab/>
      </w:r>
      <w:r>
        <w:tab/>
      </w:r>
      <w:r>
        <w:tab/>
      </w:r>
      <w:r>
        <w:tab/>
        <w:t xml:space="preserve">   Valentina Delač</w:t>
      </w: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9E6E39">
      <w:rPr>
        <w:rStyle w:val="Brojstranice"/>
        <w:noProof/>
        <w:sz w:val="24"/>
      </w:rPr>
      <w:t>1</w:t>
    </w:r>
    <w:r>
      <w:rPr>
        <w:rStyle w:val="Brojstranice"/>
        <w:sz w:val="24"/>
      </w:rPr>
      <w:fldChar w:fldCharType="end"/>
    </w:r>
  </w:p>
  <w:p w:rsidRDefault="00B04E8C" w:rsidP="002E24A2" w:rsidR="00E34EF9">
    <w:pPr>
      <w:pStyle w:val="Zaglavlje"/>
      <w:jc w:val="right"/>
      <w:rPr>
        <w:sz w:val="24"/>
      </w:rPr>
    </w:pPr>
    <w:r>
      <w:rPr>
        <w:sz w:val="24"/>
      </w:rPr>
      <w:tab/>
    </w:r>
    <w:r>
      <w:rPr>
        <w:sz w:val="24"/>
      </w:rPr>
      <w:tab/>
    </w:r>
    <w:r w:rsidR="0090729A">
      <w:rPr>
        <w:sz w:val="24"/>
      </w:rPr>
      <w:t>40. St-322/12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5F0F43"/>
    <w:multiLevelType w:val="hybridMultilevel"/>
    <w:tmpl w:val="174C36BA"/>
    <w:lvl w:tplc="61C42ECE"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0DD9"/>
    <w:rsid w:val="000023A2"/>
    <w:rsid w:val="00042450"/>
    <w:rsid w:val="00045592"/>
    <w:rsid w:val="00054538"/>
    <w:rsid w:val="00055086"/>
    <w:rsid w:val="00065FC3"/>
    <w:rsid w:val="000660E0"/>
    <w:rsid w:val="000D38D8"/>
    <w:rsid w:val="000D5F6B"/>
    <w:rsid w:val="000F6B66"/>
    <w:rsid w:val="000F709E"/>
    <w:rsid w:val="001055AE"/>
    <w:rsid w:val="00107F09"/>
    <w:rsid w:val="0011315F"/>
    <w:rsid w:val="00121974"/>
    <w:rsid w:val="001323B1"/>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5593"/>
    <w:rsid w:val="00276F25"/>
    <w:rsid w:val="00277345"/>
    <w:rsid w:val="002A7EB1"/>
    <w:rsid w:val="002B1BFD"/>
    <w:rsid w:val="002B61AE"/>
    <w:rsid w:val="002D25C9"/>
    <w:rsid w:val="002D2DD5"/>
    <w:rsid w:val="002E0E5D"/>
    <w:rsid w:val="002E24A2"/>
    <w:rsid w:val="002F422D"/>
    <w:rsid w:val="003132BC"/>
    <w:rsid w:val="00327632"/>
    <w:rsid w:val="003422B0"/>
    <w:rsid w:val="00347F99"/>
    <w:rsid w:val="00354038"/>
    <w:rsid w:val="00355D43"/>
    <w:rsid w:val="0036379C"/>
    <w:rsid w:val="00364649"/>
    <w:rsid w:val="003676D7"/>
    <w:rsid w:val="00367D00"/>
    <w:rsid w:val="003767EB"/>
    <w:rsid w:val="003966B4"/>
    <w:rsid w:val="00396B4F"/>
    <w:rsid w:val="003F59D7"/>
    <w:rsid w:val="003F5CB4"/>
    <w:rsid w:val="00406458"/>
    <w:rsid w:val="004317F6"/>
    <w:rsid w:val="00440A9D"/>
    <w:rsid w:val="004576D9"/>
    <w:rsid w:val="00457A5C"/>
    <w:rsid w:val="00463414"/>
    <w:rsid w:val="00476FA1"/>
    <w:rsid w:val="004A6A9D"/>
    <w:rsid w:val="004C13A2"/>
    <w:rsid w:val="004C2C9B"/>
    <w:rsid w:val="005213B9"/>
    <w:rsid w:val="005223BA"/>
    <w:rsid w:val="00523817"/>
    <w:rsid w:val="00534495"/>
    <w:rsid w:val="00535D95"/>
    <w:rsid w:val="00545C8A"/>
    <w:rsid w:val="005473E9"/>
    <w:rsid w:val="00556E45"/>
    <w:rsid w:val="005A7C8A"/>
    <w:rsid w:val="005B215C"/>
    <w:rsid w:val="005E52AC"/>
    <w:rsid w:val="005E7518"/>
    <w:rsid w:val="00602D83"/>
    <w:rsid w:val="006262B5"/>
    <w:rsid w:val="006314FE"/>
    <w:rsid w:val="0065272B"/>
    <w:rsid w:val="0067796F"/>
    <w:rsid w:val="00684D07"/>
    <w:rsid w:val="006A299C"/>
    <w:rsid w:val="006C158D"/>
    <w:rsid w:val="006E3A5E"/>
    <w:rsid w:val="00701843"/>
    <w:rsid w:val="00771CE1"/>
    <w:rsid w:val="0077403B"/>
    <w:rsid w:val="0079319B"/>
    <w:rsid w:val="007B6AB9"/>
    <w:rsid w:val="007C05F7"/>
    <w:rsid w:val="007C5FED"/>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8E370A"/>
    <w:rsid w:val="00904403"/>
    <w:rsid w:val="0090729A"/>
    <w:rsid w:val="0091564A"/>
    <w:rsid w:val="00922756"/>
    <w:rsid w:val="009372E9"/>
    <w:rsid w:val="009544A4"/>
    <w:rsid w:val="009553CF"/>
    <w:rsid w:val="009607DA"/>
    <w:rsid w:val="0097473A"/>
    <w:rsid w:val="00997BF9"/>
    <w:rsid w:val="009A1D74"/>
    <w:rsid w:val="009B0EB3"/>
    <w:rsid w:val="009B408E"/>
    <w:rsid w:val="009C6F31"/>
    <w:rsid w:val="009D0868"/>
    <w:rsid w:val="009E412C"/>
    <w:rsid w:val="009E4650"/>
    <w:rsid w:val="009E6E39"/>
    <w:rsid w:val="009E757B"/>
    <w:rsid w:val="00A53FE8"/>
    <w:rsid w:val="00A640E0"/>
    <w:rsid w:val="00A85C02"/>
    <w:rsid w:val="00A941D2"/>
    <w:rsid w:val="00AA3943"/>
    <w:rsid w:val="00AC14AD"/>
    <w:rsid w:val="00AF610E"/>
    <w:rsid w:val="00B04E8C"/>
    <w:rsid w:val="00B25366"/>
    <w:rsid w:val="00B26913"/>
    <w:rsid w:val="00B27088"/>
    <w:rsid w:val="00B32B1D"/>
    <w:rsid w:val="00B5249D"/>
    <w:rsid w:val="00B84EA9"/>
    <w:rsid w:val="00B90C07"/>
    <w:rsid w:val="00B96381"/>
    <w:rsid w:val="00BD05BD"/>
    <w:rsid w:val="00BD1DEE"/>
    <w:rsid w:val="00BD54C8"/>
    <w:rsid w:val="00BE28B0"/>
    <w:rsid w:val="00BF6958"/>
    <w:rsid w:val="00C11A3D"/>
    <w:rsid w:val="00C5126E"/>
    <w:rsid w:val="00C75DA1"/>
    <w:rsid w:val="00C84367"/>
    <w:rsid w:val="00CA1BAB"/>
    <w:rsid w:val="00CA4CB9"/>
    <w:rsid w:val="00CD5698"/>
    <w:rsid w:val="00CF6F18"/>
    <w:rsid w:val="00D006CA"/>
    <w:rsid w:val="00D36A73"/>
    <w:rsid w:val="00D55145"/>
    <w:rsid w:val="00D61AC7"/>
    <w:rsid w:val="00D80854"/>
    <w:rsid w:val="00D81A0E"/>
    <w:rsid w:val="00D81DFF"/>
    <w:rsid w:val="00DA062E"/>
    <w:rsid w:val="00DB2B58"/>
    <w:rsid w:val="00DD02AA"/>
    <w:rsid w:val="00DD30F0"/>
    <w:rsid w:val="00DE7EBC"/>
    <w:rsid w:val="00E34EF9"/>
    <w:rsid w:val="00E5091D"/>
    <w:rsid w:val="00E755F0"/>
    <w:rsid w:val="00E9460E"/>
    <w:rsid w:val="00E95C0A"/>
    <w:rsid w:val="00EB1F2E"/>
    <w:rsid w:val="00EC16B9"/>
    <w:rsid w:val="00EC1DC7"/>
    <w:rsid w:val="00ED2EC8"/>
    <w:rsid w:val="00EE5F31"/>
    <w:rsid w:val="00F36FAD"/>
    <w:rsid w:val="00F408BD"/>
    <w:rsid w:val="00F523F1"/>
    <w:rsid w:val="00FA0FBF"/>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9E6E39"/>
    <w:rPr>
      <w:color w:val="808080"/>
      <w:bdr w:space="0" w:sz="0" w:color="auto" w:val="none"/>
      <w:shd w:fill="auto" w:color="auto" w:val="clear"/>
    </w:rPr>
  </w:style>
  <w:style w:customStyle="true" w:styleId="eSPISCCParagraphDefaultFont" w:type="character">
    <w:name w:val="eSPIS_CC_Paragraph Default Font"/>
    <w:basedOn w:val="Zadanifontodlomka"/>
    <w:rsid w:val="009E6E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6E39"/>
    <w:rPr>
      <w:sz w:val="24"/>
      <w:bdr w:space="0" w:sz="0" w:color="auto" w:val="none"/>
      <w:shd w:fill="FFFFCC" w:color="auto" w:val="clear"/>
      <w:lang w:val="hr-HR"/>
    </w:rPr>
  </w:style>
  <w:style w:customStyle="true" w:styleId="PozadinaSvijetloCrvena" w:type="character">
    <w:name w:val="Pozadina_SvijetloCrvena"/>
    <w:basedOn w:val="eSPISCCParagraphDefaultFont"/>
    <w:rsid w:val="009E6E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6E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9E6E39"/>
    <w:rPr>
      <w:color w:val="808080"/>
      <w:bdr w:color="auto" w:space="0" w:sz="0" w:val="none"/>
      <w:shd w:color="auto" w:fill="auto" w:val="clear"/>
    </w:rPr>
  </w:style>
  <w:style w:customStyle="1" w:styleId="eSPISCCParagraphDefaultFont" w:type="character">
    <w:name w:val="eSPIS_CC_Paragraph Default Font"/>
    <w:basedOn w:val="Zadanifontodlomka"/>
    <w:rsid w:val="009E6E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6E39"/>
    <w:rPr>
      <w:sz w:val="24"/>
      <w:bdr w:color="auto" w:space="0" w:sz="0" w:val="none"/>
      <w:shd w:color="auto" w:fill="FFFFCC" w:val="clear"/>
      <w:lang w:val="hr-HR"/>
    </w:rPr>
  </w:style>
  <w:style w:customStyle="1" w:styleId="PozadinaSvijetloCrvena" w:type="character">
    <w:name w:val="Pozadina_SvijetloCrvena"/>
    <w:basedOn w:val="eSPISCCParagraphDefaultFont"/>
    <w:rsid w:val="009E6E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6E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St-322/2012</izvorni_sadrzaj>
    <derivirana_varijabla naziv="DomainObject.Predmet.OznakaBroj_1">St-322/2012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FOCUS NEKRETNINE d.o.o.</izvorni_sadrzaj>
    <derivirana_varijabla naziv="DomainObject.Predmet.ProtustrankaFormated_1">  FOCUS NEKRETNINE d.o.o.</derivirana_varijabla>
  </DomainObject.Predmet.ProtustrankaFormated>
  <DomainObject.Predmet.ProtustrankaFormatedOIB>
    <izvorni_sadrzaj>  FOCUS NEKRETNINE d.o.o., OIB 35082103685</izvorni_sadrzaj>
    <derivirana_varijabla naziv="DomainObject.Predmet.ProtustrankaFormatedOIB_1">  FOCUS NEKRETNINE d.o.o., OIB 35082103685</derivirana_varijabla>
  </DomainObject.Predmet.ProtustrankaFormatedOIB>
  <DomainObject.Predmet.ProtustrankaFormatedWithAdress>
    <izvorni_sadrzaj> FOCUS NEKRETNINE d.o.o., NOVOSELEČKI PUT 157, 10000 Zagreb</izvorni_sadrzaj>
    <derivirana_varijabla naziv="DomainObject.Predmet.ProtustrankaFormatedWithAdress_1"> FOCUS NEKRETNINE d.o.o., NOVOSELEČKI PUT 157, 10000 Zagreb</derivirana_varijabla>
  </DomainObject.Predmet.ProtustrankaFormatedWithAdress>
  <DomainObject.Predmet.ProtustrankaFormatedWithAdressOIB>
    <izvorni_sadrzaj> FOCUS NEKRETNINE d.o.o., OIB 35082103685, NOVOSELEČKI PUT 157, 10000 Zagreb</izvorni_sadrzaj>
    <derivirana_varijabla naziv="DomainObject.Predmet.ProtustrankaFormatedWithAdressOIB_1"> FOCUS NEKRETNINE d.o.o., OIB 35082103685, NOVOSELEČKI PUT 157, 10000 Zagreb</derivirana_varijabla>
  </DomainObject.Predmet.ProtustrankaFormatedWithAdressOIB>
  <DomainObject.Predmet.ProtustrankaWithAdress>
    <izvorni_sadrzaj>FOCUS NEKRETNINE d.o.o. NOVOSELEČKI PUT 157, 10000 Zagreb</izvorni_sadrzaj>
    <derivirana_varijabla naziv="DomainObject.Predmet.ProtustrankaWithAdress_1">FOCUS NEKRETNINE d.o.o. NOVOSELEČKI PUT 157, 10000 Zagreb</derivirana_varijabla>
  </DomainObject.Predmet.ProtustrankaWithAdress>
  <DomainObject.Predmet.ProtustrankaWithAdressOIB>
    <izvorni_sadrzaj>FOCUS NEKRETNINE d.o.o., OIB 35082103685, NOVOSELEČKI PUT 157, 10000 Zagreb</izvorni_sadrzaj>
    <derivirana_varijabla naziv="DomainObject.Predmet.ProtustrankaWithAdressOIB_1">FOCUS NEKRETNINE d.o.o., OIB 35082103685, NOVOSELEČKI PUT 157, 10000 Zagreb</derivirana_varijabla>
  </DomainObject.Predmet.ProtustrankaWithAdressOIB>
  <DomainObject.Predmet.ProtustrankaNazivFormated>
    <izvorni_sadrzaj>FOCUS NEKRETNINE d.o.o.</izvorni_sadrzaj>
    <derivirana_varijabla naziv="DomainObject.Predmet.ProtustrankaNazivFormated_1">FOCUS NEKRETNINE d.o.o.</derivirana_varijabla>
  </DomainObject.Predmet.ProtustrankaNazivFormated>
  <DomainObject.Predmet.ProtustrankaNazivFormatedOIB>
    <izvorni_sadrzaj>FOCUS NEKRETNINE d.o.o., OIB 35082103685</izvorni_sadrzaj>
    <derivirana_varijabla naziv="DomainObject.Predmet.ProtustrankaNazivFormatedOIB_1">FOCUS NEKRETNINE d.o.o., OIB 35082103685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FOCUS NEKRETNINE d.o.o.; EUROHERC OSIGURANJE; NADA ĐURINEC; GRAD ZAGREB</izvorni_sadrzaj>
    <derivirana_varijabla naziv="DomainObject.Predmet.StrankaFormated_1">  FOCUS NEKRETNINE d.o.o.; EUROHERC OSIGURANJE; NADA ĐURINEC; GRAD ZAGREB</derivirana_varijabla>
  </DomainObject.Predmet.StrankaFormated>
  <DomainObject.Predmet.StrankaFormatedOIB>
    <izvorni_sadrzaj>  FOCUS NEKRETNINE d.o.o., OIB 35082103685; EUROHERC OSIGURANJE, OIB 22694857747; NADA ĐURINEC, OIB 82888784464; GRAD ZAGREB, OIB 61817894937</izvorni_sadrzaj>
    <derivirana_varijabla naziv="DomainObject.Predmet.StrankaFormatedOIB_1">  FOCUS NEKRETNINE d.o.o., OIB 35082103685; EUROHERC OSIGURANJE, OIB 22694857747; NADA ĐURINEC, OIB 82888784464; GRAD ZAGREB, OIB 61817894937</derivirana_varijabla>
  </DomainObject.Predmet.StrankaFormatedOIB>
  <DomainObject.Predmet.StrankaFormatedWithAdress>
    <izvorni_sadrzaj> FOCUS NEKRETNINE d.o.o., NOVOSELEČKI PUT 157, 10000 Zagreb; EUROHERC OSIGURANJE, UL. GRADA VUKOVARA 282, 10000 Zagreb; NADA ĐURINEC, ŠTURLIĆEVA  13, 10360 Sesvete; GRAD ZAGREB, 10000 Zagreb</izvorni_sadrzaj>
    <derivirana_varijabla naziv="DomainObject.Predmet.StrankaFormatedWithAdress_1"> FOCUS NEKRETNINE d.o.o., NOVOSELEČKI PUT 157, 10000 Zagreb; EUROHERC OSIGURANJE, UL. GRADA VUKOVARA 282, 10000 Zagreb; NADA ĐURINEC, ŠTURLIĆEVA  13, 10360 Sesvete; GRAD ZAGREB, 10000 Zagreb</derivirana_varijabla>
  </DomainObject.Predmet.StrankaFormatedWithAdress>
  <DomainObject.Predmet.StrankaFormatedWithAdressOIB>
    <izvorni_sadrzaj> FOCUS NEKRETNINE d.o.o., OIB 35082103685, NOVOSELEČKI PUT 157, 10000 Zagreb; EUROHERC OSIGURANJE, OIB 22694857747, UL. GRADA VUKOVARA 282, 10000 Zagreb; NADA ĐURINEC, OIB 82888784464, ŠTURLIĆEVA  13, 10360 Sesvete; GRAD ZAGREB, OIB 61817894937, 10000 Zagreb</izvorni_sadrzaj>
    <derivirana_varijabla naziv="DomainObject.Predmet.StrankaFormatedWithAdressOIB_1"> FOCUS NEKRETNINE d.o.o., OIB 35082103685, NOVOSELEČKI PUT 157, 10000 Zagreb; EUROHERC OSIGURANJE, OIB 22694857747, UL. GRADA VUKOVARA 282, 10000 Zagreb; NADA ĐURINEC, OIB 82888784464, ŠTURLIĆEVA  13, 10360 Sesvete; GRAD ZAGREB, OIB 61817894937, 10000 Zagreb</derivirana_varijabla>
  </DomainObject.Predmet.StrankaFormatedWithAdressOIB>
  <DomainObject.Predmet.StrankaWithAdress>
    <izvorni_sadrzaj>FOCUS NEKRETNINE d.o.o. NOVOSELEČKI PUT 157,10000 Zagreb,EUROHERC OSIGURANJE UL. GRADA VUKOVARA 282,10000 Zagreb,NADA ĐURINEC ŠTURLIĆEVA  13,10360 Sesvete,GRAD ZAGREB 10000 Zagreb</izvorni_sadrzaj>
    <derivirana_varijabla naziv="DomainObject.Predmet.StrankaWithAdress_1">FOCUS NEKRETNINE d.o.o. NOVOSELEČKI PUT 157,10000 Zagreb,EUROHERC OSIGURANJE UL. GRADA VUKOVARA 282,10000 Zagreb,NADA ĐURINEC ŠTURLIĆEVA  13,10360 Sesvete,GRAD ZAGREB 10000 Zagreb</derivirana_varijabla>
  </DomainObject.Predmet.StrankaWithAdress>
  <DomainObject.Predmet.StrankaWithAdressOIB>
    <izvorni_sadrzaj>FOCUS NEKRETNINE d.o.o., OIB 35082103685, NOVOSELEČKI PUT 157,10000 Zagreb,EUROHERC OSIGURANJE, OIB 22694857747, UL. GRADA VUKOVARA 282,10000 Zagreb,NADA ĐURINEC, OIB 82888784464, ŠTURLIĆEVA  13,10360 Sesvete,GRAD ZAGREB, OIB 61817894937, 10000 Zagreb</izvorni_sadrzaj>
    <derivirana_varijabla naziv="DomainObject.Predmet.StrankaWithAdressOIB_1">FOCUS NEKRETNINE d.o.o., OIB 35082103685, NOVOSELEČKI PUT 157,10000 Zagreb,EUROHERC OSIGURANJE, OIB 22694857747, UL. GRADA VUKOVARA 282,10000 Zagreb,NADA ĐURINEC, OIB 82888784464, ŠTURLIĆEVA  13,10360 Sesvete,GRAD ZAGREB, OIB 61817894937, 10000 Zagreb</derivirana_varijabla>
  </DomainObject.Predmet.StrankaWithAdressOIB>
  <DomainObject.Predmet.StrankaNazivFormated>
    <izvorni_sadrzaj>FOCUS NEKRETNINE d.o.o.,EUROHERC OSIGURANJE,NADA ĐURINEC,GRAD ZAGREB</izvorni_sadrzaj>
    <derivirana_varijabla naziv="DomainObject.Predmet.StrankaNazivFormated_1">FOCUS NEKRETNINE d.o.o.,EUROHERC OSIGURANJE,NADA ĐURINEC,GRAD ZAGREB</derivirana_varijabla>
  </DomainObject.Predmet.StrankaNazivFormated>
  <DomainObject.Predmet.StrankaNazivFormatedOIB>
    <izvorni_sadrzaj>FOCUS NEKRETNINE d.o.o., OIB 35082103685,EUROHERC OSIGURANJE, OIB 22694857747,NADA ĐURINEC, OIB 82888784464,GRAD ZAGREB, OIB 61817894937</izvorni_sadrzaj>
    <derivirana_varijabla naziv="DomainObject.Predmet.StrankaNazivFormatedOIB_1">FOCUS NEKRETNINE d.o.o., OIB 35082103685,EUROHERC OSIGURANJE, OIB 22694857747,NADA ĐURINEC, OIB 82888784464,GRAD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FOCUS NEKRETNINE d.o.o.</item>
      <item>EUROHERC OSIGURANJE</item>
      <item>NADA ĐURINEC</item>
      <item>GRAD ZAGREB</item>
    </izvorni_sadrzaj>
    <derivirana_varijabla naziv="DomainObject.Predmet.StrankaListFormated_1">
      <item>FOCUS NEKRETNINE d.o.o.</item>
      <item>EUROHERC OSIGURANJE</item>
      <item>NADA ĐURINEC</item>
      <item>GRAD ZAGREB</item>
    </derivirana_varijabla>
  </DomainObject.Predmet.StrankaListFormated>
  <DomainObject.Predmet.StrankaListFormatedOIB>
    <izvorni_sadrzaj>
      <item>FOCUS NEKRETNINE d.o.o., OIB 35082103685</item>
      <item>EUROHERC OSIGURANJE, OIB 22694857747</item>
      <item>NADA ĐURINEC, OIB 82888784464</item>
      <item>GRAD ZAGREB, OIB 61817894937</item>
    </izvorni_sadrzaj>
    <derivirana_varijabla naziv="DomainObject.Predmet.StrankaListFormatedOIB_1">
      <item>FOCUS NEKRETNINE d.o.o., OIB 35082103685</item>
      <item>EUROHERC OSIGURANJE, OIB 22694857747</item>
      <item>NADA ĐURINEC, OIB 82888784464</item>
      <item>GRAD ZAGREB, OIB 61817894937</item>
    </derivirana_varijabla>
  </DomainObject.Predmet.StrankaListFormatedOIB>
  <DomainObject.Predmet.StrankaListFormatedWithAdress>
    <izvorni_sadrzaj>
      <item>FOCUS NEKRETNINE d.o.o., NOVOSELEČKI PUT 157, 10000 Zagreb</item>
      <item>EUROHERC OSIGURANJE, UL. GRADA VUKOVARA 282, 10000 Zagreb</item>
      <item>NADA ĐURINEC, ŠTURLIĆEVA  13, 10360 Sesvete</item>
      <item>GRAD ZAGREB, 10000 Zagreb</item>
    </izvorni_sadrzaj>
    <derivirana_varijabla naziv="DomainObject.Predmet.StrankaListFormatedWithAdress_1">
      <item>FOCUS NEKRETNINE d.o.o., NOVOSELEČKI PUT 157, 10000 Zagreb</item>
      <item>EUROHERC OSIGURANJE, UL. GRADA VUKOVARA 282, 10000 Zagreb</item>
      <item>NADA ĐURINEC, ŠTURLIĆEVA  13, 10360 Sesvete</item>
      <item>GRAD ZAGREB, 10000 Zagreb</item>
    </derivirana_varijabla>
  </DomainObject.Predmet.StrankaListFormatedWithAdress>
  <DomainObject.Predmet.StrankaListFormatedWithAdressOIB>
    <izvorni_sadrzaj>
      <item>FOCUS NEKRETNINE d.o.o., OIB 35082103685, NOVOSELEČKI PUT 157, 10000 Zagreb</item>
      <item>EUROHERC OSIGURANJE, OIB 22694857747, UL. GRADA VUKOVARA 282, 10000 Zagreb</item>
      <item>NADA ĐURINEC, OIB 82888784464, ŠTURLIĆEVA  13, 10360 Sesvete</item>
      <item>GRAD ZAGREB, OIB 61817894937, 10000 Zagreb</item>
    </izvorni_sadrzaj>
    <derivirana_varijabla naziv="DomainObject.Predmet.StrankaListFormatedWithAdressOIB_1">
      <item>FOCUS NEKRETNINE d.o.o., OIB 35082103685, NOVOSELEČKI PUT 157, 10000 Zagreb</item>
      <item>EUROHERC OSIGURANJE, OIB 22694857747, UL. GRADA VUKOVARA 282, 10000 Zagreb</item>
      <item>NADA ĐURINEC, OIB 82888784464, ŠTURLIĆEVA  13, 10360 Sesvete</item>
      <item>GRAD ZAGREB, OIB 61817894937, 10000 Zagreb</item>
    </derivirana_varijabla>
  </DomainObject.Predmet.StrankaListFormatedWithAdressOIB>
  <DomainObject.Predmet.StrankaListNazivFormated>
    <izvorni_sadrzaj>
      <item>FOCUS NEKRETNINE d.o.o.</item>
      <item>EUROHERC OSIGURANJE</item>
      <item>NADA ĐURINEC</item>
      <item>GRAD ZAGREB</item>
    </izvorni_sadrzaj>
    <derivirana_varijabla naziv="DomainObject.Predmet.StrankaListNazivFormated_1">
      <item>FOCUS NEKRETNINE d.o.o.</item>
      <item>EUROHERC OSIGURANJE</item>
      <item>NADA ĐURINEC</item>
      <item>GRAD ZAGREB</item>
    </derivirana_varijabla>
  </DomainObject.Predmet.StrankaListNazivFormated>
  <DomainObject.Predmet.StrankaListNazivFormatedOIB>
    <izvorni_sadrzaj>
      <item>FOCUS NEKRETNINE d.o.o., OIB 35082103685</item>
      <item>EUROHERC OSIGURANJE, OIB 22694857747</item>
      <item>NADA ĐURINEC, OIB 82888784464</item>
      <item>GRAD ZAGREB, OIB 61817894937</item>
    </izvorni_sadrzaj>
    <derivirana_varijabla naziv="DomainObject.Predmet.StrankaListNazivFormatedOIB_1">
      <item>FOCUS NEKRETNINE d.o.o., OIB 35082103685</item>
      <item>EUROHERC OSIGURANJE, OIB 22694857747</item>
      <item>NADA ĐURINEC, OIB 82888784464</item>
      <item>GRAD ZAGREB, OIB 61817894937</item>
    </derivirana_varijabla>
  </DomainObject.Predmet.StrankaListNazivFormatedOIB>
  <DomainObject.Predmet.ProtuStrankaListFormated>
    <izvorni_sadrzaj>
      <item>FOCUS NEKRETNINE d.o.o.</item>
    </izvorni_sadrzaj>
    <derivirana_varijabla naziv="DomainObject.Predmet.ProtuStrankaListFormated_1">
      <item>FOCUS NEKRETNINE d.o.o.</item>
    </derivirana_varijabla>
  </DomainObject.Predmet.ProtuStrankaListFormated>
  <DomainObject.Predmet.ProtuStrankaListFormatedOIB>
    <izvorni_sadrzaj>
      <item>FOCUS NEKRETNINE d.o.o., OIB 35082103685</item>
    </izvorni_sadrzaj>
    <derivirana_varijabla naziv="DomainObject.Predmet.ProtuStrankaListFormatedOIB_1">
      <item>FOCUS NEKRETNINE d.o.o., OIB 35082103685</item>
    </derivirana_varijabla>
  </DomainObject.Predmet.ProtuStrankaListFormatedOIB>
  <DomainObject.Predmet.ProtuStrankaListFormatedWithAdress>
    <izvorni_sadrzaj>
      <item>FOCUS NEKRETNINE d.o.o., NOVOSELEČKI PUT 157, 10000 Zagreb</item>
    </izvorni_sadrzaj>
    <derivirana_varijabla naziv="DomainObject.Predmet.ProtuStrankaListFormatedWithAdress_1">
      <item>FOCUS NEKRETNINE d.o.o., NOVOSELEČKI PUT 157, 10000 Zagreb</item>
    </derivirana_varijabla>
  </DomainObject.Predmet.ProtuStrankaListFormatedWithAdress>
  <DomainObject.Predmet.ProtuStrankaListFormatedWithAdressOIB>
    <izvorni_sadrzaj>
      <item>FOCUS NEKRETNINE d.o.o., OIB 35082103685, NOVOSELEČKI PUT 157, 10000 Zagreb</item>
    </izvorni_sadrzaj>
    <derivirana_varijabla naziv="DomainObject.Predmet.ProtuStrankaListFormatedWithAdressOIB_1">
      <item>FOCUS NEKRETNINE d.o.o., OIB 35082103685, NOVOSELEČKI PUT 157, 10000 Zagreb</item>
    </derivirana_varijabla>
  </DomainObject.Predmet.ProtuStrankaListFormatedWithAdressOIB>
  <DomainObject.Predmet.ProtuStrankaListNazivFormated>
    <izvorni_sadrzaj>
      <item>FOCUS NEKRETNINE d.o.o.</item>
    </izvorni_sadrzaj>
    <derivirana_varijabla naziv="DomainObject.Predmet.ProtuStrankaListNazivFormated_1">
      <item>FOCUS NEKRETNINE d.o.o.</item>
    </derivirana_varijabla>
  </DomainObject.Predmet.ProtuStrankaListNazivFormated>
  <DomainObject.Predmet.ProtuStrankaListNazivFormatedOIB>
    <izvorni_sadrzaj>
      <item>FOCUS NEKRETNINE d.o.o., OIB 35082103685</item>
    </izvorni_sadrzaj>
    <derivirana_varijabla naziv="DomainObject.Predmet.ProtuStrankaListNazivFormatedOIB_1">
      <item>FOCUS NEKRETNINE d.o.o., OIB 35082103685</item>
    </derivirana_varijabla>
  </DomainObject.Predmet.ProtuStrankaListNazivFormatedOIB>
  <DomainObject.Predmet.OstaliListFormated>
    <izvorni_sadrzaj>
      <item>Rajka Jagmarević</item>
      <item>OD GRGIĆ I PARTNERI</item>
      <item>GRAD ZAGREB</item>
      <item>Nada Đurinec</item>
    </izvorni_sadrzaj>
    <derivirana_varijabla naziv="DomainObject.Predmet.OstaliListFormated_1">
      <item>Rajka Jagmarević</item>
      <item>OD GRGIĆ I PARTNERI</item>
      <item>GRAD ZAGREB</item>
      <item>Nada Đurinec</item>
    </derivirana_varijabla>
  </DomainObject.Predmet.OstaliListFormated>
  <DomainObject.Predmet.OstaliListFormatedOIB>
    <izvorni_sadrzaj>
      <item>Rajka Jagmarević, OIB 54873974132</item>
      <item>OD GRGIĆ I PARTNERI</item>
      <item>GRAD ZAGREB</item>
      <item>Nada Đurinec</item>
    </izvorni_sadrzaj>
    <derivirana_varijabla naziv="DomainObject.Predmet.OstaliListFormatedOIB_1">
      <item>Rajka Jagmarević, OIB 54873974132</item>
      <item>OD GRGIĆ I PARTNERI</item>
      <item>GRAD ZAGREB</item>
      <item>Nada Đurinec</item>
    </derivirana_varijabla>
  </DomainObject.Predmet.OstaliListFormatedOIB>
  <DomainObject.Predmet.OstaliListFormatedWithAdress>
    <izvorni_sadrzaj>
      <item>Rajka Jagmarević,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_1">
      <item>Rajka Jagmarević, J. Dalmatinca 7, 10000 Zagreb</item>
      <item>OD GRGIĆ I PARTNERI, Ul. grada Vukovara 282, 10000 Zagreb</item>
      <item>GRAD ZAGREB, Trg S. Radića 1, 10000 Zagreb</item>
      <item>Nada Đurinec, Šturlićeva 13, 10360 Sesvete</item>
    </derivirana_varijabla>
  </DomainObject.Predmet.OstaliListFormatedWithAdress>
  <DomainObject.Predmet.OstaliListFormatedWithAdressOIB>
    <izvorni_sadrzaj>
      <item>Rajka Jagmarević, OIB 54873974132,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OIB_1">
      <item>Rajka Jagmarević, OIB 54873974132, J. Dalmatinca 7, 10000 Zagreb</item>
      <item>OD GRGIĆ I PARTNERI, Ul. grada Vukovara 282, 10000 Zagreb</item>
      <item>GRAD ZAGREB, Trg S. Radića 1, 10000 Zagreb</item>
      <item>Nada Đurinec, Šturlićeva 13, 10360 Sesvete</item>
    </derivirana_varijabla>
  </DomainObject.Predmet.OstaliListFormatedWithAdressOIB>
  <DomainObject.Predmet.OstaliListNazivFormated>
    <izvorni_sadrzaj>
      <item>Rajka Jagmarević</item>
      <item>OD GRGIĆ I PARTNERI</item>
      <item>GRAD ZAGREB</item>
      <item>Nada Đurinec</item>
    </izvorni_sadrzaj>
    <derivirana_varijabla naziv="DomainObject.Predmet.OstaliListNazivFormated_1">
      <item>Rajka Jagmarević</item>
      <item>OD GRGIĆ I PARTNERI</item>
      <item>GRAD ZAGREB</item>
      <item>Nada Đurinec</item>
    </derivirana_varijabla>
  </DomainObject.Predmet.OstaliListNazivFormated>
  <DomainObject.Predmet.OstaliListNazivFormatedOIB>
    <izvorni_sadrzaj>
      <item>Rajka Jagmarević, OIB 54873974132</item>
      <item>OD GRGIĆ I PARTNERI</item>
      <item>GRAD ZAGREB</item>
      <item>Nada Đurinec</item>
    </izvorni_sadrzaj>
    <derivirana_varijabla naziv="DomainObject.Predmet.OstaliListNazivFormatedOIB_1">
      <item>Rajka Jagmarević, OIB 54873974132</item>
      <item>OD GRGIĆ I PARTNERI</item>
      <item>GRAD ZAGREB</item>
      <item>Nada Đurinec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FOCUS NEKRETNINE d.o.o. i dr.</izvorni_sadrzaj>
    <derivirana_varijabla naziv="DomainObject.Predmet.StrankaIDrugi_1">FOCUS NEKRETNINE d.o.o. i dr.</derivirana_varijabla>
  </DomainObject.Predmet.StrankaIDrugi>
  <DomainObject.Predmet.ProtustrankaIDrugi>
    <izvorni_sadrzaj>FOCUS NEKRETNINE d.o.o.</izvorni_sadrzaj>
    <derivirana_varijabla naziv="DomainObject.Predmet.ProtustrankaIDrugi_1">FOCUS NEKRETNINE d.o.o.</derivirana_varijabla>
  </DomainObject.Predmet.ProtustrankaIDrugi>
  <DomainObject.Predmet.StrankaIDrugiAdressOIB>
    <izvorni_sadrzaj>FOCUS NEKRETNINE d.o.o., OIB 35082103685, NOVOSELEČKI PUT 157, 10000 Zagreb i dr.</izvorni_sadrzaj>
    <derivirana_varijabla naziv="DomainObject.Predmet.StrankaIDrugiAdressOIB_1">FOCUS NEKRETNINE d.o.o., OIB 35082103685, NOVOSELEČKI PUT 157, 10000 Zagreb i dr.</derivirana_varijabla>
  </DomainObject.Predmet.StrankaIDrugiAdressOIB>
  <DomainObject.Predmet.ProtustrankaIDrugiAdressOIB>
    <izvorni_sadrzaj>FOCUS NEKRETNINE d.o.o., OIB 35082103685, NOVOSELEČKI PUT 157, 10000 Zagreb</izvorni_sadrzaj>
    <derivirana_varijabla naziv="DomainObject.Predmet.ProtustrankaIDrugiAdressOIB_1">FOCUS NEKRETNINE d.o.o., OIB 35082103685,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NEKRETNINE d.o.o.</item>
      <item>FOCUS NEKRETNINE d.o.o.</item>
      <item>Rajka Jagmarević</item>
      <item>OD GRGIĆ I PARTNERI</item>
      <item>GRAD ZAGREB</item>
      <item>Nada Đurinec</item>
      <item>EUROHERC OSIGURANJE</item>
      <item>NADA ĐURINEC</item>
      <item>GRAD ZAGREB</item>
    </izvorni_sadrzaj>
    <derivirana_varijabla naziv="DomainObject.Predmet.SudioniciListNaziv_1">
      <item>FOCUS NEKRETNINE d.o.o.</item>
      <item>FOCUS NEKRETNINE d.o.o.</item>
      <item>Rajka Jagmarević</item>
      <item>OD GRGIĆ I PARTNERI</item>
      <item>GRAD ZAGREB</item>
      <item>Nada Đurinec</item>
      <item>EUROHERC OSIGURANJE</item>
      <item>NADA ĐURINEC</item>
      <item>GRAD ZAGREB</item>
    </derivirana_varijabla>
  </DomainObject.Predmet.SudioniciListNaziv>
  <DomainObject.Predmet.SudioniciListAdressOIB>
    <izvorni_sadrzaj>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izvorni_sadrzaj>
    <derivirana_varijabla naziv="DomainObject.Predmet.SudioniciListAdressOIB_1">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35082103685</item>
      <item>, OIB 35082103685</item>
      <item>, OIB 54873974132</item>
      <item>, OIB null</item>
      <item>, OIB null</item>
      <item>, OIB null</item>
      <item>, OIB 22694857747</item>
      <item>, OIB 82888784464</item>
      <item>, OIB 61817894937</item>
    </izvorni_sadrzaj>
    <derivirana_varijabla naziv="DomainObject.Predmet.SudioniciListNazivOIB_1">
      <item>, OIB 35082103685</item>
      <item>, OIB 35082103685</item>
      <item>, OIB 54873974132</item>
      <item>, OIB null</item>
      <item>, OIB null</item>
      <item>, OIB null</item>
      <item>, OIB 22694857747</item>
      <item>, OIB 82888784464</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2014.</izvorni_sadrzaj>
    <derivirana_varijabla naziv="DomainObject.Predmet.DatumZadnjeOdrzaneSudskeRadnje_1">13. ožujka 2014.</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St-322/2012-143</izvorni_sadrzaj>
    <derivirana_varijabla naziv="DomainObject.PredzadnjaOdlukaIzPredmeta.Oznaka_1">St-322/2012-143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371</properties:Words>
  <properties:Characters>1980</properties:Characters>
  <properties:Lines>69</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2019-02-27T14:01:00Z</dcterms:created>
  <dc:creator>agalic</dc:creator>
  <cp:lastModifiedBy>Valentina Delač</cp:lastModifiedBy>
  <cp:lastPrinted>2019-02-27T14:02:00Z</cp:lastPrinted>
  <dcterms:modified xmlns:xsi="http://www.w3.org/2001/XMLSchema-instance" xsi:type="dcterms:W3CDTF">2019-02-27T14:02:00Z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(FOCUS  trosobni stan s 3  zaklj ročište  dioba kupovinine namirenje.docx)</vt:lpwstr>
  </prop:property>
  <prop:property name="CC_coloring" pid="4" fmtid="{D5CDD505-2E9C-101B-9397-08002B2CF9AE}">
    <vt:bool>false</vt:bool>
  </prop:property>
  <prop:property name="BrojStranica" pid="5" fmtid="{D5CDD505-2E9C-101B-9397-08002B2CF9AE}">
    <vt:i4>2</vt:i4>
  </prop:property>
</prop:Properties>
</file>