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753b" w14:paraId="a79753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D55895" w:rsidP="004635D5" w:rsidR="00D55895">
      <w:pPr>
        <w:jc w:val="both"/>
        <w:rPr>
          <w:bCs/>
        </w:rPr>
      </w:pPr>
    </w:p>
    <w:p w:rsidRDefault="005D2B37" w:rsidP="004635D5" w:rsidR="005D2B37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CB2F48">
        <w:t>,</w:t>
      </w:r>
      <w:r w:rsidR="004635D5">
        <w:t xml:space="preserve">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0272FE" w:rsidRPr="000272FE">
        <w:t xml:space="preserve">AS PRODUKT j.d.o.o, </w:t>
      </w:r>
      <w:r w:rsidR="000272FE">
        <w:t xml:space="preserve">sa sjedištem u </w:t>
      </w:r>
      <w:r w:rsidR="000272FE" w:rsidRPr="000272FE">
        <w:t>Kakm</w:t>
      </w:r>
      <w:r w:rsidR="000272FE">
        <w:t>i</w:t>
      </w:r>
      <w:r w:rsidR="000272FE" w:rsidRPr="000272FE">
        <w:t xml:space="preserve"> (Općina Polača), Kakma 143, OIB: 11981856733</w:t>
      </w:r>
      <w:r w:rsidR="00CA4BBD">
        <w:t xml:space="preserve">, </w:t>
      </w:r>
      <w:r w:rsidR="00CB2F48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0272FE">
        <w:t>30</w:t>
      </w:r>
      <w:r>
        <w:t xml:space="preserve">. </w:t>
      </w:r>
      <w:r w:rsidR="00CB2F48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F67E36">
        <w:t>20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>dužnika</w:t>
      </w:r>
      <w:r w:rsidR="000E67B3" w:rsidRPr="000E67B3">
        <w:t xml:space="preserve"> </w:t>
      </w:r>
      <w:r w:rsidR="000272FE" w:rsidRPr="000272FE">
        <w:t>AS PRODUKT j.d.o.o, sa sjedištem u Kakmi (Općina Polača), Kakma 143, OIB: 11981856733</w:t>
      </w:r>
      <w:r w:rsidR="000E67B3" w:rsidRPr="000E67B3">
        <w:t xml:space="preserve">, </w:t>
      </w:r>
      <w:r>
        <w:t xml:space="preserve">na temelju neizvršenih osnova za plaćanje iznosi </w:t>
      </w:r>
      <w:r w:rsidR="000272FE">
        <w:t>74</w:t>
      </w:r>
      <w:r w:rsidR="000E67B3">
        <w:t>.</w:t>
      </w:r>
      <w:r w:rsidR="000272FE">
        <w:t>446</w:t>
      </w:r>
      <w:r w:rsidR="000E67B3">
        <w:t>,</w:t>
      </w:r>
      <w:r w:rsidR="000272FE">
        <w:t>55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0272FE">
        <w:t>Sulejman Lihić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F67E36">
        <w:t>20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537F40" w:rsidR="009E2467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3443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9A7EB8">
      <w:t>Poslovni broj: 5 St-</w:t>
    </w:r>
    <w:r w:rsidR="000272FE">
      <w:t>1144</w:t>
    </w:r>
    <w:r w:rsidRPr="009A7EB8">
      <w:t>/16-</w:t>
    </w:r>
    <w:r w:rsidR="00CB2F48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0272FE">
      <w:t>1144</w:t>
    </w:r>
    <w:r>
      <w:t>/16-</w:t>
    </w:r>
    <w:r w:rsidR="00CB2F48">
      <w:t>6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45058"/>
    <w:multiLevelType w:val="hybridMultilevel"/>
    <w:tmpl w:val="1A06E0B6"/>
    <w:lvl w:tplc="4F42006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63BB"/>
    <w:rsid w:val="000201C2"/>
    <w:rsid w:val="000272FE"/>
    <w:rsid w:val="00087712"/>
    <w:rsid w:val="000B15DA"/>
    <w:rsid w:val="000E67B3"/>
    <w:rsid w:val="00236D1C"/>
    <w:rsid w:val="00237E01"/>
    <w:rsid w:val="00257E4C"/>
    <w:rsid w:val="00447958"/>
    <w:rsid w:val="004635D5"/>
    <w:rsid w:val="0046790F"/>
    <w:rsid w:val="00537F40"/>
    <w:rsid w:val="005D2B37"/>
    <w:rsid w:val="006A66B9"/>
    <w:rsid w:val="006E6B12"/>
    <w:rsid w:val="007254D8"/>
    <w:rsid w:val="008337B7"/>
    <w:rsid w:val="00990A98"/>
    <w:rsid w:val="009A7EB8"/>
    <w:rsid w:val="009E2467"/>
    <w:rsid w:val="00A32F79"/>
    <w:rsid w:val="00AE51CA"/>
    <w:rsid w:val="00B3443A"/>
    <w:rsid w:val="00CA4BBD"/>
    <w:rsid w:val="00CB2F48"/>
    <w:rsid w:val="00D55895"/>
    <w:rsid w:val="00E6461B"/>
    <w:rsid w:val="00E94ED1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St-1144/2016</izvorni_sadrzaj>
    <derivirana_varijabla naziv="DomainObject.Predmet.OznakaBroj_1">St-1144/2016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PRODUKT j.d.o.o. za poljoprivredu i graditeljstvo</izvorni_sadrzaj>
    <derivirana_varijabla naziv="DomainObject.Predmet.ProtustrankaFormated_1">  AS PRODUKT j.d.o.o. za poljoprivredu i graditeljstvo</derivirana_varijabla>
  </DomainObject.Predmet.ProtustrankaFormated>
  <DomainObject.Predmet.ProtustrankaFormatedOIB>
    <izvorni_sadrzaj>  AS PRODUKT j.d.o.o. za poljoprivredu i graditeljstvo, OIB 11981856733</izvorni_sadrzaj>
    <derivirana_varijabla naziv="DomainObject.Predmet.ProtustrankaFormatedOIB_1">  AS PRODUKT j.d.o.o. za poljoprivredu i graditeljstvo, OIB 11981856733</derivirana_varijabla>
  </DomainObject.Predmet.ProtustrankaFormatedOIB>
  <DomainObject.Predmet.ProtustrankaFormatedWithAdress>
    <izvorni_sadrzaj> AS PRODUKT j.d.o.o. za poljoprivredu i graditeljstvo, Kakma 143, 23210 Kakma</izvorni_sadrzaj>
    <derivirana_varijabla naziv="DomainObject.Predmet.ProtustrankaFormatedWithAdress_1"> AS PRODUKT j.d.o.o. za poljoprivredu i graditeljstvo, Kakma 143, 23210 Kakma</derivirana_varijabla>
  </DomainObject.Predmet.ProtustrankaFormatedWithAdress>
  <DomainObject.Predmet.ProtustrankaFormatedWithAdressOIB>
    <izvorni_sadrzaj> AS PRODUKT j.d.o.o. za poljoprivredu i graditeljstvo, OIB 11981856733, Kakma 143, 23210 Kakma</izvorni_sadrzaj>
    <derivirana_varijabla naziv="DomainObject.Predmet.ProtustrankaFormatedWithAdressOIB_1"> AS PRODUKT j.d.o.o. za poljoprivredu i graditeljstvo, OIB 11981856733, Kakma 143, 23210 Kakma</derivirana_varijabla>
  </DomainObject.Predmet.ProtustrankaFormatedWithAdressOIB>
  <DomainObject.Predmet.ProtustrankaWithAdress>
    <izvorni_sadrzaj>AS PRODUKT j.d.o.o. za poljoprivredu i graditeljstvo Kakma 143, 23210 Kakma</izvorni_sadrzaj>
    <derivirana_varijabla naziv="DomainObject.Predmet.ProtustrankaWithAdress_1">AS PRODUKT j.d.o.o. za poljoprivredu i graditeljstvo Kakma 143, 23210 Kakma</derivirana_varijabla>
  </DomainObject.Predmet.ProtustrankaWithAdress>
  <DomainObject.Predmet.ProtustrankaWithAdressOIB>
    <izvorni_sadrzaj>AS PRODUKT j.d.o.o. za poljoprivredu i graditeljstvo, OIB 11981856733, Kakma 143, 23210 Kakma</izvorni_sadrzaj>
    <derivirana_varijabla naziv="DomainObject.Predmet.ProtustrankaWithAdressOIB_1">AS PRODUKT j.d.o.o. za poljoprivredu i graditeljstvo, OIB 11981856733, Kakma 143, 23210 Kakma</derivirana_varijabla>
  </DomainObject.Predmet.ProtustrankaWithAdressOIB>
  <DomainObject.Predmet.ProtustrankaNazivFormated>
    <izvorni_sadrzaj>AS PRODUKT j.d.o.o. za poljoprivredu i graditeljstvo</izvorni_sadrzaj>
    <derivirana_varijabla naziv="DomainObject.Predmet.ProtustrankaNazivFormated_1">AS PRODUKT j.d.o.o. za poljoprivredu i graditeljstvo</derivirana_varijabla>
  </DomainObject.Predmet.ProtustrankaNazivFormated>
  <DomainObject.Predmet.ProtustrankaNazivFormatedOIB>
    <izvorni_sadrzaj>AS PRODUKT j.d.o.o. za poljoprivredu i graditeljstvo, OIB 11981856733</izvorni_sadrzaj>
    <derivirana_varijabla naziv="DomainObject.Predmet.ProtustrankaNazivFormatedOIB_1">AS PRODUKT j.d.o.o. za poljoprivredu i graditeljstvo, OIB 11981856733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 PRODUKT j.d.o.o. za poljoprivredu i graditeljstvo</item>
    </izvorni_sadrzaj>
    <derivirana_varijabla naziv="DomainObject.Predmet.ProtuStrankaListFormated_1">
      <item>AS PRODUKT j.d.o.o. za poljoprivredu i graditeljstvo</item>
    </derivirana_varijabla>
  </DomainObject.Predmet.ProtuStrankaListFormated>
  <DomainObject.Predmet.ProtuStrankaListFormatedOIB>
    <izvorni_sadrzaj>
      <item>AS PRODUKT j.d.o.o. za poljoprivredu i graditeljstvo, OIB 11981856733</item>
    </izvorni_sadrzaj>
    <derivirana_varijabla naziv="DomainObject.Predmet.ProtuStrankaListFormatedOIB_1">
      <item>AS PRODUKT j.d.o.o. za poljoprivredu i graditeljstvo, OIB 11981856733</item>
    </derivirana_varijabla>
  </DomainObject.Predmet.ProtuStrankaListFormatedOIB>
  <DomainObject.Predmet.ProtuStrankaListFormatedWithAdress>
    <izvorni_sadrzaj>
      <item>AS PRODUKT j.d.o.o. za poljoprivredu i graditeljstvo, Kakma 143, 23210 Kakma</item>
    </izvorni_sadrzaj>
    <derivirana_varijabla naziv="DomainObject.Predmet.ProtuStrankaListFormatedWithAdress_1">
      <item>AS PRODUKT j.d.o.o. za poljoprivredu i graditeljstvo, Kakma 143, 23210 Kakma</item>
    </derivirana_varijabla>
  </DomainObject.Predmet.ProtuStrankaListFormatedWithAdress>
  <DomainObject.Predmet.ProtuStrankaListFormatedWithAdressOIB>
    <izvorni_sadrzaj>
      <item>AS PRODUKT j.d.o.o. za poljoprivredu i graditeljstvo, OIB 11981856733, Kakma 143, 23210 Kakma</item>
    </izvorni_sadrzaj>
    <derivirana_varijabla naziv="DomainObject.Predmet.ProtuStrankaListFormatedWithAdressOIB_1">
      <item>AS PRODUKT j.d.o.o. za poljoprivredu i graditeljstvo, OIB 11981856733, Kakma 143, 23210 Kakma</item>
    </derivirana_varijabla>
  </DomainObject.Predmet.ProtuStrankaListFormatedWithAdressOIB>
  <DomainObject.Predmet.ProtuStrankaListNazivFormated>
    <izvorni_sadrzaj>
      <item>AS PRODUKT j.d.o.o. za poljoprivredu i graditeljstvo</item>
    </izvorni_sadrzaj>
    <derivirana_varijabla naziv="DomainObject.Predmet.ProtuStrankaListNazivFormated_1">
      <item>AS PRODUKT j.d.o.o. za poljoprivredu i graditeljstvo</item>
    </derivirana_varijabla>
  </DomainObject.Predmet.ProtuStrankaListNazivFormated>
  <DomainObject.Predmet.ProtuStrankaListNazivFormatedOIB>
    <izvorni_sadrzaj>
      <item>AS PRODUKT j.d.o.o. za poljoprivredu i graditeljstvo, OIB 11981856733</item>
    </izvorni_sadrzaj>
    <derivirana_varijabla naziv="DomainObject.Predmet.ProtuStrankaListNazivFormatedOIB_1">
      <item>AS PRODUKT j.d.o.o. za poljoprivredu i graditeljstvo, OIB 11981856733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 PRODUKT j.d.o.o. za poljoprivredu i graditeljstvo</izvorni_sadrzaj>
    <derivirana_varijabla naziv="DomainObject.Predmet.ProtustrankaIDrugi_1">AS PRODUKT j.d.o.o. za poljoprivredu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 PRODUKT j.d.o.o. za poljoprivredu i graditeljstvo, OIB 11981856733, Kakma 143, 23210 Kakma</izvorni_sadrzaj>
    <derivirana_varijabla naziv="DomainObject.Predmet.ProtustrankaIDrugiAdressOIB_1">AS PRODUKT j.d.o.o. za poljoprivredu i graditeljstvo, OIB 11981856733, Kakma 143,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AS PRODUKT j.d.o.o. za poljoprivredu i graditeljstvo</item>
    </izvorni_sadrzaj>
    <derivirana_varijabla naziv="DomainObject.Predmet.SudioniciListNaziv_1">
      <item>FINA</item>
      <item>AS PRODUKT j.d.o.o. za poljoprivredu i graditeljstvo</item>
    </derivirana_varijabla>
  </DomainObject.Predmet.SudioniciListNaziv>
  <DomainObject.Predmet.SudioniciListAdressOIB>
    <izvorni_sadrzaj>
      <item>FINA, OIB 85821130368</item>
      <item>AS PRODUKT j.d.o.o. za poljoprivredu i graditeljstvo, OIB 11981856733, Kakma 143,23210 Kakma</item>
    </izvorni_sadrzaj>
    <derivirana_varijabla naziv="DomainObject.Predmet.SudioniciListAdressOIB_1">
      <item>FINA, OIB 85821130368</item>
      <item>AS PRODUKT j.d.o.o. za poljoprivredu i graditeljstvo, OIB 11981856733, Kakma 143,23210 Kakma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11981856733</item>
    </izvorni_sadrzaj>
    <derivirana_varijabla naziv="DomainObject.Predmet.SudioniciListNazivOIB_1">
      <item>, OIB 85821130368</item>
      <item>, OIB 11981856733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1994</properties:Characters>
  <properties:Lines>63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2016-12-20T10:47:00Z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2016-12-20T10:50:00Z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