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9d42" w14:paraId="0849d42" w:rsidRDefault="00137C70" w:rsidR="00137C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324" w:rsidR="00D46324" w:rsidRPr="00507C77">
      <w:pPr>
        <w:rPr>
          <w:rFonts w:cs="Courier New" w:hAnsi="Courier New" w:ascii="Courier New"/>
          <w:b/>
        </w:rPr>
      </w:pPr>
    </w:p>
    <w:p w:rsidRDefault="00507C77" w:rsidP="00507C77" w:rsidR="00507C77" w:rsidRPr="00507C77">
      <w:r w:rsidRPr="00507C77">
        <w:t>REPUBLIKA HRVATSKA</w:t>
      </w:r>
    </w:p>
    <w:p w:rsidRDefault="00507C77" w:rsidP="00507C77" w:rsidR="00507C77" w:rsidRPr="00507C77">
      <w:r w:rsidRP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  <w:smartTag w:element="metricconverter" w:uri="urn:schemas-microsoft-com:office:smarttags">
        <w:smartTagPr>
          <w:attr w:val="72. St" w:name="ProductID"/>
        </w:smartTagPr>
        <w:r w:rsidRPr="00507C77">
          <w:t>72. St</w:t>
        </w:r>
      </w:smartTag>
      <w:r w:rsidRPr="00507C77">
        <w:t xml:space="preserve"> </w:t>
      </w:r>
      <w:r w:rsidR="001B2620">
        <w:t xml:space="preserve">– </w:t>
      </w:r>
      <w:r w:rsidR="002B0EBD">
        <w:t>3408/2016</w:t>
      </w:r>
      <w:r w:rsidR="00947CC0">
        <w:t>-36</w:t>
      </w:r>
    </w:p>
    <w:p w:rsidRDefault="00507C77" w:rsidP="00507C77" w:rsidR="00507C77" w:rsidRPr="00507C77">
      <w:proofErr w:type="spellStart"/>
      <w:r w:rsidRPr="00507C77">
        <w:t>Amruševa</w:t>
      </w:r>
      <w:proofErr w:type="spellEnd"/>
      <w:r w:rsidRPr="00507C77">
        <w:t xml:space="preserve"> 2/II</w:t>
      </w:r>
    </w:p>
    <w:p w:rsidRDefault="00507C77" w:rsidP="00507C77" w:rsidR="00507C77" w:rsidRPr="00507C77">
      <w:pPr>
        <w:jc w:val="center"/>
        <w:rPr>
          <w:b/>
        </w:rPr>
      </w:pPr>
      <w:r w:rsidRPr="00507C77">
        <w:t>REPUBLIKA HRVATSKA</w:t>
      </w:r>
    </w:p>
    <w:p w:rsidRDefault="00507C77" w:rsidP="00507C77" w:rsidR="00507C77" w:rsidRPr="003D1917">
      <w:pPr>
        <w:jc w:val="center"/>
      </w:pPr>
      <w:r w:rsidRPr="003D1917">
        <w:t xml:space="preserve">Z A K LJ U Č A K </w:t>
      </w:r>
    </w:p>
    <w:p w:rsidRDefault="007A4D48" w:rsidP="007A4D48" w:rsidR="007A4D48" w:rsidRPr="007C0FBE">
      <w:pPr>
        <w:rPr>
          <w:b/>
        </w:rPr>
      </w:pPr>
    </w:p>
    <w:p w:rsidRDefault="002B0EBD" w:rsidP="002B0EBD" w:rsidR="002B0EBD" w:rsidRPr="00DF5214">
      <w:pPr>
        <w:jc w:val="both"/>
      </w:pPr>
      <w:r w:rsidRPr="00DF5214">
        <w:t xml:space="preserve">Trgovački sud u Zagrebu, po sucu Nikoli Ribariću, u stečajnom predmetu nad dužnikom </w:t>
      </w:r>
      <w:r w:rsidRPr="00EE5685">
        <w:t>KOLPROMET d.o.o. – u stečaju,  Zagreb, Pazinska 31 MBS: 080312995 OIB: 69722991358</w:t>
      </w:r>
      <w:r w:rsidRPr="00DF5214">
        <w:t xml:space="preserve">, dana </w:t>
      </w:r>
      <w:r>
        <w:t>5</w:t>
      </w:r>
      <w:r w:rsidRPr="00DF5214">
        <w:t>.</w:t>
      </w:r>
      <w:r>
        <w:t xml:space="preserve"> listopada</w:t>
      </w:r>
      <w:r w:rsidRPr="00DF5214">
        <w:t xml:space="preserve"> 201</w:t>
      </w:r>
      <w:r>
        <w:t>7</w:t>
      </w:r>
      <w:r w:rsidRPr="00DF5214">
        <w:t>.,</w:t>
      </w:r>
    </w:p>
    <w:p w:rsidRDefault="00507C77" w:rsidP="00507C77" w:rsidR="00507C77" w:rsidRPr="00507C77">
      <w:pPr>
        <w:ind w:firstLine="709"/>
        <w:jc w:val="both"/>
        <w:rPr>
          <w:lang w:val="pt-BR"/>
        </w:rPr>
      </w:pPr>
    </w:p>
    <w:p w:rsidRDefault="009A6899" w:rsidP="00507C77" w:rsidR="009A6899" w:rsidRPr="00507C77"/>
    <w:p w:rsidRDefault="00D95DAD" w:rsidP="00D95DAD" w:rsidR="00D95DAD" w:rsidRPr="003D1917">
      <w:pPr>
        <w:jc w:val="center"/>
      </w:pPr>
      <w:r w:rsidRPr="003D1917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084318" w:rsidP="00507C77" w:rsidR="00084318" w:rsidRPr="00507C77">
      <w:pPr>
        <w:jc w:val="both"/>
      </w:pPr>
      <w:r w:rsidRPr="00507C77">
        <w:tab/>
      </w:r>
      <w:r w:rsidR="008D001A" w:rsidRPr="00507C77">
        <w:t>Poziva se</w:t>
      </w:r>
      <w:r w:rsidRPr="00507C77">
        <w:t xml:space="preserve"> stečajn</w:t>
      </w:r>
      <w:r w:rsidR="008D001A" w:rsidRPr="00507C77">
        <w:t>i</w:t>
      </w:r>
      <w:r w:rsidR="00DD43A4" w:rsidRPr="00507C77">
        <w:t xml:space="preserve"> upravitelj </w:t>
      </w:r>
      <w:r w:rsidRPr="00507C77">
        <w:t xml:space="preserve">u roku od </w:t>
      </w:r>
      <w:r w:rsidR="002B0EBD">
        <w:t>8</w:t>
      </w:r>
      <w:r w:rsidRPr="00507C77">
        <w:t xml:space="preserve"> dana </w:t>
      </w:r>
      <w:r w:rsidR="00507C77" w:rsidRPr="00507C77">
        <w:t xml:space="preserve">od dana dostave zaključka dostaviti </w:t>
      </w:r>
      <w:r w:rsidRPr="00507C77">
        <w:t>izvješće o tijeku stečajnog postupka</w:t>
      </w:r>
      <w:r w:rsidR="00507C77" w:rsidRPr="00507C77">
        <w:t>, stanju stečajne mase</w:t>
      </w:r>
      <w:r w:rsidRPr="00507C77">
        <w:t xml:space="preserve"> odnosno o radnjama koje su poduzete</w:t>
      </w:r>
      <w:r w:rsidR="002B0EBD">
        <w:t xml:space="preserve"> nakon održavanja ispitnog i izvještajnog ročišta 30. svibnja 2017. godine</w:t>
      </w:r>
      <w:r w:rsidRPr="00507C77">
        <w:t xml:space="preserve">. </w:t>
      </w:r>
    </w:p>
    <w:p w:rsidRDefault="00084318" w:rsidP="00507C77" w:rsidR="00084318" w:rsidRPr="00507C77">
      <w:pPr>
        <w:jc w:val="both"/>
      </w:pPr>
    </w:p>
    <w:p w:rsidRDefault="00084318" w:rsidP="00084318" w:rsidR="00084318" w:rsidRPr="00507C77"/>
    <w:p w:rsidRDefault="00314C0B" w:rsidP="002B0EBD" w:rsidR="00314C0B" w:rsidRPr="00507C77">
      <w:pPr>
        <w:ind w:firstLine="708" w:left="2124"/>
      </w:pPr>
      <w:r w:rsidRPr="00507C77">
        <w:t xml:space="preserve">U Zagrebu, </w:t>
      </w:r>
      <w:r w:rsidR="002B0EBD">
        <w:t>5</w:t>
      </w:r>
      <w:r w:rsidR="009A6899" w:rsidRPr="00507C77">
        <w:t>.</w:t>
      </w:r>
      <w:r w:rsidR="002B0EBD">
        <w:t xml:space="preserve"> listopada</w:t>
      </w:r>
      <w:r w:rsidRPr="00507C77">
        <w:t xml:space="preserve"> 20</w:t>
      </w:r>
      <w:r w:rsidR="00084318" w:rsidRPr="00507C77">
        <w:t>1</w:t>
      </w:r>
      <w:r w:rsidR="002B0EBD">
        <w:t>7</w:t>
      </w:r>
      <w:r w:rsidRPr="00507C77">
        <w:t>.</w:t>
      </w:r>
      <w:r w:rsidR="00084318" w:rsidRPr="00507C77">
        <w:t xml:space="preserve"> </w:t>
      </w:r>
      <w:r w:rsidR="00507C77">
        <w:t xml:space="preserve"> </w:t>
      </w:r>
      <w:r w:rsidR="00084318" w:rsidRPr="00507C77">
        <w:t>godine</w:t>
      </w:r>
      <w:r w:rsidRPr="00507C77">
        <w:t xml:space="preserve"> </w:t>
      </w:r>
    </w:p>
    <w:p w:rsidRDefault="00314C0B" w:rsidP="00E91121" w:rsidR="00947CC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947CC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47CC0" w:rsidP="00E91121" w:rsidR="00947CC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47CC0" w:rsidP="00E91121" w:rsidR="00947CC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47CC0" w:rsidP="00E91121" w:rsidR="00947CC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947CC0" w:rsidP="00E91121" w:rsidR="00947CC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B0EBD" w:rsidP="00947CC0" w:rsidR="002B0EB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D1917" w:rsidP="007C549E" w:rsidR="003D191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37C70" w:rsidP="003D1917" w:rsidR="00137C7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4C0B" w:rsidP="00137C70" w:rsidR="00314C0B" w:rsidRPr="00507C77"/>
    <w:p w:rsidRDefault="00D95DAD" w:rsidP="00507C77" w:rsidR="00507C77" w:rsidRPr="008C5BFD">
      <w:pPr>
        <w:ind w:left="5040"/>
      </w:pPr>
      <w:r w:rsidRPr="00507C77">
        <w:tab/>
      </w:r>
      <w:r w:rsidRPr="00507C77">
        <w:tab/>
      </w: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507C77">
      <w:pPr>
        <w:jc w:val="both"/>
      </w:pPr>
      <w:r w:rsidRPr="008C5BFD">
        <w:t>Protiv zaključka nije dopuštena žalba (čl. 11. stavak 9. SZ-a)</w:t>
      </w:r>
    </w:p>
    <w:p w:rsidRDefault="00507C77" w:rsidP="00507C77" w:rsidR="00507C77">
      <w:pPr>
        <w:jc w:val="both"/>
      </w:pPr>
    </w:p>
    <w:p w:rsidRDefault="00507C77" w:rsidP="00507C77" w:rsidR="00507C77">
      <w:pPr>
        <w:jc w:val="both"/>
      </w:pPr>
    </w:p>
    <w:p w:rsidRDefault="007C549E" w:rsidP="00507C77" w:rsidR="007C549E">
      <w:pPr>
        <w:jc w:val="both"/>
      </w:pPr>
    </w:p>
    <w:p w:rsidRDefault="007C549E" w:rsidP="00507C77" w:rsidR="007C549E">
      <w:pPr>
        <w:jc w:val="both"/>
      </w:pPr>
    </w:p>
    <w:p w:rsidRDefault="00947CC0" w:rsidP="00507C77" w:rsidR="00947CC0">
      <w:pPr>
        <w:jc w:val="both"/>
      </w:pPr>
    </w:p>
    <w:p w:rsidRDefault="00947CC0" w:rsidP="00507C77" w:rsidR="00947CC0">
      <w:pPr>
        <w:jc w:val="both"/>
      </w:pPr>
    </w:p>
    <w:p w:rsidRDefault="00947CC0" w:rsidP="00507C77" w:rsidR="00947CC0">
      <w:pPr>
        <w:jc w:val="both"/>
      </w:pPr>
    </w:p>
    <w:p w:rsidRDefault="00947CC0" w:rsidP="00507C77" w:rsidR="00947CC0">
      <w:pPr>
        <w:jc w:val="both"/>
      </w:pPr>
    </w:p>
    <w:p w:rsidRDefault="00947CC0" w:rsidP="00507C77" w:rsidR="00947CC0">
      <w:pPr>
        <w:jc w:val="both"/>
      </w:pPr>
    </w:p>
    <w:p w:rsidRDefault="00947CC0" w:rsidP="00507C77" w:rsidR="00947CC0">
      <w:pPr>
        <w:jc w:val="both"/>
      </w:pPr>
    </w:p>
    <w:p w:rsidRDefault="00947CC0" w:rsidP="00507C77" w:rsidR="00947CC0">
      <w:pPr>
        <w:jc w:val="both"/>
      </w:pPr>
    </w:p>
    <w:p w:rsidRDefault="00947CC0" w:rsidP="00507C77" w:rsidR="00947CC0">
      <w:pPr>
        <w:jc w:val="both"/>
      </w:pPr>
    </w:p>
    <w:p w:rsidRDefault="00947CC0" w:rsidP="00507C77" w:rsidR="00947CC0">
      <w:pPr>
        <w:jc w:val="both"/>
      </w:pPr>
    </w:p>
    <w:p w:rsidRDefault="00947CC0" w:rsidP="00507C77" w:rsidR="00947CC0">
      <w:pPr>
        <w:jc w:val="both"/>
      </w:pPr>
    </w:p>
    <w:p w:rsidRDefault="00947CC0" w:rsidP="00507C77" w:rsidR="00947CC0">
      <w:pPr>
        <w:jc w:val="both"/>
      </w:pPr>
    </w:p>
    <w:sectPr w:rsidSect="00D95DAD" w:rsidR="00947CC0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5C6B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2620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0EBD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1917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4D48"/>
    <w:rsid w:val="007B2B7C"/>
    <w:rsid w:val="007B3E4E"/>
    <w:rsid w:val="007B49F6"/>
    <w:rsid w:val="007B5C4F"/>
    <w:rsid w:val="007B68D3"/>
    <w:rsid w:val="007C014E"/>
    <w:rsid w:val="007C18E6"/>
    <w:rsid w:val="007C2674"/>
    <w:rsid w:val="007C549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47CC0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A5C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C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C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C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C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A5C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C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C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C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C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3408</izvorni_sadrzaj>
    <derivirana_varijabla naziv="DomainObject.Predmet.Broj_1">3408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St-3408/2016</izvorni_sadrzaj>
    <derivirana_varijabla naziv="DomainObject.Predmet.OznakaBroj_1">St-3408/2016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KOLPROMET d.o.o.</izvorni_sadrzaj>
    <derivirana_varijabla naziv="DomainObject.Predmet.ProtustrankaFormated_1">  KOLPROMET d.o.o.</derivirana_varijabla>
  </DomainObject.Predmet.ProtustrankaFormated>
  <DomainObject.Predmet.ProtustrankaFormatedOIB>
    <izvorni_sadrzaj>  KOLPROMET d.o.o., OIB 69722991358</izvorni_sadrzaj>
    <derivirana_varijabla naziv="DomainObject.Predmet.ProtustrankaFormatedOIB_1">  KOLPROMET d.o.o., OIB 69722991358</derivirana_varijabla>
  </DomainObject.Predmet.ProtustrankaFormatedOIB>
  <DomainObject.Predmet.ProtustrankaFormatedWithAdress>
    <izvorni_sadrzaj> KOLPROMET d.o.o., Pazinska 31, 10000 Zagreb</izvorni_sadrzaj>
    <derivirana_varijabla naziv="DomainObject.Predmet.ProtustrankaFormatedWithAdress_1"> KOLPROMET d.o.o., Pazinska 31, 10000 Zagreb</derivirana_varijabla>
  </DomainObject.Predmet.ProtustrankaFormatedWithAdress>
  <DomainObject.Predmet.ProtustrankaFormatedWithAdressOIB>
    <izvorni_sadrzaj> KOLPROMET d.o.o., OIB 69722991358, Pazinska 31, 10000 Zagreb</izvorni_sadrzaj>
    <derivirana_varijabla naziv="DomainObject.Predmet.ProtustrankaFormatedWithAdressOIB_1"> KOLPROMET d.o.o., OIB 69722991358, Pazinska 31, 10000 Zagreb</derivirana_varijabla>
  </DomainObject.Predmet.ProtustrankaFormatedWithAdressOIB>
  <DomainObject.Predmet.ProtustrankaWithAdress>
    <izvorni_sadrzaj>KOLPROMET d.o.o. Pazinska 31, 10000 Zagreb</izvorni_sadrzaj>
    <derivirana_varijabla naziv="DomainObject.Predmet.ProtustrankaWithAdress_1">KOLPROMET d.o.o. Pazinska 31, 10000 Zagreb</derivirana_varijabla>
  </DomainObject.Predmet.ProtustrankaWithAdress>
  <DomainObject.Predmet.ProtustrankaWithAdressOIB>
    <izvorni_sadrzaj>KOLPROMET d.o.o., OIB 69722991358, Pazinska 31, 10000 Zagreb</izvorni_sadrzaj>
    <derivirana_varijabla naziv="DomainObject.Predmet.ProtustrankaWithAdressOIB_1">KOLPROMET d.o.o., OIB 69722991358, Pazinska 31, 10000 Zagreb</derivirana_varijabla>
  </DomainObject.Predmet.ProtustrankaWithAdressOIB>
  <DomainObject.Predmet.ProtustrankaNazivFormated>
    <izvorni_sadrzaj>KOLPROMET d.o.o.</izvorni_sadrzaj>
    <derivirana_varijabla naziv="DomainObject.Predmet.ProtustrankaNazivFormated_1">KOLPROMET d.o.o.</derivirana_varijabla>
  </DomainObject.Predmet.ProtustrankaNazivFormated>
  <DomainObject.Predmet.ProtustrankaNazivFormatedOIB>
    <izvorni_sadrzaj>KOLPROMET d.o.o., OIB 69722991358</izvorni_sadrzaj>
    <derivirana_varijabla naziv="DomainObject.Predmet.ProtustrankaNazivFormatedOIB_1">KOLPROMET d.o.o., OIB 69722991358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Ante Puljiz</izvorni_sadrzaj>
    <derivirana_varijabla naziv="DomainObject.Predmet.StrankaFormated_1">  FINA Regionalni centar Zagreb; VJEROVNICI; Ante Puljiz</derivirana_varijabla>
  </DomainObject.Predmet.StrankaFormated>
  <DomainObject.Predmet.StrankaFormatedOIB>
    <izvorni_sadrzaj>  FINA Regionalni centar Zagreb, OIB 85821130368; VJEROVNICI; Ante Puljiz, OIB 96069824318</izvorni_sadrzaj>
    <derivirana_varijabla naziv="DomainObject.Predmet.StrankaFormatedOIB_1">  FINA Regionalni centar Zagreb, OIB 85821130368; VJEROVNICI; Ante Puljiz, OIB 96069824318</derivirana_varijabla>
  </DomainObject.Predmet.StrankaFormatedOIB>
  <DomainObject.Predmet.StrankaFormatedWithAdress>
    <izvorni_sadrzaj> FINA Regionalni centar Zagreb, Trg svibanjskih žrtava 1995. 1, 10000 Zagreb; VJEROVNICI; Ante Puljiz, Bijenik 1b, 10000 Zagreb</izvorni_sadrzaj>
    <derivirana_varijabla naziv="DomainObject.Predmet.StrankaFormatedWithAdress_1"> FINA Regionalni centar Zagreb, Trg svibanjskih žrtava 1995. 1, 10000 Zagreb; VJEROVNICI; Ante Puljiz, Bijenik 1b, 10000 Zagreb</derivirana_varijabla>
  </DomainObject.Predmet.StrankaFormatedWithAdress>
  <DomainObject.Predmet.StrankaFormatedWithAdressOIB>
    <izvorni_sadrzaj> FINA Regionalni centar Zagreb, OIB 85821130368, Trg svibanjskih žrtava 1995. 1, 10000 Zagreb; VJEROVNICI; Ante Puljiz, OIB 96069824318, Bijenik 1b, 10000 Zagreb</izvorni_sadrzaj>
    <derivirana_varijabla naziv="DomainObject.Predmet.StrankaFormatedWithAdressOIB_1"> FINA Regionalni centar Zagreb, OIB 85821130368, Trg svibanjskih žrtava 1995. 1, 10000 Zagreb; VJEROVNICI; Ante Puljiz, OIB 96069824318, Bijenik 1b, 10000 Zagreb</derivirana_varijabla>
  </DomainObject.Predmet.StrankaFormatedWithAdressOIB>
  <DomainObject.Predmet.StrankaWithAdress>
    <izvorni_sadrzaj>FINA Regionalni centar Zagreb Trg svibanjskih žrtava 1995. 1,10000 Zagreb,VJEROVNICI ,Ante Puljiz Bijenik 1b,10000 Zagreb</izvorni_sadrzaj>
    <derivirana_varijabla naziv="DomainObject.Predmet.StrankaWithAdress_1">FINA Regionalni centar Zagreb Trg svibanjskih žrtava 1995. 1,10000 Zagreb,VJEROVNICI ,Ante Puljiz Bijenik 1b,10000 Zagreb</derivirana_varijabla>
  </DomainObject.Predmet.StrankaWithAdress>
  <DomainObject.Predmet.StrankaWithAdressOIB>
    <izvorni_sadrzaj>FINA Regionalni centar Zagreb, OIB 85821130368, Trg svibanjskih žrtava 1995. 1,10000 Zagreb,VJEROVNICI,Ante Puljiz, OIB 96069824318, Bijenik 1b,10000 Zagreb</izvorni_sadrzaj>
    <derivirana_varijabla naziv="DomainObject.Predmet.StrankaWithAdressOIB_1">FINA Regionalni centar Zagreb, OIB 85821130368, Trg svibanjskih žrtava 1995. 1,10000 Zagreb,VJEROVNICI,Ante Puljiz, OIB 96069824318, Bijenik 1b,10000 Zagreb</derivirana_varijabla>
  </DomainObject.Predmet.StrankaWithAdressOIB>
  <DomainObject.Predmet.StrankaNazivFormated>
    <izvorni_sadrzaj>FINA Regionalni centar Zagreb,VJEROVNICI,Ante Puljiz</izvorni_sadrzaj>
    <derivirana_varijabla naziv="DomainObject.Predmet.StrankaNazivFormated_1">FINA Regionalni centar Zagreb,VJEROVNICI,Ante Puljiz</derivirana_varijabla>
  </DomainObject.Predmet.StrankaNazivFormated>
  <DomainObject.Predmet.StrankaNazivFormatedOIB>
    <izvorni_sadrzaj>FINA Regionalni centar Zagreb, OIB 85821130368,VJEROVNICI,Ante Puljiz, OIB 96069824318</izvorni_sadrzaj>
    <derivirana_varijabla naziv="DomainObject.Predmet.StrankaNazivFormatedOIB_1">FINA Regionalni centar Zagreb, OIB 85821130368,VJEROVNICI,Ante Puljiz, OIB 96069824318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VJEROVNICI</item>
      <item>Ante Puljiz</item>
    </izvorni_sadrzaj>
    <derivirana_varijabla naziv="DomainObject.Predmet.StrankaListFormated_1">
      <item>FINA Regionalni centar Zagreb</item>
      <item>VJEROVNICI</item>
      <item>Ante Puljiz</item>
    </derivirana_varijabla>
  </DomainObject.Predmet.StrankaListFormated>
  <DomainObject.Predmet.StrankaListFormatedOIB>
    <izvorni_sadrzaj>
      <item>FINA Regionalni centar Zagreb, OIB 85821130368</item>
      <item>VJEROVNICI</item>
      <item>Ante Puljiz, OIB 96069824318</item>
    </izvorni_sadrzaj>
    <derivirana_varijabla naziv="DomainObject.Predmet.StrankaListFormatedOIB_1">
      <item>FINA Regionalni centar Zagreb, OIB 85821130368</item>
      <item>VJEROVNICI</item>
      <item>Ante Puljiz, OIB 96069824318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  <item>Ante Puljiz, Bijenik 1b, 10000 Zagreb</item>
    </izvorni_sadrzaj>
    <derivirana_varijabla naziv="DomainObject.Predmet.StrankaListFormatedWithAdress_1">
      <item>FINA Regionalni centar Zagreb, Trg svibanjskih žrtava 1995. 1, 10000 Zagreb</item>
      <item>VJEROVNICI</item>
      <item>Ante Puljiz, Bijenik 1b,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  <item>Ante Puljiz, OIB 96069824318, Bijenik 1b, 10000 Zagreb</item>
    </izvorni_sadrzaj>
    <derivirana_varijabla naziv="DomainObject.Predmet.StrankaListFormatedWithAdressOIB_1">
      <item>FINA Regionalni centar Zagreb, OIB 85821130368, Trg svibanjskih žrtava 1995. 1, 10000 Zagreb</item>
      <item>VJEROVNICI</item>
      <item>Ante Puljiz, OIB 96069824318, Bijenik 1b, 10000 Zagreb</item>
    </derivirana_varijabla>
  </DomainObject.Predmet.StrankaListFormatedWithAdressOIB>
  <DomainObject.Predmet.StrankaListNazivFormated>
    <izvorni_sadrzaj>
      <item>FINA Regionalni centar Zagreb</item>
      <item>VJEROVNICI</item>
      <item>Ante Puljiz</item>
    </izvorni_sadrzaj>
    <derivirana_varijabla naziv="DomainObject.Predmet.StrankaListNazivFormated_1">
      <item>FINA Regionalni centar Zagreb</item>
      <item>VJEROVNICI</item>
      <item>Ante Puljiz</item>
    </derivirana_varijabla>
  </DomainObject.Predmet.StrankaListNazivFormated>
  <DomainObject.Predmet.StrankaListNazivFormatedOIB>
    <izvorni_sadrzaj>
      <item>FINA Regionalni centar Zagreb, OIB 85821130368</item>
      <item>VJEROVNICI</item>
      <item>Ante Puljiz, OIB 96069824318</item>
    </izvorni_sadrzaj>
    <derivirana_varijabla naziv="DomainObject.Predmet.StrankaListNazivFormatedOIB_1">
      <item>FINA Regionalni centar Zagreb, OIB 85821130368</item>
      <item>VJEROVNICI</item>
      <item>Ante Puljiz, OIB 96069824318</item>
    </derivirana_varijabla>
  </DomainObject.Predmet.StrankaListNazivFormatedOIB>
  <DomainObject.Predmet.ProtuStrankaListFormated>
    <izvorni_sadrzaj>
      <item>KOLPROMET d.o.o.</item>
    </izvorni_sadrzaj>
    <derivirana_varijabla naziv="DomainObject.Predmet.ProtuStrankaListFormated_1">
      <item>KOLPROMET d.o.o.</item>
    </derivirana_varijabla>
  </DomainObject.Predmet.ProtuStrankaListFormated>
  <DomainObject.Predmet.ProtuStrankaListFormatedOIB>
    <izvorni_sadrzaj>
      <item>KOLPROMET d.o.o., OIB 69722991358</item>
    </izvorni_sadrzaj>
    <derivirana_varijabla naziv="DomainObject.Predmet.ProtuStrankaListFormatedOIB_1">
      <item>KOLPROMET d.o.o., OIB 69722991358</item>
    </derivirana_varijabla>
  </DomainObject.Predmet.ProtuStrankaListFormatedOIB>
  <DomainObject.Predmet.ProtuStrankaListFormatedWithAdress>
    <izvorni_sadrzaj>
      <item>KOLPROMET d.o.o., Pazinska 31, 10000 Zagreb</item>
    </izvorni_sadrzaj>
    <derivirana_varijabla naziv="DomainObject.Predmet.ProtuStrankaListFormatedWithAdress_1">
      <item>KOLPROMET d.o.o., Pazinska 31, 10000 Zagreb</item>
    </derivirana_varijabla>
  </DomainObject.Predmet.ProtuStrankaListFormatedWithAdress>
  <DomainObject.Predmet.ProtuStrankaListFormatedWithAdressOIB>
    <izvorni_sadrzaj>
      <item>KOLPROMET d.o.o., OIB 69722991358, Pazinska 31, 10000 Zagreb</item>
    </izvorni_sadrzaj>
    <derivirana_varijabla naziv="DomainObject.Predmet.ProtuStrankaListFormatedWithAdressOIB_1">
      <item>KOLPROMET d.o.o., OIB 69722991358, Pazinska 31, 10000 Zagreb</item>
    </derivirana_varijabla>
  </DomainObject.Predmet.ProtuStrankaListFormatedWithAdressOIB>
  <DomainObject.Predmet.ProtuStrankaListNazivFormated>
    <izvorni_sadrzaj>
      <item>KOLPROMET d.o.o.</item>
    </izvorni_sadrzaj>
    <derivirana_varijabla naziv="DomainObject.Predmet.ProtuStrankaListNazivFormated_1">
      <item>KOLPROMET d.o.o.</item>
    </derivirana_varijabla>
  </DomainObject.Predmet.ProtuStrankaListNazivFormated>
  <DomainObject.Predmet.ProtuStrankaListNazivFormatedOIB>
    <izvorni_sadrzaj>
      <item>KOLPROMET d.o.o., OIB 69722991358</item>
    </izvorni_sadrzaj>
    <derivirana_varijabla naziv="DomainObject.Predmet.ProtuStrankaListNazivFormatedOIB_1">
      <item>KOLPROMET d.o.o., OIB 69722991358</item>
    </derivirana_varijabla>
  </DomainObject.Predmet.ProtuStrankaListNazivFormatedOIB>
  <DomainObject.Predmet.OstaliListFormated>
    <izvorni_sadrzaj>
      <item>Željko Novoselac</item>
      <item>Zoran Puljiz</item>
      <item>Ljiljana Maravić Pirš</item>
    </izvorni_sadrzaj>
    <derivirana_varijabla naziv="DomainObject.Predmet.OstaliListFormated_1">
      <item>Željko Novoselac</item>
      <item>Zoran Puljiz</item>
      <item>Ljiljana Maravić Pirš</item>
    </derivirana_varijabla>
  </DomainObject.Predmet.OstaliListFormated>
  <DomainObject.Predmet.OstaliListFormatedOIB>
    <izvorni_sadrzaj>
      <item>Željko Novoselac, OIB 09986023800</item>
      <item>Zoran Puljiz, OIB 58345109800</item>
      <item>Ljiljana Maravić Pirš, OIB 53820173260</item>
    </izvorni_sadrzaj>
    <derivirana_varijabla naziv="DomainObject.Predmet.OstaliListFormatedOIB_1">
      <item>Željko Novoselac, OIB 09986023800</item>
      <item>Zoran Puljiz, OIB 58345109800</item>
      <item>Ljiljana Maravić Pirš, OIB 53820173260</item>
    </derivirana_varijabla>
  </DomainObject.Predmet.OstaliListFormatedOIB>
  <DomainObject.Predmet.OstaliListFormatedWithAdress>
    <izvorni_sadrzaj>
      <item>Željko Novoselac, Janka Jurkovića 9, 34000 Požega</item>
      <item>Zoran Puljiz, Grahorova 24, 10000 Zagreb</item>
      <item>Ljiljana Maravić Pirš, Kneza Branimira 5, 10000 Zagreb</item>
    </izvorni_sadrzaj>
    <derivirana_varijabla naziv="DomainObject.Predmet.OstaliListFormatedWithAdress_1">
      <item>Željko Novoselac, Janka Jurkovića 9, 34000 Požega</item>
      <item>Zoran Puljiz, Grahorova 24, 10000 Zagreb</item>
      <item>Ljiljana Maravić Pirš, Kneza Branimira 5, 10000 Zagreb</item>
    </derivirana_varijabla>
  </DomainObject.Predmet.OstaliListFormatedWithAdress>
  <DomainObject.Predmet.OstaliListFormatedWithAdressOIB>
    <izvorni_sadrzaj>
      <item>Željko Novoselac, OIB 09986023800, Janka Jurkovića 9, 34000 Požega</item>
      <item>Zoran Puljiz, OIB 58345109800, Grahorova 24, 10000 Zagreb</item>
      <item>Ljiljana Maravić Pirš, OIB 53820173260, Kneza Branimira 5, 10000 Zagreb</item>
    </izvorni_sadrzaj>
    <derivirana_varijabla naziv="DomainObject.Predmet.OstaliListFormatedWithAdressOIB_1">
      <item>Željko Novoselac, OIB 09986023800, Janka Jurkovića 9, 34000 Požega</item>
      <item>Zoran Puljiz, OIB 58345109800, Grahorova 24, 10000 Zagreb</item>
      <item>Ljiljana Maravić Pirš, OIB 53820173260, Kneza Branimira 5, 10000 Zagreb</item>
    </derivirana_varijabla>
  </DomainObject.Predmet.OstaliListFormatedWithAdressOIB>
  <DomainObject.Predmet.OstaliListNazivFormated>
    <izvorni_sadrzaj>
      <item>Željko Novoselac</item>
      <item>Zoran Puljiz</item>
      <item>Ljiljana Maravić Pirš</item>
    </izvorni_sadrzaj>
    <derivirana_varijabla naziv="DomainObject.Predmet.OstaliListNazivFormated_1">
      <item>Željko Novoselac</item>
      <item>Zoran Puljiz</item>
      <item>Ljiljana Maravić Pirš</item>
    </derivirana_varijabla>
  </DomainObject.Predmet.OstaliListNazivFormated>
  <DomainObject.Predmet.OstaliListNazivFormatedOIB>
    <izvorni_sadrzaj>
      <item>Željko Novoselac, OIB 09986023800</item>
      <item>Zoran Puljiz, OIB 58345109800</item>
      <item>Ljiljana Maravić Pirš, OIB 53820173260</item>
    </izvorni_sadrzaj>
    <derivirana_varijabla naziv="DomainObject.Predmet.OstaliListNazivFormatedOIB_1">
      <item>Željko Novoselac, OIB 09986023800</item>
      <item>Zoran Puljiz, OIB 58345109800</item>
      <item>Ljiljana Maravić Pirš, OIB 53820173260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KOLPROMET d.o.o.</izvorni_sadrzaj>
    <derivirana_varijabla naziv="DomainObject.Predmet.ProtustrankaIDrugi_1">KOLPROMET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KOLPROMET d.o.o., OIB 69722991358, Pazinska 31, 10000 Zagreb</izvorni_sadrzaj>
    <derivirana_varijabla naziv="DomainObject.Predmet.ProtustrankaIDrugiAdressOIB_1">KOLPROMET d.o.o., OIB 69722991358, Pazinska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KOLPROMET d.o.o.</item>
      <item>Željko Novoselac</item>
      <item>VJEROVNICI</item>
      <item>Ante Puljiz</item>
      <item>Zoran Puljiz</item>
      <item>Ljiljana Maravić Pirš</item>
    </izvorni_sadrzaj>
    <derivirana_varijabla naziv="DomainObject.Predmet.SudioniciListNaziv_1">
      <item>FINA Regionalni centar Zagreb</item>
      <item>KOLPROMET d.o.o.</item>
      <item>Željko Novoselac</item>
      <item>VJEROVNICI</item>
      <item>Ante Puljiz</item>
      <item>Zoran Puljiz</item>
      <item>Ljiljana Maravić Pirš</item>
    </derivirana_varijabla>
  </DomainObject.Predmet.SudioniciListNaziv>
  <DomainObject.Predmet.SudioniciListAdressOIB>
    <izvorni_sadrzaj>
      <item>FINA Regionalni centar Zagreb, OIB 85821130368, Trg svibanjskih žrtava 1995. 1,10000 Zagreb</item>
      <item>KOLPROMET d.o.o., OIB 69722991358, Pazinska 31,10000 Zagreb</item>
      <item>Željko Novoselac, OIB 09986023800, Janka Jurkovića 9,34000 Požega</item>
      <item>VJEROVNICI</item>
      <item>Ante Puljiz, OIB 96069824318, Bijenik 1b,10000 Zagreb</item>
      <item>Zoran Puljiz, OIB 58345109800, Grahorova 24,10000 Zagreb</item>
      <item>Ljiljana Maravić Pirš, OIB 53820173260, Kneza Branimira 5,10000 Zagreb</item>
    </izvorni_sadrzaj>
    <derivirana_varijabla naziv="DomainObject.Predmet.SudioniciListAdressOIB_1">
      <item>FINA Regionalni centar Zagreb, OIB 85821130368, Trg svibanjskih žrtava 1995. 1,10000 Zagreb</item>
      <item>KOLPROMET d.o.o., OIB 69722991358, Pazinska 31,10000 Zagreb</item>
      <item>Željko Novoselac, OIB 09986023800, Janka Jurkovića 9,34000 Požega</item>
      <item>VJEROVNICI</item>
      <item>Ante Puljiz, OIB 96069824318, Bijenik 1b,10000 Zagreb</item>
      <item>Zoran Puljiz, OIB 58345109800, Grahorova 24,10000 Zagreb</item>
      <item>Ljiljana Maravić Pirš, OIB 53820173260, Kneza Branimira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69722991358</item>
      <item>, OIB 09986023800</item>
      <item>, OIB null</item>
      <item>, OIB 96069824318</item>
      <item>, OIB 58345109800</item>
      <item>, OIB 53820173260</item>
    </izvorni_sadrzaj>
    <derivirana_varijabla naziv="DomainObject.Predmet.SudioniciListNazivOIB_1">
      <item>, OIB 85821130368</item>
      <item>, OIB 69722991358</item>
      <item>, OIB 09986023800</item>
      <item>, OIB null</item>
      <item>, OIB 96069824318</item>
      <item>, OIB 58345109800</item>
      <item>, OIB 53820173260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130</properties:Words>
  <properties:Characters>667</properties:Characters>
  <properties:Lines>48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2017-10-05T11:18:00Z</dcterms:created>
  <dc:creator>kraljicn</dc:creator>
  <cp:lastModifiedBy>Jadranka Zelić</cp:lastModifiedBy>
  <cp:lastPrinted>2017-10-05T11:18:00Z</cp:lastPrinted>
  <dcterms:modified xmlns:xsi="http://www.w3.org/2001/XMLSchema-instance" xsi:type="dcterms:W3CDTF">2017-10-05T11:19:00Z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