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c61e" w14:paraId="70ec61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A1E4E">
        <w:t>1695</w:t>
      </w:r>
      <w:r w:rsidRPr="00151FF0">
        <w:t>/1</w:t>
      </w:r>
      <w:r w:rsidR="002B4720">
        <w:t>6</w:t>
      </w:r>
      <w:r w:rsidRPr="00151FF0">
        <w:t>-</w:t>
      </w:r>
      <w:r w:rsidR="009502E3">
        <w:t>2</w:t>
      </w:r>
      <w:r w:rsidR="002A1E4E">
        <w:t>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>Trgovački sud u Osijeku, po sucu mr. sc. Tihomiru Kovačeviću, kao stečajnom sucu, povodom prijedloga FINANCIJSKE AGENCIJE ZAGREB, Regionalni centar Osijek, Podružnica Osijek, L. Jagera 3,</w:t>
      </w:r>
      <w:r w:rsidR="0013116F">
        <w:t xml:space="preserve"> OIB 85821130368 </w:t>
      </w:r>
      <w:r w:rsidRPr="00655274">
        <w:t xml:space="preserve">za otvaranje stečajnog postupka nad dužnikom </w:t>
      </w:r>
      <w:r w:rsidR="002A1E4E" w:rsidRPr="002A1E4E">
        <w:t>BELLA ISTRA d.o.o., Višnjevac, Antuna Gustava Matoša 11, MBS 130009186, OIB 30872046184</w:t>
      </w:r>
      <w:r w:rsidRPr="00655274">
        <w:t xml:space="preserve">, dana </w:t>
      </w:r>
      <w:r w:rsidR="002702EA">
        <w:t>1</w:t>
      </w:r>
      <w:r w:rsidR="00340200">
        <w:t>5</w:t>
      </w:r>
      <w:r w:rsidRPr="00655274">
        <w:t xml:space="preserve">. </w:t>
      </w:r>
      <w:r w:rsidR="00340200">
        <w:t>studenog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2A1E4E" w:rsidR="007B6DF7">
      <w:pPr>
        <w:pStyle w:val="Tijeloteksta"/>
        <w:numPr>
          <w:ilvl w:val="0"/>
          <w:numId w:val="1"/>
        </w:numPr>
      </w:pPr>
      <w:r>
        <w:t>Privremeno</w:t>
      </w:r>
      <w:r w:rsidR="003620E9">
        <w:t>m</w:t>
      </w:r>
      <w:r>
        <w:t xml:space="preserve"> s</w:t>
      </w:r>
      <w:r w:rsidR="00F14D32">
        <w:t>tečajno</w:t>
      </w:r>
      <w:r w:rsidR="003620E9">
        <w:t>m</w:t>
      </w:r>
      <w:r w:rsidR="00F14D32">
        <w:t xml:space="preserve"> upravitelj</w:t>
      </w:r>
      <w:r w:rsidR="003620E9">
        <w:t>u</w:t>
      </w:r>
      <w:r w:rsidR="00F14D32">
        <w:t xml:space="preserve"> </w:t>
      </w:r>
      <w:r w:rsidR="003620E9" w:rsidRPr="003620E9">
        <w:t>MIRSAD DEMIROVIĆ, Gunja, Kolodvorska 4, OIB 18540805456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2A1E4E" w:rsidRPr="002A1E4E">
        <w:t>BELLA ISTRA d.o.o., Višnjevac, Antuna Gustava Matoša 11, MBS 130009186, OIB 30872046184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D47F22">
        <w:t xml:space="preserve">iz </w:t>
      </w:r>
      <w:r w:rsidR="00D47F22" w:rsidRPr="00285077">
        <w:t>Fond</w:t>
      </w:r>
      <w:r w:rsidR="00D47F22">
        <w:t>a</w:t>
      </w:r>
      <w:r w:rsidR="00D47F22" w:rsidRPr="00285077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47F22">
        <w:t>m</w:t>
      </w:r>
      <w:r w:rsidR="00A126F0">
        <w:t xml:space="preserve"> </w:t>
      </w:r>
      <w:r>
        <w:t>stečajno</w:t>
      </w:r>
      <w:r w:rsidR="00D47F22">
        <w:t>m</w:t>
      </w:r>
      <w:r>
        <w:t xml:space="preserve"> upravitelj</w:t>
      </w:r>
      <w:r w:rsidR="00D47F22">
        <w:t>u</w:t>
      </w:r>
      <w:r w:rsidR="00FF4063">
        <w:t xml:space="preserve"> </w:t>
      </w:r>
      <w:r>
        <w:t>na nje</w:t>
      </w:r>
      <w:r w:rsidR="00D47F22">
        <w:t>gov</w:t>
      </w:r>
      <w:r>
        <w:t xml:space="preserve"> žiro-račun </w:t>
      </w:r>
      <w:r w:rsidR="00BC068F">
        <w:t xml:space="preserve">broj </w:t>
      </w:r>
      <w:r w:rsidR="00D47F22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2B4720">
        <w:t>1</w:t>
      </w:r>
      <w:r w:rsidR="002A1E4E">
        <w:t>695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764FCC">
        <w:t>1</w:t>
      </w:r>
      <w:r w:rsidR="002B4720">
        <w:t>3</w:t>
      </w:r>
      <w:r w:rsidR="009B0F1B">
        <w:t xml:space="preserve"> od </w:t>
      </w:r>
      <w:r w:rsidR="002B4720">
        <w:t>1</w:t>
      </w:r>
      <w:r w:rsidR="002A1E4E">
        <w:t>2</w:t>
      </w:r>
      <w:r w:rsidR="009B0F1B">
        <w:t>.</w:t>
      </w:r>
      <w:r w:rsidR="00D3098C">
        <w:t>0</w:t>
      </w:r>
      <w:r w:rsidR="002B4720">
        <w:t>7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2B4720">
        <w:t>Mirsad Demirović</w:t>
      </w:r>
      <w:r w:rsidR="005606B3">
        <w:t xml:space="preserve"> iz </w:t>
      </w:r>
      <w:r w:rsidR="002B4720">
        <w:t>Gunje</w:t>
      </w:r>
      <w:r w:rsidR="00932A65">
        <w:t xml:space="preserve"> </w:t>
      </w:r>
      <w:r w:rsidR="009B0F1B">
        <w:t>za privremen</w:t>
      </w:r>
      <w:r w:rsidR="002B4720">
        <w:t>og</w:t>
      </w:r>
      <w:r w:rsidR="009B0F1B">
        <w:t xml:space="preserve"> stečajn</w:t>
      </w:r>
      <w:r w:rsidR="002B4720">
        <w:t>og</w:t>
      </w:r>
      <w:r w:rsidR="009B0F1B">
        <w:t xml:space="preserve"> upravitelj</w:t>
      </w:r>
      <w:r w:rsidR="002B4720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9447C5">
        <w:t>i</w:t>
      </w:r>
      <w:r>
        <w:t xml:space="preserve"> stečajn</w:t>
      </w:r>
      <w:r w:rsidR="009447C5">
        <w:t>i</w:t>
      </w:r>
      <w:r w:rsidR="00690F38">
        <w:t xml:space="preserve"> </w:t>
      </w:r>
      <w:r>
        <w:t>upravitelj obavi</w:t>
      </w:r>
      <w:r w:rsidR="009447C5">
        <w:t>o</w:t>
      </w:r>
      <w:r>
        <w:t xml:space="preserve"> je sve potrebne radnje, te je sastavi</w:t>
      </w:r>
      <w:r w:rsidR="009447C5">
        <w:t>o</w:t>
      </w:r>
      <w:r>
        <w:t xml:space="preserve"> i dostavi</w:t>
      </w:r>
      <w:r w:rsidR="009447C5">
        <w:t>o</w:t>
      </w:r>
      <w:r w:rsidR="006764F3">
        <w:t xml:space="preserve"> </w:t>
      </w:r>
      <w:r>
        <w:t>svoje pisano izvješće i nazoči</w:t>
      </w:r>
      <w:r w:rsidR="009447C5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9447C5">
        <w:t>4</w:t>
      </w:r>
      <w:r w:rsidR="001B1409">
        <w:t>.</w:t>
      </w:r>
      <w:r w:rsidR="009447C5">
        <w:t>11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9447C5">
        <w:t>og</w:t>
      </w:r>
      <w:r>
        <w:t xml:space="preserve"> stečajn</w:t>
      </w:r>
      <w:r w:rsidR="009447C5">
        <w:t>og</w:t>
      </w:r>
      <w:r w:rsidR="008D4802">
        <w:t xml:space="preserve"> </w:t>
      </w:r>
      <w:r>
        <w:t>upravitelj</w:t>
      </w:r>
      <w:r w:rsidR="009447C5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B1C3E">
        <w:t>1</w:t>
      </w:r>
      <w:r w:rsidR="009447C5">
        <w:t>5</w:t>
      </w:r>
      <w:r w:rsidRPr="008D4802">
        <w:t xml:space="preserve">. </w:t>
      </w:r>
      <w:r w:rsidR="009447C5">
        <w:t>studenog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9447C5">
        <w:t>i</w:t>
      </w:r>
      <w:r w:rsidR="0040049C">
        <w:t xml:space="preserve"> </w:t>
      </w:r>
      <w:r w:rsidR="00D5639E">
        <w:t>stečajn</w:t>
      </w:r>
      <w:r w:rsidR="009447C5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53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2A1E4E" w:rsidRPr="002A1E4E">
      <w:t>14 St-1695/16-25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A1E4E"/>
    <w:rsid w:val="002B4720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0200"/>
    <w:rsid w:val="003423A5"/>
    <w:rsid w:val="003504DC"/>
    <w:rsid w:val="00361758"/>
    <w:rsid w:val="003620E9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3C8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5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3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3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3C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3C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5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3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3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3C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3C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1695</izvorni_sadrzaj>
    <derivirana_varijabla naziv="DomainObject.Predmet.Broj_1">1695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studenog 2016.</izvorni_sadrzaj>
    <derivirana_varijabla naziv="DomainObject.Predmet.DatumRjesavanja_1">10.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St-1695/2016</izvorni_sadrzaj>
    <derivirana_varijabla naziv="DomainObject.Predmet.OznakaBroj_1">St-1695/2016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 ISTRA društvo s ograničenom odgovornošću za turizam i putnička agencija</izvorni_sadrzaj>
    <derivirana_varijabla naziv="DomainObject.Predmet.ProtustrankaFormated_1">  BELLA ISTRA društvo s ograničenom odgovornošću za turizam i putnička agencija</derivirana_varijabla>
  </DomainObject.Predmet.ProtustrankaFormated>
  <DomainObject.Predmet.ProtustrankaFormatedOIB>
    <izvorni_sadrzaj>  BELLA ISTRA društvo s ograničenom odgovornošću za turizam i putnička agencija, OIB 30872046184</izvorni_sadrzaj>
    <derivirana_varijabla naziv="DomainObject.Predmet.ProtustrankaFormatedOIB_1">  BELLA ISTRA društvo s ograničenom odgovornošću za turizam i putnička agencija, OIB 30872046184</derivirana_varijabla>
  </DomainObject.Predmet.ProtustrankaFormatedOIB>
  <DomainObject.Predmet.ProtustrankaFormatedWithAdress>
    <izvorni_sadrzaj> BELLA ISTRA društvo s ograničenom odgovornošću za turizam i putnička agencija, Antuna Gustava Matoša 11, 31220 Višnjevac</izvorni_sadrzaj>
    <derivirana_varijabla naziv="DomainObject.Predmet.ProtustrankaFormatedWithAdress_1"> BELLA ISTRA društvo s ograničenom odgovornošću za turizam i putnička agencija, Antuna Gustava Matoša 11, 31220 Višnjevac</derivirana_varijabla>
  </DomainObject.Predmet.ProtustrankaFormatedWithAdress>
  <DomainObject.Predmet.ProtustrankaFormatedWithAdressOIB>
    <izvorni_sadrzaj> BELLA ISTRA društvo s ograničenom odgovornošću za turizam i putnička agencija, OIB 30872046184, Antuna Gustava Matoša 11, 31220 Višnjevac</izvorni_sadrzaj>
    <derivirana_varijabla naziv="DomainObject.Predmet.ProtustrankaFormatedWithAdressOIB_1"> BELLA ISTRA društvo s ograničenom odgovornošću za turizam i putnička agencija, OIB 30872046184, Antuna Gustava Matoša 11, 31220 Višnjevac</derivirana_varijabla>
  </DomainObject.Predmet.ProtustrankaFormatedWithAdressOIB>
  <DomainObject.Predmet.ProtustrankaWithAdress>
    <izvorni_sadrzaj>BELLA ISTRA društvo s ograničenom odgovornošću za turizam i putnička agencija Antuna Gustava Matoša 11, 31220 Višnjevac</izvorni_sadrzaj>
    <derivirana_varijabla naziv="DomainObject.Predmet.ProtustrankaWithAdress_1">BELLA ISTRA društvo s ograničenom odgovornošću za turizam i putnička agencija Antuna Gustava Matoša 11, 31220 Višnjevac</derivirana_varijabla>
  </DomainObject.Predmet.ProtustrankaWithAdress>
  <DomainObject.Predmet.ProtustrankaWithAdressOIB>
    <izvorni_sadrzaj>BELLA ISTRA društvo s ograničenom odgovornošću za turizam i putnička agencija, OIB 30872046184, Antuna Gustava Matoša 11, 31220 Višnjevac</izvorni_sadrzaj>
    <derivirana_varijabla naziv="DomainObject.Predmet.ProtustrankaWithAdressOIB_1">BELLA ISTRA društvo s ograničenom odgovornošću za turizam i putnička agencija, OIB 30872046184, Antuna Gustava Matoša 11, 31220 Višnjevac</derivirana_varijabla>
  </DomainObject.Predmet.ProtustrankaWithAdressOIB>
  <DomainObject.Predmet.ProtustrankaNazivFormated>
    <izvorni_sadrzaj>BELLA ISTRA društvo s ograničenom odgovornošću za turizam i putnička agencija</izvorni_sadrzaj>
    <derivirana_varijabla naziv="DomainObject.Predmet.ProtustrankaNazivFormated_1">BELLA ISTRA društvo s ograničenom odgovornošću za turizam i putnička agencija</derivirana_varijabla>
  </DomainObject.Predmet.ProtustrankaNazivFormated>
  <DomainObject.Predmet.ProtustrankaNazivFormatedOIB>
    <izvorni_sadrzaj>BELLA ISTRA društvo s ograničenom odgovornošću za turizam i putnička agencija, OIB 30872046184</izvorni_sadrzaj>
    <derivirana_varijabla naziv="DomainObject.Predmet.ProtustrankaNazivFormatedOIB_1">BELLA ISTRA društvo s ograničenom odgovornošću za turizam i putnička agencija, OIB 30872046184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BELLA ISTRA društvo s ograničenom odgovornošću za turizam i putnička agencija</item>
    </izvorni_sadrzaj>
    <derivirana_varijabla naziv="DomainObject.Predmet.ProtuStrankaListFormated_1">
      <item>BELLA ISTRA društvo s ograničenom odgovornošću za turizam i putnička agencija</item>
    </derivirana_varijabla>
  </DomainObject.Predmet.ProtuStrankaListFormated>
  <DomainObject.Predmet.ProtuStrankaListFormatedOIB>
    <izvorni_sadrzaj>
      <item>BELLA ISTRA društvo s ograničenom odgovornošću za turizam i putnička agencija, OIB 30872046184</item>
    </izvorni_sadrzaj>
    <derivirana_varijabla naziv="DomainObject.Predmet.ProtuStrankaListFormatedOIB_1">
      <item>BELLA ISTRA društvo s ograničenom odgovornošću za turizam i putnička agencija, OIB 30872046184</item>
    </derivirana_varijabla>
  </DomainObject.Predmet.ProtuStrankaListFormatedOIB>
  <DomainObject.Predmet.ProtuStrankaListFormatedWithAdress>
    <izvorni_sadrzaj>
      <item>BELLA ISTRA društvo s ograničenom odgovornošću za turizam i putnička agencija, Antuna Gustava Matoša 11, 31220 Višnjevac</item>
    </izvorni_sadrzaj>
    <derivirana_varijabla naziv="DomainObject.Predmet.ProtuStrankaListFormatedWithAdress_1">
      <item>BELLA ISTRA društvo s ograničenom odgovornošću za turizam i putnička agencija, Antuna Gustava Matoša 11, 31220 Višnjevac</item>
    </derivirana_varijabla>
  </DomainObject.Predmet.ProtuStrankaListFormatedWithAdress>
  <DomainObject.Predmet.ProtuStrankaListFormatedWithAdressOIB>
    <izvorni_sadrzaj>
      <item>BELLA ISTRA društvo s ograničenom odgovornošću za turizam i putnička agencija, OIB 30872046184, Antuna Gustava Matoša 11, 31220 Višnjevac</item>
    </izvorni_sadrzaj>
    <derivirana_varijabla naziv="DomainObject.Predmet.ProtuStrankaListFormatedWithAdressOIB_1">
      <item>BELLA ISTRA društvo s ograničenom odgovornošću za turizam i putnička agencija, OIB 30872046184, Antuna Gustava Matoša 11, 31220 Višnjevac</item>
    </derivirana_varijabla>
  </DomainObject.Predmet.ProtuStrankaListFormatedWithAdressOIB>
  <DomainObject.Predmet.ProtuStrankaListNazivFormated>
    <izvorni_sadrzaj>
      <item>BELLA ISTRA društvo s ograničenom odgovornošću za turizam i putnička agencija</item>
    </izvorni_sadrzaj>
    <derivirana_varijabla naziv="DomainObject.Predmet.ProtuStrankaListNazivFormated_1">
      <item>BELLA ISTRA društvo s ograničenom odgovornošću za turizam i putnička agencija</item>
    </derivirana_varijabla>
  </DomainObject.Predmet.ProtuStrankaListNazivFormated>
  <DomainObject.Predmet.ProtuStrankaListNazivFormatedOIB>
    <izvorni_sadrzaj>
      <item>BELLA ISTRA društvo s ograničenom odgovornošću za turizam i putnička agencija, OIB 30872046184</item>
    </izvorni_sadrzaj>
    <derivirana_varijabla naziv="DomainObject.Predmet.ProtuStrankaListNazivFormatedOIB_1">
      <item>BELLA ISTRA društvo s ograničenom odgovornošću za turizam i putnička agencija, OIB 30872046184</item>
    </derivirana_varijabla>
  </DomainObject.Predmet.ProtuStrankaListNazivFormatedOIB>
  <DomainObject.Predmet.OstaliListFormated>
    <izvorni_sadrzaj>
      <item>ŽDO GUO Osijek</item>
      <item>Mirsad Demirović</item>
      <item>Josip Marinović</item>
    </izvorni_sadrzaj>
    <derivirana_varijabla naziv="DomainObject.Predmet.OstaliListFormated_1">
      <item>ŽDO GUO Osijek</item>
      <item>Mirsad Demirović</item>
      <item>Josip Marinović</item>
    </derivirana_varijabla>
  </DomainObject.Predmet.OstaliListFormated>
  <DomainObject.Predmet.OstaliListFormatedOIB>
    <izvorni_sadrzaj>
      <item>ŽDO GUO Osijek</item>
      <item>Mirsad Demirović, OIB 18540805456</item>
      <item>Josip Marinović, OIB 14345032507</item>
    </izvorni_sadrzaj>
    <derivirana_varijabla naziv="DomainObject.Predmet.OstaliListFormatedOIB_1">
      <item>ŽDO GUO Osijek</item>
      <item>Mirsad Demirović, OIB 18540805456</item>
      <item>Josip Marinović, OIB 14345032507</item>
    </derivirana_varijabla>
  </DomainObject.Predmet.OstaliListFormatedOIB>
  <DomainObject.Predmet.OstaliListFormatedWithAdress>
    <izvorni_sadrzaj>
      <item>ŽDO GUO Osijek</item>
      <item>Mirsad Demirović, Kolodvorska 4, 32260 Gunja</item>
      <item>Josip Marinović, A. G. Matoša 11, 31220 Višnjevac</item>
    </izvorni_sadrzaj>
    <derivirana_varijabla naziv="DomainObject.Predmet.OstaliListFormatedWithAdress_1">
      <item>ŽDO GUO Osijek</item>
      <item>Mirsad Demirović, Kolodvorska 4, 32260 Gunja</item>
      <item>Josip Marinović, A. G. Matoša 11, 31220 Višnjevac</item>
    </derivirana_varijabla>
  </DomainObject.Predmet.OstaliListFormatedWithAdress>
  <DomainObject.Predmet.OstaliListFormatedWithAdressOIB>
    <izvorni_sadrzaj>
      <item>ŽDO GUO Osijek</item>
      <item>Mirsad Demirović, OIB 18540805456, Kolodvorska 4, 32260 Gunja</item>
      <item>Josip Marinović, OIB 14345032507, A. G. Matoša 11, 31220 Višnjevac</item>
    </izvorni_sadrzaj>
    <derivirana_varijabla naziv="DomainObject.Predmet.OstaliListFormatedWithAdressOIB_1">
      <item>ŽDO GUO Osijek</item>
      <item>Mirsad Demirović, OIB 18540805456, Kolodvorska 4, 32260 Gunja</item>
      <item>Josip Marinović, OIB 14345032507, A. G. Matoša 11, 31220 Višnjevac</item>
    </derivirana_varijabla>
  </DomainObject.Predmet.OstaliListFormatedWithAdressOIB>
  <DomainObject.Predmet.OstaliListNazivFormated>
    <izvorni_sadrzaj>
      <item>ŽDO GUO Osijek</item>
      <item>Mirsad Demirović</item>
      <item>Josip Marinović</item>
    </izvorni_sadrzaj>
    <derivirana_varijabla naziv="DomainObject.Predmet.OstaliListNazivFormated_1">
      <item>ŽDO GUO Osijek</item>
      <item>Mirsad Demirović</item>
      <item>Josip Marinović</item>
    </derivirana_varijabla>
  </DomainObject.Predmet.OstaliListNazivFormated>
  <DomainObject.Predmet.OstaliListNazivFormatedOIB>
    <izvorni_sadrzaj>
      <item>ŽDO GUO Osijek</item>
      <item>Mirsad Demirović, OIB 18540805456</item>
      <item>Josip Marinović, OIB 14345032507</item>
    </izvorni_sadrzaj>
    <derivirana_varijabla naziv="DomainObject.Predmet.OstaliListNazivFormatedOIB_1">
      <item>ŽDO GUO Osijek</item>
      <item>Mirsad Demirović, OIB 18540805456</item>
      <item>Josip Marinović, OIB 14345032507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BELLA ISTRA društvo s ograničenom odgovornošću za turizam i putnička agencija</izvorni_sadrzaj>
    <derivirana_varijabla naziv="DomainObject.Predmet.ProtustrankaIDrugi_1">BELLA ISTRA društvo s ograničenom odgovornošću za turizam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BELLA ISTRA društvo s ograničenom odgovornošću za turizam i putnička agencija, OIB 30872046184, Antuna Gustava Matoša 11, 31220 Višnjevac</izvorni_sadrzaj>
    <derivirana_varijabla naziv="DomainObject.Predmet.ProtustrankaIDrugiAdressOIB_1">BELLA ISTRA društvo s ograničenom odgovornošću za turizam i putnička agencija, OIB 30872046184, Antuna Gustava Matoša 11,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studenog 2016.</izvorni_sadrzaj>
    <derivirana_varijabla naziv="DomainObject.Predmet.OdlukaRjesenje.DatumDonosenjaOdluke_1">10.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St-1695/2016-23</izvorni_sadrzaj>
    <derivirana_varijabla naziv="DomainObject.Predmet.OdlukaRjesenje.Oznaka_1">St-1695/2016-23</derivirana_varijabla>
  </DomainObject.Predmet.OdlukaRjesenje.Oznaka>
  <DomainObject.Predmet.SudioniciListNaziv>
    <izvorni_sadrzaj>
      <item>FINA RC OSIJEK</item>
      <item>BELLA ISTRA društvo s ograničenom odgovornošću za turizam i putnička agencija</item>
      <item>ŽDO GUO Osijek</item>
      <item>Mirsad Demirović</item>
      <item>Josip Marinović</item>
    </izvorni_sadrzaj>
    <derivirana_varijabla naziv="DomainObject.Predmet.SudioniciListNaziv_1">
      <item>FINA RC OSIJEK</item>
      <item>BELLA ISTRA društvo s ograničenom odgovornošću za turizam i putnička agencija</item>
      <item>ŽDO GUO Osijek</item>
      <item>Mirsad Demirović</item>
      <item>Josip Marinović</item>
    </derivirana_varijabla>
  </DomainObject.Predmet.SudioniciListNaziv>
  <DomainObject.Predmet.SudioniciListAdressOIB>
    <izvorni_sadrzaj>
      <item>FINA RC OSIJEK, OIB 85821130368</item>
      <item>BELLA ISTRA društvo s ograničenom odgovornošću za turizam i putnička agencija, OIB 30872046184, Antuna Gustava Matoša 11,31220 Višnjevac</item>
      <item>ŽDO GUO Osijek</item>
      <item>Mirsad Demirović, OIB 18540805456, Kolodvorska 4,32260 Gunja</item>
      <item>Josip Marinović, OIB 14345032507, A. G. Matoša 11,31220 Višnjevac</item>
    </izvorni_sadrzaj>
    <derivirana_varijabla naziv="DomainObject.Predmet.SudioniciListAdressOIB_1">
      <item>FINA RC OSIJEK, OIB 85821130368</item>
      <item>BELLA ISTRA društvo s ograničenom odgovornošću za turizam i putnička agencija, OIB 30872046184, Antuna Gustava Matoša 11,31220 Višnjevac</item>
      <item>ŽDO GUO Osijek</item>
      <item>Mirsad Demirović, OIB 18540805456, Kolodvorska 4,32260 Gunja</item>
      <item>Josip Marinović, OIB 14345032507, A. G. Matoša 11,31220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30872046184</item>
      <item>, OIB null</item>
      <item>, OIB 18540805456</item>
      <item>, OIB 14345032507</item>
    </izvorni_sadrzaj>
    <derivirana_varijabla naziv="DomainObject.Predmet.SudioniciListNazivOIB_1">
      <item>, OIB 85821130368</item>
      <item>, OIB 30872046184</item>
      <item>, OIB null</item>
      <item>, OIB 18540805456</item>
      <item>, OIB 14345032507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428</properties:Words>
  <properties:Characters>2392</properties:Characters>
  <properties:Lines>73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2016-11-15T11:05:00Z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