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4e7d" w14:paraId="6eb4e7d" w:rsidRDefault="00126CDC" w:rsidP="009A5F86" w:rsidR="00126CDC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FCB58.166063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126CDC" w:rsidP="00126CDC" w:rsidR="00126CDC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C71DAD">
        <w:rPr>
          <w:rFonts w:hAnsi="Times New Roman" w:ascii="Times New Roman"/>
          <w:szCs w:val="24"/>
          <w:lang w:val="hr-HR"/>
        </w:rPr>
        <w:t>DOKUMENT SERVIS</w:t>
      </w:r>
      <w:r w:rsidR="00873992">
        <w:rPr>
          <w:rFonts w:hAnsi="Times New Roman" w:ascii="Times New Roman"/>
          <w:szCs w:val="24"/>
          <w:lang w:val="hr-HR"/>
        </w:rPr>
        <w:t xml:space="preserve"> jednostavno društvo s ograničenom odgovornošću za usluge i trgovinu, </w:t>
      </w:r>
      <w:r w:rsidR="00F40FA9">
        <w:rPr>
          <w:rFonts w:hAnsi="Times New Roman" w:ascii="Times New Roman"/>
          <w:szCs w:val="24"/>
          <w:lang w:val="hr-HR"/>
        </w:rPr>
        <w:t xml:space="preserve">Zagreb, </w:t>
      </w:r>
      <w:r w:rsidR="00C71DAD">
        <w:rPr>
          <w:rFonts w:hAnsi="Times New Roman" w:ascii="Times New Roman"/>
          <w:szCs w:val="24"/>
          <w:lang w:val="hr-HR"/>
        </w:rPr>
        <w:t>A. Topić Mimare 14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C71DAD">
        <w:rPr>
          <w:rFonts w:hAnsi="Times New Roman" w:ascii="Times New Roman"/>
          <w:szCs w:val="24"/>
          <w:lang w:val="hr-HR"/>
        </w:rPr>
        <w:t>16329396910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 xml:space="preserve">22. </w:t>
      </w:r>
      <w:r>
        <w:rPr>
          <w:rFonts w:hAnsi="Times New Roman" w:ascii="Times New Roman"/>
          <w:szCs w:val="24"/>
          <w:lang w:val="hr-HR"/>
        </w:rPr>
        <w:t xml:space="preserve">svibnja 2017.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C71DAD">
        <w:rPr>
          <w:rFonts w:hAnsi="Times New Roman" w:ascii="Times New Roman"/>
          <w:szCs w:val="24"/>
          <w:lang w:val="hr-HR"/>
        </w:rPr>
        <w:t>DOKUMENT SERVIS jednostavno društvo s ograničenom odgovornošću za usluge i trgovinu, Zagreb, A. Topić Mimare 14, OIB 16329396910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9A5F86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 xml:space="preserve">. svibnja 2017. godine u </w:t>
      </w:r>
      <w:r w:rsidR="00534935">
        <w:rPr>
          <w:rFonts w:hAnsi="Times New Roman" w:ascii="Times New Roman"/>
          <w:szCs w:val="24"/>
        </w:rPr>
        <w:t>1</w:t>
      </w:r>
      <w:r w:rsidR="00C71DAD">
        <w:rPr>
          <w:rFonts w:hAnsi="Times New Roman" w:ascii="Times New Roman"/>
          <w:szCs w:val="24"/>
        </w:rPr>
        <w:t>1,15</w:t>
      </w:r>
      <w:r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C71DAD">
        <w:rPr>
          <w:rFonts w:hAnsi="Times New Roman" w:ascii="Times New Roman"/>
          <w:szCs w:val="24"/>
        </w:rPr>
        <w:t>Mateo Erceg</w:t>
      </w:r>
      <w:r>
        <w:rPr>
          <w:rFonts w:hAnsi="Times New Roman" w:ascii="Times New Roman"/>
          <w:szCs w:val="24"/>
        </w:rPr>
        <w:t xml:space="preserve"> (OIB </w:t>
      </w:r>
      <w:r w:rsidR="00C71DAD">
        <w:rPr>
          <w:rFonts w:hAnsi="Times New Roman" w:ascii="Times New Roman"/>
          <w:szCs w:val="24"/>
        </w:rPr>
        <w:t>93602617826</w:t>
      </w:r>
      <w:r w:rsidR="009A5F86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 iz </w:t>
      </w:r>
      <w:r w:rsidR="00C71DAD">
        <w:rPr>
          <w:rFonts w:hAnsi="Times New Roman" w:ascii="Times New Roman"/>
          <w:szCs w:val="24"/>
        </w:rPr>
        <w:t>Zagreba, Radnička c. 30</w:t>
      </w:r>
      <w:r>
        <w:rPr>
          <w:rFonts w:hAnsi="Times New Roman" w:ascii="Times New Roman"/>
          <w:szCs w:val="24"/>
        </w:rPr>
        <w:t xml:space="preserve">. </w:t>
      </w:r>
    </w:p>
    <w:p w:rsidRDefault="00126CDC" w:rsidP="00126CDC" w:rsidR="00126CDC">
      <w:pPr>
        <w:pStyle w:val="BodyText21"/>
        <w:rPr>
          <w:rFonts w:hAnsi="Times New Roman" w:ascii="Times New Roman"/>
          <w:szCs w:val="24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C71DAD">
        <w:rPr>
          <w:rFonts w:hAnsi="Times New Roman" w:ascii="Times New Roman"/>
          <w:szCs w:val="24"/>
          <w:lang w:val="hr-HR"/>
        </w:rPr>
        <w:t>DOKUMENT SERVIS jednostavno društvo s ograničenom odgovornošću za usluge i trgovinu, Zagreb, A. Topić Mimare 14, OIB 16329396910</w:t>
      </w:r>
      <w:r>
        <w:rPr>
          <w:rFonts w:hAnsi="Times New Roman" w:ascii="Times New Roman"/>
          <w:szCs w:val="24"/>
          <w:lang w:val="hr-HR"/>
        </w:rPr>
        <w:t>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lastRenderedPageBreak/>
        <w:t xml:space="preserve">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126CDC" w:rsidP="00126CDC" w:rsidR="00126CDC">
      <w:pPr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Nada Nekić Plevko</w:t>
      </w:r>
      <w:r w:rsidR="00AE5AAD">
        <w:rPr>
          <w:rFonts w:hAnsi="Times New Roman" w:ascii="Times New Roman"/>
          <w:szCs w:val="24"/>
          <w:lang w:val="hr-HR"/>
        </w:rPr>
        <w:t>, v.r.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E5AAD" w:rsidR="00AE5AA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AE5AAD" w:rsidR="00AE5AA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AE5AAD" w:rsidR="00AE5AA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AE5AAD" w:rsidRPr="00526871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E4E" w:rsidP="00AD03AF" w:rsidR="00881E4E">
      <w:r>
        <w:separator/>
      </w:r>
    </w:p>
  </w:endnote>
  <w:endnote w:id="0" w:type="continuationSeparator">
    <w:p w:rsidRDefault="00881E4E" w:rsidP="00AD03AF" w:rsidR="00881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AAD" w:rsidRPr="00AE5AA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E4E" w:rsidP="00AD03AF" w:rsidR="00881E4E">
      <w:r>
        <w:separator/>
      </w:r>
    </w:p>
  </w:footnote>
  <w:footnote w:id="0" w:type="continuationSeparator">
    <w:p w:rsidRDefault="00881E4E" w:rsidP="00AD03AF" w:rsidR="00881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St-37</w:t>
    </w:r>
    <w:r w:rsidR="00C71DAD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9A5F86" w:rsidR="009A5F86" w:rsidRPr="009A5F86">
    <w:pPr>
      <w:pStyle w:val="Zaglavlje"/>
      <w:jc w:val="right"/>
      <w:rPr>
        <w:rFonts w:hAnsi="Times New Roman" w:ascii="Times New Roman"/>
      </w:rPr>
    </w:pPr>
    <w:r w:rsidRPr="009A5F86">
      <w:rPr>
        <w:rFonts w:hAnsi="Times New Roman" w:ascii="Times New Roman"/>
        <w:lang w:val="hr-HR"/>
      </w:rPr>
      <w:t>44. St-37</w:t>
    </w:r>
    <w:r w:rsidR="00C71DAD">
      <w:rPr>
        <w:rFonts w:hAnsi="Times New Roman" w:ascii="Times New Roman"/>
        <w:lang w:val="hr-HR"/>
      </w:rPr>
      <w:t>6</w:t>
    </w:r>
    <w:r w:rsidRPr="009A5F86">
      <w:rPr>
        <w:rFonts w:hAnsi="Times New Roman" w:ascii="Times New Roman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47B97"/>
    <w:rsid w:val="00057029"/>
    <w:rsid w:val="000858FB"/>
    <w:rsid w:val="000B3673"/>
    <w:rsid w:val="000E168E"/>
    <w:rsid w:val="000F1656"/>
    <w:rsid w:val="00112A01"/>
    <w:rsid w:val="0012185F"/>
    <w:rsid w:val="00126CDC"/>
    <w:rsid w:val="00136248"/>
    <w:rsid w:val="00155A88"/>
    <w:rsid w:val="00156B8A"/>
    <w:rsid w:val="001627F0"/>
    <w:rsid w:val="001A3A1D"/>
    <w:rsid w:val="001A7B9D"/>
    <w:rsid w:val="001B06BC"/>
    <w:rsid w:val="002B536A"/>
    <w:rsid w:val="00387036"/>
    <w:rsid w:val="003A315F"/>
    <w:rsid w:val="003F5BA2"/>
    <w:rsid w:val="00425ED9"/>
    <w:rsid w:val="0048081A"/>
    <w:rsid w:val="00487DF5"/>
    <w:rsid w:val="00534935"/>
    <w:rsid w:val="0058481B"/>
    <w:rsid w:val="005909A0"/>
    <w:rsid w:val="005D2ED8"/>
    <w:rsid w:val="005E38F1"/>
    <w:rsid w:val="006522C6"/>
    <w:rsid w:val="00685426"/>
    <w:rsid w:val="00690BEB"/>
    <w:rsid w:val="00756E2B"/>
    <w:rsid w:val="007711B7"/>
    <w:rsid w:val="00773247"/>
    <w:rsid w:val="007A5D3B"/>
    <w:rsid w:val="007B2CD0"/>
    <w:rsid w:val="008569C4"/>
    <w:rsid w:val="00873992"/>
    <w:rsid w:val="00881E4E"/>
    <w:rsid w:val="008D61D2"/>
    <w:rsid w:val="008F64D7"/>
    <w:rsid w:val="00947F45"/>
    <w:rsid w:val="00975F2D"/>
    <w:rsid w:val="009A5F86"/>
    <w:rsid w:val="00A249F3"/>
    <w:rsid w:val="00A42BB3"/>
    <w:rsid w:val="00A6455F"/>
    <w:rsid w:val="00A85182"/>
    <w:rsid w:val="00AA3C80"/>
    <w:rsid w:val="00AC17F5"/>
    <w:rsid w:val="00AD03AF"/>
    <w:rsid w:val="00AD380E"/>
    <w:rsid w:val="00AE5AAD"/>
    <w:rsid w:val="00B00402"/>
    <w:rsid w:val="00B062EF"/>
    <w:rsid w:val="00B453F7"/>
    <w:rsid w:val="00B8053E"/>
    <w:rsid w:val="00C22E70"/>
    <w:rsid w:val="00C71DAD"/>
    <w:rsid w:val="00C900A4"/>
    <w:rsid w:val="00CA5642"/>
    <w:rsid w:val="00CB7B4E"/>
    <w:rsid w:val="00CD5944"/>
    <w:rsid w:val="00CE7AFA"/>
    <w:rsid w:val="00DF3E1D"/>
    <w:rsid w:val="00E01C41"/>
    <w:rsid w:val="00E31F73"/>
    <w:rsid w:val="00E42AD9"/>
    <w:rsid w:val="00E918A1"/>
    <w:rsid w:val="00E92428"/>
    <w:rsid w:val="00E95864"/>
    <w:rsid w:val="00EB0F27"/>
    <w:rsid w:val="00EE0730"/>
    <w:rsid w:val="00EF0406"/>
    <w:rsid w:val="00F1108F"/>
    <w:rsid w:val="00F40FA9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DOKUMENT SERVIS jednostavno društvo s ograničenom odgovornošću za usluge i trgovinu zastupanog po punomoćniku Dubravko Glinac Bezjak</izvorni_sadrzaj>
    <derivirana_varijabla naziv="DomainObject.Predmet.ProtustrankaFormated_1">  DOKUMENT SERVIS jednostavno društvo s ograničenom odgovornošću za usluge i trgovinu zastupanog po punomoćniku Dubravko Glinac Bezjak</derivirana_varijabla>
  </DomainObject.Predmet.ProtustrankaFormated>
  <DomainObject.Predmet.ProtustrankaFormatedOIB>
    <izvorni_sadrzaj>  DOKUMENT SERVIS jednostavno društvo s ograničenom odgovornošću za usluge i trgovinu, OIB 16329396910 zastupanog po punomoćniku Dubravko Glinac Bezjak</izvorni_sadrzaj>
    <derivirana_varijabla naziv="DomainObject.Predmet.ProtustrankaFormatedOIB_1">  DOKUMENT SERVIS jednostavno društvo s ograničenom odgovornošću za usluge i trgovinu, OIB 16329396910 zastupanog po punomoćniku Dubravko Glinac Bezjak</derivirana_varijabla>
  </DomainObject.Predmet.ProtustrankaFormatedOIB>
  <DomainObject.Predmet.ProtustrankaFormatedWithAdress>
    <izvorni_sadrzaj> DOKUMENT SERVIS jednostavno društvo s ograničenom odgovornošću za usluge i trgovinu, A. Topić Mimare 14, 10000 Zagreb zastupanog po punomoćniku Dubravko Glinac Bezjak</izvorni_sadrzaj>
    <derivirana_varijabla naziv="DomainObject.Predmet.ProtustrankaFormatedWithAdress_1"> DOKUMENT SERVIS jednostavno društvo s ograničenom odgovornošću za usluge i trgovinu, A. Topić Mimare 14, 10000 Zagreb zastupanog po punomoćniku Dubravko Glinac Bezjak</derivirana_varijabla>
  </DomainObject.Predmet.ProtustrankaFormatedWithAdress>
  <DomainObject.Predmet.ProtustrankaFormatedWithAdressOIB>
    <izvorni_sadrzaj> DOKUMENT SERVIS jednostavno društvo s ograničenom odgovornošću za usluge i trgovinu, OIB 16329396910, A. Topić Mimare 14, 10000 Zagreb zastupanog po punomoćniku Dubravko Glinac Bezjak</izvorni_sadrzaj>
    <derivirana_varijabla naziv="DomainObject.Predmet.ProtustrankaFormatedWithAdressOIB_1"> DOKUMENT SERVIS jednostavno društvo s ograničenom odgovornošću za usluge i trgovinu, OIB 16329396910, A. Topić Mimare 14, 10000 Zagreb zastupanog po punomoćniku Dubravko Glinac Bezjak</derivirana_varijabla>
  </DomainObject.Predmet.ProtustrankaFormatedWithAdressOIB>
  <DomainObject.Predmet.ProtustrankaWithAdress>
    <izvorni_sadrzaj>DOKUMENT SERVIS jednostavno društvo s ograničenom odgovornošću za usluge i trgovinu A. Topić Mimare 14, 10000 Zagreb</izvorni_sadrzaj>
    <derivirana_varijabla naziv="DomainObject.Predmet.ProtustrankaWithAdress_1">DOKUMENT SERVIS jednostavno društvo s ograničenom odgovornošću za usluge i trgovinu A. Topić Mimare 14, 10000 Zagreb</derivirana_varijabla>
  </DomainObject.Predmet.ProtustrankaWithAdress>
  <DomainObject.Predmet.ProtustrankaWithAdressOIB>
    <izvorni_sadrzaj>DOKUMENT SERVIS jednostavno društvo s ograničenom odgovornošću za usluge i trgovinu, OIB 16329396910, A. Topić Mimare 14, 10000 Zagreb</izvorni_sadrzaj>
    <derivirana_varijabla naziv="DomainObject.Predmet.ProtustrankaWithAdressOIB_1">DOKUMENT SERVIS jednostavno društvo s ograničenom odgovornošću za usluge i trgovinu, OIB 16329396910, A. Topić Mimare 14, 10000 Zagreb</derivirana_varijabla>
  </DomainObject.Predmet.ProtustrankaWithAdressOIB>
  <DomainObject.Predmet.ProtustrankaNazivFormated>
    <izvorni_sadrzaj>DOKUMENT SERVIS jednostavno društvo s ograničenom odgovornošću za usluge i trgovinu</izvorni_sadrzaj>
    <derivirana_varijabla naziv="DomainObject.Predmet.ProtustrankaNazivFormated_1">DOKUMENT SERVIS jednostavno društvo s ograničenom odgovornošću za usluge i trgovinu</derivirana_varijabla>
  </DomainObject.Predmet.ProtustrankaNazivFormated>
  <DomainObject.Predmet.ProtustrankaNazivFormatedOIB>
    <izvorni_sadrzaj>DOKUMENT SERVIS jednostavno društvo s ograničenom odgovornošću za usluge i trgovinu, OIB 16329396910</izvorni_sadrzaj>
    <derivirana_varijabla naziv="DomainObject.Predmet.ProtustrankaNazivFormatedOIB_1">DOKUMENT SERVIS jednostavno društvo s ograničenom odgovornošću za usluge i trgovinu, OIB 16329396910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DOKUMENT SERVIS jednostavno društvo s ograničenom odgovornošću za usluge i trgovinu zastupanog po punomoćniku Dubravko Glinac Bezjak</item>
    </izvorni_sadrzaj>
    <derivirana_varijabla naziv="DomainObject.Predmet.ProtuStrankaListFormated_1">
      <item>DOKUMENT SERVIS jednostavno društvo s ograničenom odgovornošću za usluge i trgovinu zastupanog po punomoćniku Dubravko Glinac Bezjak</item>
    </derivirana_varijabla>
  </DomainObject.Predmet.ProtuStrankaListFormated>
  <DomainObject.Predmet.ProtuStrankaListFormatedOIB>
    <izvorni_sadrzaj>
      <item>DOKUMENT SERVIS jednostavno društvo s ograničenom odgovornošću za usluge i trgovinu, OIB 16329396910 zastupanog po punomoćniku Dubravko Glinac Bezjak</item>
    </izvorni_sadrzaj>
    <derivirana_varijabla naziv="DomainObject.Predmet.ProtuStrankaListFormatedOIB_1">
      <item>DOKUMENT SERVIS jednostavno društvo s ograničenom odgovornošću za usluge i trgovinu, OIB 16329396910 zastupanog po punomoćniku Dubravko Glinac Bezjak</item>
    </derivirana_varijabla>
  </DomainObject.Predmet.ProtuStrankaListFormatedOIB>
  <DomainObject.Predmet.ProtuStrankaListFormatedWithAdress>
    <izvorni_sadrzaj>
      <item>DOKUMENT SERVIS jednostavno društvo s ograničenom odgovornošću za usluge i trgovinu, A. Topić Mimare 14, 10000 Zagreb zastupanog po punomoćniku Dubravko Glinac Bezjak</item>
    </izvorni_sadrzaj>
    <derivirana_varijabla naziv="DomainObject.Predmet.ProtuStrankaListFormatedWithAdress_1">
      <item>DOKUMENT SERVIS jednostavno društvo s ograničenom odgovornošću za usluge i trgovinu, A. Topić Mimare 14, 10000 Zagreb zastupanog po punomoćniku Dubravko Glinac Bezjak</item>
    </derivirana_varijabla>
  </DomainObject.Predmet.ProtuStrankaListFormatedWithAdress>
  <DomainObject.Predmet.ProtuStrankaListFormatedWithAdressOIB>
    <izvorni_sadrzaj>
      <item>DOKUMENT SERVIS jednostavno društvo s ograničenom odgovornošću za usluge i trgovinu, OIB 16329396910, A. Topić Mimare 14, 10000 Zagreb zastupanog po punomoćniku Dubravko Glinac Bezjak</item>
    </izvorni_sadrzaj>
    <derivirana_varijabla naziv="DomainObject.Predmet.ProtuStrankaListFormatedWithAdressOIB_1">
      <item>DOKUMENT SERVIS jednostavno društvo s ograničenom odgovornošću za usluge i trgovinu, OIB 16329396910, A. Topić Mimare 14, 10000 Zagreb zastupanog po punomoćniku Dubravko Glinac Bezjak</item>
    </derivirana_varijabla>
  </DomainObject.Predmet.ProtuStrankaListFormatedWithAdressOIB>
  <DomainObject.Predmet.ProtuStrankaListNazivFormated>
    <izvorni_sadrzaj>
      <item>DOKUMENT SERVIS jednostavno društvo s ograničenom odgovornošću za usluge i trgovinu</item>
    </izvorni_sadrzaj>
    <derivirana_varijabla naziv="DomainObject.Predmet.ProtuStrankaListNazivFormated_1">
      <item>DOKUMENT SERVIS jednostavno društvo s ograničenom odgovornošću za usluge i trgovinu</item>
    </derivirana_varijabla>
  </DomainObject.Predmet.ProtuStrankaListNazivFormated>
  <DomainObject.Predmet.ProtuStrankaListNazivFormatedOIB>
    <izvorni_sadrzaj>
      <item>DOKUMENT SERVIS jednostavno društvo s ograničenom odgovornošću za usluge i trgovinu, OIB 16329396910</item>
    </izvorni_sadrzaj>
    <derivirana_varijabla naziv="DomainObject.Predmet.ProtuStrankaListNazivFormatedOIB_1">
      <item>DOKUMENT SERVIS jednostavno društvo s ograničenom odgovornošću za usluge i trgovinu, OIB 16329396910</item>
    </derivirana_varijabla>
  </DomainObject.Predmet.ProtuStrankaListNazivFormatedOIB>
  <DomainObject.Predmet.OstaliListFormated>
    <izvorni_sadrzaj>
      <item>Dubravko Glinac Bezjak punomoćnik sudionika u postupku DOKUMENT SERVIS jednostavno društvo s ograničenom odgovornošću za usluge i trgovinu</item>
    </izvorni_sadrzaj>
    <derivirana_varijabla naziv="DomainObject.Predmet.OstaliListFormated_1">
      <item>Dubravko Glinac Bezjak punomoćnik sudionika u postupku DOKUMENT SERVIS jednostavno društvo s ograničenom odgovornošću za usluge i trgovinu</item>
    </derivirana_varijabla>
  </DomainObject.Predmet.OstaliListFormated>
  <DomainObject.Predmet.OstaliListFormatedOIB>
    <izvorni_sadrzaj>
      <item>Dubravko Glinac Bezjak, OIB 35522999683 punomoćnik sudionika u postupku DOKUMENT SERVIS jednostavno društvo s ograničenom odgovornošću za usluge i trgovinu</item>
    </izvorni_sadrzaj>
    <derivirana_varijabla naziv="DomainObject.Predmet.OstaliListFormatedOIB_1">
      <item>Dubravko Glinac Bezjak, OIB 35522999683 punomoćnik sudionika u postupku DOKUMENT SERVIS jednostavno društvo s ograničenom odgovornošću za usluge i trgovinu</item>
    </derivirana_varijabla>
  </DomainObject.Predmet.OstaliListFormatedOIB>
  <DomainObject.Predmet.OstaliListFormatedWithAdress>
    <izvorni_sadrzaj>
      <item>Dubravko Glinac Bezjak, Ul. Ante Topić Mimare 14, 10000 Zagreb punomoćnik sudionika u postupku DOKUMENT SERVIS jednostavno društvo s ograničenom odgovornošću za usluge i trgovinu</item>
    </izvorni_sadrzaj>
    <derivirana_varijabla naziv="DomainObject.Predmet.OstaliListFormatedWithAdress_1">
      <item>Dubravko Glinac Bezjak, Ul. Ante Topić Mimare 14, 10000 Zagreb punomoćnik sudionika u postupku DOKUMENT SERVIS jednostavno društvo s ograničenom odgovornošću za usluge i trgovinu</item>
    </derivirana_varijabla>
  </DomainObject.Predmet.OstaliListFormatedWithAdress>
  <DomainObject.Predmet.OstaliListFormatedWithAdressOIB>
    <izvorni_sadrzaj>
      <item>Dubravko Glinac Bezjak, OIB 35522999683, Ul. Ante Topić Mimare 14, 10000 Zagreb punomoćnik sudionika u postupku DOKUMENT SERVIS jednostavno društvo s ograničenom odgovornošću za usluge i trgovinu</item>
    </izvorni_sadrzaj>
    <derivirana_varijabla naziv="DomainObject.Predmet.OstaliListFormatedWithAdressOIB_1">
      <item>Dubravko Glinac Bezjak, OIB 35522999683, Ul. Ante Topić Mimare 14, 10000 Zagreb punomoćnik sudionika u postupku DOKUMENT SERVIS jednostavno društvo s ograničenom odgovornošću za usluge i trgovinu</item>
    </derivirana_varijabla>
  </DomainObject.Predmet.OstaliListFormatedWithAdressOIB>
  <DomainObject.Predmet.OstaliListNazivFormated>
    <izvorni_sadrzaj>
      <item>Dubravko Glinac Bezjak</item>
    </izvorni_sadrzaj>
    <derivirana_varijabla naziv="DomainObject.Predmet.OstaliListNazivFormated_1">
      <item>Dubravko Glinac Bezjak</item>
    </derivirana_varijabla>
  </DomainObject.Predmet.OstaliListNazivFormated>
  <DomainObject.Predmet.OstaliListNazivFormatedOIB>
    <izvorni_sadrzaj>
      <item>Dubravko Glinac Bezjak, OIB 35522999683</item>
    </izvorni_sadrzaj>
    <derivirana_varijabla naziv="DomainObject.Predmet.OstaliListNazivFormatedOIB_1">
      <item>Dubravko Glinac Bezjak, OIB 35522999683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DOKUMENT SERVIS jednostavno društvo s ograničenom odgovornošću za usluge i trgovinu</izvorni_sadrzaj>
    <derivirana_varijabla naziv="DomainObject.Predmet.ProtustrankaIDrugi_1">DOKUMENT SERVIS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DOKUMENT SERVIS jednostavno društvo s ograničenom odgovornošću za usluge i trgovinu, OIB 16329396910, A. Topić Mimare 14, 10000 Zagreb</izvorni_sadrzaj>
    <derivirana_varijabla naziv="DomainObject.Predmet.ProtustrankaIDrugiAdressOIB_1">DOKUMENT SERVIS jednostavno društvo s ograničenom odgovornošću za usluge i trgovinu, OIB 16329396910, A. Topić Mimare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DOKUMENT SERVIS jednostavno društvo s ograničenom odgovornošću za usluge i trgovinu</item>
      <item>Dubravko Glinac Bezjak</item>
    </izvorni_sadrzaj>
    <derivirana_varijabla naziv="DomainObject.Predmet.SudioniciListNaziv_1">
      <item>FINA Regionalni centar Zagreb</item>
      <item>DOKUMENT SERVIS jednostavno društvo s ograničenom odgovornošću za usluge i trgovinu</item>
      <item>Dubravko Glinac Bezjak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DOKUMENT SERVIS jednostavno društvo s ograničenom odgovornošću za usluge i trgovinu, OIB 16329396910, A. Topić Mimare 14,10000 Zagreb</item>
      <item>Dubravko Glinac Bezjak, OIB 35522999683, Ul. Ante Topić Mimare 14,10000 Zagreb</item>
    </izvorni_sadrzaj>
    <derivirana_varijabla naziv="DomainObject.Predmet.SudioniciListAdressOIB_1">
      <item>FINA Regionalni centar Zagreb, OIB 85821130368, Trg svibanjskih žrtava 1995. br. 1,10000 Zagreb</item>
      <item>DOKUMENT SERVIS jednostavno društvo s ograničenom odgovornošću za usluge i trgovinu, OIB 16329396910, A. Topić Mimare 14,10000 Zagreb</item>
      <item>Dubravko Glinac Bezjak, OIB 35522999683, Ul. Ante Topić Mimare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16329396910</item>
      <item>, OIB 35522999683</item>
    </izvorni_sadrzaj>
    <derivirana_varijabla naziv="DomainObject.Predmet.SudioniciListNazivOIB_1">
      <item>, OIB 85821130368</item>
      <item>, OIB 16329396910</item>
      <item>, OIB 35522999683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2603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2017-05-22T09:20:00Z</dcterms:created>
  <dc:creator>Nada Nekić Plevko</dc:creator>
  <cp:lastModifiedBy>Jasna Mirt</cp:lastModifiedBy>
  <cp:lastPrinted>2017-05-22T09:23:00Z</cp:lastPrinted>
  <dcterms:modified xmlns:xsi="http://www.w3.org/2001/XMLSchema-instance" xsi:type="dcterms:W3CDTF">2017-05-22T09:23:00Z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