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1276" w14:paraId="4e21276" w:rsidRDefault="00CF5C2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1655445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5C28" w:rsidP="00CF5C28" w:rsidR="00AE649C">
      <w:pPr>
        <w:pStyle w:val="NormaleSPIS"/>
        <w:spacing w:after="0"/>
      </w:pPr>
      <w:r>
        <w:t xml:space="preserve">     Republika Hrvatska</w:t>
      </w:r>
    </w:p>
    <w:p w:rsidRDefault="00CF5C28" w:rsidP="00CF5C28" w:rsidR="00CF5C28">
      <w:pPr>
        <w:pStyle w:val="NormaleSPIS"/>
        <w:spacing w:after="0"/>
      </w:pPr>
      <w:r>
        <w:t>Trgovački sud u Bjelovaru</w:t>
      </w:r>
    </w:p>
    <w:p w:rsidRDefault="00CF5C28" w:rsidP="00CF5C28" w:rsidR="00CF5C28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CF5C28" w:rsidP="00CF5C28" w:rsidR="00CF5C28">
      <w:pPr>
        <w:pStyle w:val="NormaleSPIS"/>
        <w:jc w:val="right"/>
        <w:rPr>
          <w:b/>
        </w:rPr>
      </w:pPr>
      <w:r>
        <w:t>Poslovni broj:7 St-325/2017-8</w:t>
      </w:r>
    </w:p>
    <w:p w:rsidRDefault="00CF5C28" w:rsidP="00CF5C28" w:rsidR="00CF5C28">
      <w:pPr>
        <w:jc w:val="center"/>
      </w:pPr>
      <w:r>
        <w:t>U  I M E  R E P U B L I K E   H R V A T  S K E</w:t>
      </w:r>
    </w:p>
    <w:p w:rsidRDefault="00CF5C28" w:rsidP="00CF5C28" w:rsidR="00CF5C28">
      <w:pPr>
        <w:jc w:val="center"/>
        <w:rPr>
          <w:b/>
        </w:rPr>
      </w:pPr>
      <w:r>
        <w:t xml:space="preserve"> R J E Š E N J E</w:t>
      </w:r>
    </w:p>
    <w:p w:rsidRDefault="00CF5C28" w:rsidP="00CF5C28" w:rsidR="00CF5C28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MACK NO. 1 j.d.o.o. za trgovinu i ugostiteljstvo iz Novog Sela Rok, Rade Končara 2, MBS 070113259, OIB 09270542227, 14. studenog 2017. </w:t>
      </w:r>
    </w:p>
    <w:p w:rsidRDefault="00CF5C28" w:rsidP="00CF5C28" w:rsidR="00CF5C28">
      <w:pPr>
        <w:jc w:val="center"/>
        <w:rPr>
          <w:b/>
        </w:rPr>
      </w:pPr>
      <w:r>
        <w:t>r i j e š i o   j e</w:t>
      </w:r>
    </w:p>
    <w:p w:rsidRDefault="00CF5C28" w:rsidP="00CF5C28" w:rsidR="00CF5C28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>nad dužnikom MACK NO. 1 j.d.o.o. za trgovinu i ugostiteljstvo iz Novog Sela Rok, Rade Končara 2, MBS 070113259, OIB 09270542227.</w:t>
      </w:r>
    </w:p>
    <w:p w:rsidRDefault="00CF5C28" w:rsidP="00CF5C28" w:rsidR="00CF5C28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Ivan Čulić iz Križevaca, Trg Josipa </w:t>
      </w:r>
      <w:proofErr w:type="spellStart"/>
      <w:r>
        <w:t>Jurja</w:t>
      </w:r>
      <w:proofErr w:type="spellEnd"/>
      <w:r>
        <w:t xml:space="preserve"> Strossmayera 25, OIB 28643153330. </w:t>
      </w:r>
    </w:p>
    <w:p w:rsidRDefault="00CF5C28" w:rsidP="00CF5C28" w:rsidR="00CF5C28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>nad dužnikom MACK NO. 1 j.d.o.o. za trgovinu i ugostiteljstvo iz Novog Sela Rok, Rade Končara 2, MBS 070113259, OIB 09270542227.</w:t>
      </w:r>
    </w:p>
    <w:p w:rsidRDefault="00CF5C28" w:rsidP="00CF5C28" w:rsidR="00CF5C28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14. studenog 2017. godine u</w:t>
      </w:r>
      <w:r>
        <w:rPr>
          <w:b/>
        </w:rPr>
        <w:t xml:space="preserve"> </w:t>
      </w:r>
      <w:r>
        <w:t>08,00 sati, kada je ovo rješenje stavljeno na e-oglasnu ploču ovog suda.</w:t>
      </w:r>
    </w:p>
    <w:p w:rsidRDefault="00CF5C28" w:rsidP="00CF5C28" w:rsidR="00CF5C28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CF5C28" w:rsidP="00CF5C28" w:rsidR="00CF5C28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CF5C28" w:rsidP="00CF5C28" w:rsidR="00CF5C28">
      <w:pPr>
        <w:jc w:val="center"/>
        <w:rPr>
          <w:b/>
        </w:rPr>
      </w:pPr>
      <w:r>
        <w:t>Obrazloženje</w:t>
      </w:r>
    </w:p>
    <w:p w:rsidRDefault="00CF5C28" w:rsidP="00CF5C28" w:rsidR="00CF5C28">
      <w:pPr>
        <w:jc w:val="both"/>
      </w:pPr>
      <w:r>
        <w:tab/>
        <w:t xml:space="preserve">Na prijedlog predlagatelja FINA, RC Zagreb, Podružnica Varaždin za otvaranje stečajnog postupka nad dužnikom MACK NO. 1 j.d.o.o. iz Novo Selo Rok, sud je pokrenuo postupak radi utvrđivanja uvjeta za otvaranje stečajnog postupka nad dužnikom, te u tom postupku utvrdio da dužnik nema imovine kojom bi se mogli pokriti troškovi stečajnog postupka, slijedom čega je svojim rješenjem 7 St-325/2017-6 od dana 11.09.2017.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11.09.2017. godine, pa kako nitko nije u </w:t>
      </w:r>
    </w:p>
    <w:p w:rsidRDefault="00CF5C28" w:rsidP="00CF5C28" w:rsidR="00CF5C28">
      <w:pPr>
        <w:jc w:val="both"/>
      </w:pPr>
    </w:p>
    <w:p w:rsidRDefault="00CF5C28" w:rsidP="00CF5C28" w:rsidR="00CF5C28">
      <w:pPr>
        <w:jc w:val="center"/>
      </w:pPr>
      <w:r>
        <w:t>2</w:t>
      </w:r>
    </w:p>
    <w:p w:rsidRDefault="00CF5C28" w:rsidP="00CF5C28" w:rsidR="00CF5C28">
      <w:pPr>
        <w:jc w:val="right"/>
      </w:pPr>
      <w:r>
        <w:t>Poslovni broj:7 St-325/2017-8</w:t>
      </w:r>
    </w:p>
    <w:p w:rsidRDefault="00CF5C28" w:rsidP="00CF5C28" w:rsidR="00CF5C28">
      <w:pPr>
        <w:jc w:val="both"/>
      </w:pP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CF5C28" w:rsidP="00CF5C28" w:rsidR="00CF5C28">
      <w:pPr>
        <w:ind w:firstLine="720"/>
        <w:jc w:val="center"/>
      </w:pPr>
      <w:r>
        <w:t xml:space="preserve">U Bjelovaru 14. studenog 2017. </w:t>
      </w:r>
    </w:p>
    <w:p w:rsidRDefault="00CF5C28" w:rsidP="00CF5C28" w:rsidR="00CF5C2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CF5C28" w:rsidP="00CF5C28" w:rsidR="00CF5C2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CF5C28" w:rsidP="00CF5C28" w:rsidR="00CF5C28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F5C28" w:rsidP="00CF5C28" w:rsidR="00CF5C28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  <w:t xml:space="preserve">    </w:t>
      </w:r>
    </w:p>
    <w:p w:rsidRDefault="00CF5C28" w:rsidP="00CF5C28" w:rsidR="00CF5C28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CF5C28" w:rsidP="00CF5C28" w:rsidR="00CF5C28">
      <w:pPr>
        <w:jc w:val="both"/>
      </w:pPr>
    </w:p>
    <w:p w:rsidRDefault="00CF5C28" w:rsidP="00CF5C28" w:rsidR="00CF5C28">
      <w:pPr>
        <w:ind w:firstLine="720"/>
        <w:jc w:val="both"/>
      </w:pPr>
      <w:r>
        <w:tab/>
      </w:r>
    </w:p>
    <w:p w:rsidRDefault="00CF5C28" w:rsidP="00CF5C28" w:rsidR="00CF5C28">
      <w:pPr>
        <w:jc w:val="both"/>
      </w:pPr>
      <w:r>
        <w:tab/>
      </w:r>
    </w:p>
    <w:p w:rsidRDefault="00CF5C28" w:rsidP="00CF5C28" w:rsidR="00CF5C28">
      <w:pPr>
        <w:jc w:val="both"/>
      </w:pPr>
      <w:r>
        <w:tab/>
      </w:r>
      <w:r>
        <w:tab/>
      </w:r>
      <w:r>
        <w:tab/>
      </w:r>
    </w:p>
    <w:p w:rsidRDefault="00CF5C28" w:rsidP="00CF5C28" w:rsidR="00CF5C2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5C28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29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St-325/2017-8</izvorni_sadrzaj>
    <derivirana_varijabla naziv="DomainObject.Oznaka_1">St-325/2017-8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MACK No. 1 jednostavno društvo s ograničenom odgovornošću za trgovinu i ugostiteljstvo</izvorni_sadrzaj>
    <derivirana_varijabla naziv="DomainObject.Predmet.ProtustrankaFormated_1">  MACK No. 1 jednostavno društvo s ograničenom odgovornošću za trgovinu i ugostiteljstvo</derivirana_varijabla>
  </DomainObject.Predmet.ProtustrankaFormated>
  <DomainObject.Predmet.ProtustrankaFormatedOIB>
    <izvorni_sadrzaj>  MACK No. 1 jednostavno društvo s ograničenom odgovornošću za trgovinu i ugostiteljstvo, OIB 09270542227</izvorni_sadrzaj>
    <derivirana_varijabla naziv="DomainObject.Predmet.ProtustrankaFormatedOIB_1">  MACK No. 1 jednostavno društvo s ograničenom odgovornošću za trgovinu i ugostiteljstvo, OIB 09270542227</derivirana_varijabla>
  </DomainObject.Predmet.ProtustrankaFormatedOIB>
  <DomainObject.Predmet.ProtustrankaFormatedWithAdress>
    <izvorni_sadrzaj> MACK No. 1 jednostavno društvo s ograničenom odgovornošću za trgovinu i ugostiteljstvo, Rade Končara 2, 40000 Novo Selo Rok</izvorni_sadrzaj>
    <derivirana_varijabla naziv="DomainObject.Predmet.ProtustrankaFormatedWithAdress_1"> MACK No. 1 jednostavno društvo s ograničenom odgovornošću za trgovinu i ugostiteljstvo, Rade Končara 2, 40000 Novo Selo Rok</derivirana_varijabla>
  </DomainObject.Predmet.ProtustrankaFormatedWithAdress>
  <DomainObject.Predmet.ProtustrankaFormatedWithAdressOIB>
    <izvorni_sadrzaj> MACK No. 1 jednostavno društvo s ograničenom odgovornošću za trgovinu i ugostiteljstvo, OIB 09270542227, Rade Končara 2, 40000 Novo Selo Rok</izvorni_sadrzaj>
    <derivirana_varijabla naziv="DomainObject.Predmet.ProtustrankaFormatedWithAdressOIB_1"> MACK No. 1 jednostavno društvo s ograničenom odgovornošću za trgovinu i ugostiteljstvo, OIB 09270542227, Rade Končara 2, 40000 Novo Selo Rok</derivirana_varijabla>
  </DomainObject.Predmet.ProtustrankaFormatedWithAdressOIB>
  <DomainObject.Predmet.ProtustrankaWithAdress>
    <izvorni_sadrzaj>MACK No. 1 jednostavno društvo s ograničenom odgovornošću za trgovinu i ugostiteljstvo Rade Končara 2, 40000 Novo Selo Rok</izvorni_sadrzaj>
    <derivirana_varijabla naziv="DomainObject.Predmet.ProtustrankaWithAdress_1">MACK No. 1 jednostavno društvo s ograničenom odgovornošću za trgovinu i ugostiteljstvo Rade Končara 2, 40000 Novo Selo Rok</derivirana_varijabla>
  </DomainObject.Predmet.ProtustrankaWithAdress>
  <DomainObject.Predmet.ProtustrankaWithAdressOIB>
    <izvorni_sadrzaj>MACK No. 1 jednostavno društvo s ograničenom odgovornošću za trgovinu i ugostiteljstvo, OIB 09270542227, Rade Končara 2, 40000 Novo Selo Rok</izvorni_sadrzaj>
    <derivirana_varijabla naziv="DomainObject.Predmet.ProtustrankaWithAdressOIB_1">MACK No. 1 jednostavno društvo s ograničenom odgovornošću za trgovinu i ugostiteljstvo, OIB 09270542227, Rade Končara 2, 40000 Novo Selo Rok</derivirana_varijabla>
  </DomainObject.Predmet.ProtustrankaWithAdressOIB>
  <DomainObject.Predmet.ProtustrankaNazivFormated>
    <izvorni_sadrzaj>MACK No. 1 jednostavno društvo s ograničenom odgovornošću za trgovinu i ugostiteljstvo</izvorni_sadrzaj>
    <derivirana_varijabla naziv="DomainObject.Predmet.ProtustrankaNazivFormated_1">MACK No. 1 jednostavno društvo s ograničenom odgovornošću za trgovinu i ugostiteljstvo</derivirana_varijabla>
  </DomainObject.Predmet.ProtustrankaNazivFormated>
  <DomainObject.Predmet.ProtustrankaNazivFormatedOIB>
    <izvorni_sadrzaj>MACK No. 1 jednostavno društvo s ograničenom odgovornošću za trgovinu i ugostiteljstvo, OIB 09270542227</izvorni_sadrzaj>
    <derivirana_varijabla naziv="DomainObject.Predmet.ProtustrankaNazivFormatedOIB_1">MACK No. 1 jednostavno društvo s ograničenom odgovornošću za trgovinu i ugostiteljstvo, OIB 09270542227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MACK No. 1 jednostavno društvo s ograničenom odgovornošću za trgovinu i ugostiteljstvo</item>
    </izvorni_sadrzaj>
    <derivirana_varijabla naziv="DomainObject.Predmet.ProtuStrankaListFormated_1">
      <item>MACK No. 1 jednostavno društvo s ograničenom odgovornošću za trgovinu i ugostiteljstvo</item>
    </derivirana_varijabla>
  </DomainObject.Predmet.ProtuStrankaListFormated>
  <DomainObject.Predmet.ProtuStrankaListFormatedOIB>
    <izvorni_sadrzaj>
      <item>MACK No. 1 jednostavno društvo s ograničenom odgovornošću za trgovinu i ugostiteljstvo, OIB 09270542227</item>
    </izvorni_sadrzaj>
    <derivirana_varijabla naziv="DomainObject.Predmet.ProtuStrankaListFormatedOIB_1">
      <item>MACK No. 1 jednostavno društvo s ograničenom odgovornošću za trgovinu i ugostiteljstvo, OIB 09270542227</item>
    </derivirana_varijabla>
  </DomainObject.Predmet.ProtuStrankaListFormatedOIB>
  <DomainObject.Predmet.ProtuStrankaListFormatedWithAdress>
    <izvorni_sadrzaj>
      <item>MACK No. 1 jednostavno društvo s ograničenom odgovornošću za trgovinu i ugostiteljstvo, Rade Končara 2, 40000 Novo Selo Rok</item>
    </izvorni_sadrzaj>
    <derivirana_varijabla naziv="DomainObject.Predmet.ProtuStrankaListFormatedWithAdress_1">
      <item>MACK No. 1 jednostavno društvo s ograničenom odgovornošću za trgovinu i ugostiteljstvo, Rade Končara 2, 40000 Novo Selo Rok</item>
    </derivirana_varijabla>
  </DomainObject.Predmet.ProtuStrankaListFormatedWithAdress>
  <DomainObject.Predmet.ProtuStrankaListFormatedWithAdressOIB>
    <izvorni_sadrzaj>
      <item>MACK No. 1 jednostavno društvo s ograničenom odgovornošću za trgovinu i ugostiteljstvo, OIB 09270542227, Rade Končara 2, 40000 Novo Selo Rok</item>
    </izvorni_sadrzaj>
    <derivirana_varijabla naziv="DomainObject.Predmet.ProtuStrankaListFormatedWithAdressOIB_1">
      <item>MACK No. 1 jednostavno društvo s ograničenom odgovornošću za trgovinu i ugostiteljstvo, OIB 09270542227, Rade Končara 2, 40000 Novo Selo Rok</item>
    </derivirana_varijabla>
  </DomainObject.Predmet.ProtuStrankaListFormatedWithAdressOIB>
  <DomainObject.Predmet.ProtuStrankaListNazivFormated>
    <izvorni_sadrzaj>
      <item>MACK No. 1 jednostavno društvo s ograničenom odgovornošću za trgovinu i ugostiteljstvo</item>
    </izvorni_sadrzaj>
    <derivirana_varijabla naziv="DomainObject.Predmet.ProtuStrankaListNazivFormated_1">
      <item>MACK No. 1 jednostavno društvo s ograničenom odgovornošću za trgovinu i ugostiteljstvo</item>
    </derivirana_varijabla>
  </DomainObject.Predmet.ProtuStrankaListNazivFormated>
  <DomainObject.Predmet.ProtuStrankaListNazivFormatedOIB>
    <izvorni_sadrzaj>
      <item>MACK No. 1 jednostavno društvo s ograničenom odgovornošću za trgovinu i ugostiteljstvo, OIB 09270542227</item>
    </izvorni_sadrzaj>
    <derivirana_varijabla naziv="DomainObject.Predmet.ProtuStrankaListNazivFormatedOIB_1">
      <item>MACK No. 1 jednostavno društvo s ograničenom odgovornošću za trgovinu i ugostiteljstvo, OIB 09270542227</item>
    </derivirana_varijabla>
  </DomainObject.Predmet.ProtuStrankaListNazivFormatedOIB>
  <DomainObject.Predmet.OstaliListFormated>
    <izvorni_sadrzaj>
      <item>sudski registar</item>
      <item>Županijsko državno odvjetništvo u Varaždinu</item>
      <item>Silvija Koletič</item>
    </izvorni_sadrzaj>
    <derivirana_varijabla naziv="DomainObject.Predmet.OstaliListFormated_1">
      <item>sudski registar</item>
      <item>Županijsko državno odvjetništvo u Varaždinu</item>
      <item>Silvija Koletič</item>
    </derivirana_varijabla>
  </DomainObject.Predmet.OstaliListFormated>
  <DomainObject.Predmet.OstaliListFormatedOIB>
    <izvorni_sadrzaj>
      <item>sudski registar</item>
      <item>Županijsko državno odvjetništvo u Varaždinu, OIB 23987413075</item>
      <item>Silvija Koletič, OIB 93266082226</item>
    </izvorni_sadrzaj>
    <derivirana_varijabla naziv="DomainObject.Predmet.OstaliListFormatedOIB_1">
      <item>sudski registar</item>
      <item>Županijsko državno odvjetništvo u Varaždinu, OIB 23987413075</item>
      <item>Silvija Koletič, OIB 93266082226</item>
    </derivirana_varijabla>
  </DomainObject.Predmet.OstaliListFormatedOIB>
  <DomainObject.Predmet.OstaliListFormatedWithAdress>
    <izvorni_sadrzaj>
      <item>sudski registar</item>
      <item>Županijsko državno odvjetništvo u Varaždinu</item>
      <item>Silvija Koletič, Tome Masaryka 12, 40000 Čakovec</item>
    </izvorni_sadrzaj>
    <derivirana_varijabla naziv="DomainObject.Predmet.OstaliListFormatedWithAdress_1">
      <item>sudski registar</item>
      <item>Županijsko državno odvjetništvo u Varaždinu</item>
      <item>Silvija Koletič, Tome Masaryka 12,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Varaždinu, OIB 23987413075</item>
      <item>Silvija Koletič, OIB 93266082226, Tome Masaryka 12, 40000 Čakovec</item>
    </izvorni_sadrzaj>
    <derivirana_varijabla naziv="DomainObject.Predmet.OstaliListFormatedWithAdressOIB_1">
      <item>sudski registar</item>
      <item>Županijsko državno odvjetništvo u Varaždinu, OIB 23987413075</item>
      <item>Silvija Koletič, OIB 93266082226, Tome Masaryka 12,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Silvija Koletič</item>
    </izvorni_sadrzaj>
    <derivirana_varijabla naziv="DomainObject.Predmet.OstaliListNazivFormated_1">
      <item>sudski registar</item>
      <item>Županijsko državno odvjetništvo u Varaždinu</item>
      <item>Silvija Koletič</item>
    </derivirana_varijabla>
  </DomainObject.Predmet.OstaliListNazivFormated>
  <DomainObject.Predmet.OstaliListNazivFormatedOIB>
    <izvorni_sadrzaj>
      <item>sudski registar</item>
      <item>Županijsko državno odvjetništvo u Varaždinu, OIB 23987413075</item>
      <item>Silvija Koletič, OIB 93266082226</item>
    </izvorni_sadrzaj>
    <derivirana_varijabla naziv="DomainObject.Predmet.OstaliListNazivFormatedOIB_1">
      <item>sudski registar</item>
      <item>Županijsko državno odvjetništvo u Varaždinu, OIB 23987413075</item>
      <item>Silvija Koletič, OIB 93266082226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St-325/2017-8</izvorni_sadrzaj>
    <derivirana_varijabla naziv="DomainObject.PoslovniBrojDokumenta_1">St-325/2017-8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MACK No. 1 jednostavno društvo s ograničenom odgovornošću za trgovinu i ugostiteljstvo</izvorni_sadrzaj>
    <derivirana_varijabla naziv="DomainObject.Predmet.ProtustrankaIDrugi_1">MACK No. 1 jednostavno društvo s ograničenom odgovornošću za trgovinu i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MACK No. 1 jednostavno društvo s ograničenom odgovornošću za trgovinu i ugostiteljstvo, OIB 09270542227, Rade Končara 2, 40000 Novo Selo Rok</izvorni_sadrzaj>
    <derivirana_varijabla naziv="DomainObject.Predmet.ProtustrankaIDrugiAdressOIB_1">MACK No. 1 jednostavno društvo s ograničenom odgovornošću za trgovinu i ugostiteljstvo, OIB 09270542227, Rade Končara 2,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MACK No. 1 jednostavno društvo s ograničenom odgovornošću za trgovinu i ugostiteljstvo</item>
      <item>sudski registar</item>
      <item>Županijsko državno odvjetništvo u Varaždinu</item>
      <item>Silvija Koletič</item>
    </izvorni_sadrzaj>
    <derivirana_varijabla naziv="DomainObject.Predmet.SudioniciListNaziv_1">
      <item>Financijska agencija, RC ZAGREB, Podružnica VARAŽDIN</item>
      <item>MACK No. 1 jednostavno društvo s ograničenom odgovornošću za trgovinu i ugostiteljstvo</item>
      <item>sudski registar</item>
      <item>Županijsko državno odvjetništvo u Varaždinu</item>
      <item>Silvija Koletič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MACK No. 1 jednostavno društvo s ograničenom odgovornošću za trgovinu i ugostiteljstvo, OIB 09270542227, Rade Končara 2,40000 Novo Selo Rok</item>
      <item>sudski registar</item>
      <item>Županijsko državno odvjetništvo u Varaždinu, OIB 23987413075</item>
      <item>Silvija Koletič, OIB 93266082226, Tome Masaryka 12,40000 Čakovec</item>
    </izvorni_sadrzaj>
    <derivirana_varijabla naziv="DomainObject.Predmet.SudioniciListAdressOIB_1">
      <item>Financijska agencija, RC ZAGREB, Podružnica VARAŽDIN, OIB 85821130368, A. Cesarca 2,42000 Varaždin</item>
      <item>MACK No. 1 jednostavno društvo s ograničenom odgovornošću za trgovinu i ugostiteljstvo, OIB 09270542227, Rade Končara 2,40000 Novo Selo Rok</item>
      <item>sudski registar</item>
      <item>Županijsko državno odvjetništvo u Varaždinu, OIB 23987413075</item>
      <item>Silvija Koletič, OIB 93266082226, Tome Masaryka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53427-5344-42C9-8E5E-19C6493D2A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2724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2017-11-14T06:55:00Z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St-325/2017-8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