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D2EA9" w:rsidR="00CF7B33" w:rsidRPr="00CF7B33">
        <w:tc>
          <w:tcPr>
            <w:tcW w:type="dxa" w:w="2985"/>
            <w:shd w:fill="auto" w:color="auto" w:val="clear"/>
          </w:tcPr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bookmarkStart w:name="_GoBack" w:id="0"/>
            <w:bookmarkEnd w:id="0"/>
            <w:r w:rsidRPr="00CF7B33">
              <w:rPr>
                <w:noProof/>
                <w:snapToGrid w:val="false"/>
                <w:szCs w:val="20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Republika Hrvatska</w:t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Trgovački sud u Varaždinu</w:t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Varaždin, Braće Radić 2</w:t>
            </w:r>
          </w:p>
        </w:tc>
      </w:tr>
    </w:tbl>
    <w:p w14:textId="bcccd39" w14:paraId="bcccd39" w:rsidRDefault="00CF7B33" w:rsidP="00CF7B33" w:rsidR="00CF7B33" w:rsidRPr="00CF7B33">
      <w:pPr>
        <w:widowControl w:val="false"/>
        <w:jc w:val="right"/>
        <w15:collapsed w:val="false"/>
        <w:rPr>
          <w:snapToGrid w:val="false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D2EA9" w:rsidR="00CF7B33" w:rsidRPr="00CF7B33">
        <w:trPr>
          <w:jc w:val="right"/>
        </w:trPr>
        <w:tc>
          <w:tcPr>
            <w:tcW w:type="dxa" w:w="4320"/>
          </w:tcPr>
          <w:p w:rsidRDefault="00CF7B33" w:rsidP="00FE715E" w:rsidR="00CF7B33" w:rsidRPr="00CF7B33">
            <w:pPr>
              <w:jc w:val="right"/>
            </w:pPr>
            <w:r w:rsidRPr="00CF7B33">
              <w:t>Poslovni broj: 5 St-</w:t>
            </w:r>
            <w:r w:rsidR="00FE715E">
              <w:t>22/18-</w:t>
            </w:r>
            <w:r>
              <w:t>3</w:t>
            </w:r>
            <w:r w:rsidRPr="00CF7B33">
              <w:t xml:space="preserve"> </w:t>
            </w:r>
          </w:p>
        </w:tc>
      </w:tr>
    </w:tbl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81351D" w:rsidP="00637444" w:rsidR="00637444">
      <w:pPr>
        <w:jc w:val="both"/>
      </w:pPr>
      <w:r>
        <w:tab/>
      </w:r>
      <w:r w:rsidR="00637444">
        <w:t>Trgovački sud u Varaždinu</w:t>
      </w:r>
      <w:r w:rsidR="00CF7B33">
        <w:t>,</w:t>
      </w:r>
      <w:r w:rsidR="00637444">
        <w:t xml:space="preserve">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FE715E">
        <w:t xml:space="preserve"> M.B.S. d.o.o., Družbinec, Komarska 20, OIB: 71367498218</w:t>
      </w:r>
      <w:r w:rsidR="00665A9B">
        <w:t xml:space="preserve">, </w:t>
      </w:r>
      <w:r w:rsidR="00FE715E">
        <w:t>19</w:t>
      </w:r>
      <w:r w:rsidR="00CF7B33">
        <w:t>. siječnja 2018.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CF7B33">
        <w:t xml:space="preserve"> </w:t>
      </w:r>
      <w:r w:rsidR="00FE715E">
        <w:t>M.B.S. d.o.o., Družbinec, Komarska 20, OIB: 71367498218</w:t>
      </w:r>
      <w:r w:rsidR="00740000">
        <w:t xml:space="preserve">, </w:t>
      </w:r>
      <w:r w:rsidR="00CB6C18">
        <w:t xml:space="preserve">iznosi </w:t>
      </w:r>
      <w:r w:rsidR="00FE715E">
        <w:t>5.640,56</w:t>
      </w:r>
      <w:r w:rsidR="004872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>oziva</w:t>
      </w:r>
      <w:r w:rsidR="00FE715E">
        <w:t>ju se direktori dužnika Stjepan Breški, Družbinec, Komarska 20, OIB: 75403160780 i Marijan Martinec, Družbinec, Komarska 66/a, OIB: 21832985933</w:t>
      </w:r>
      <w:r w:rsidR="00CF7B33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1F5BF6">
        <w:t xml:space="preserve"> podnesu</w:t>
      </w:r>
      <w:r w:rsidR="00D60907">
        <w:t xml:space="preserve">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>Upozorava</w:t>
      </w:r>
      <w:r w:rsidR="00CF7B33">
        <w:t>ju</w:t>
      </w:r>
      <w:r w:rsidR="00CB6C18">
        <w:t xml:space="preserve"> se </w:t>
      </w:r>
      <w:r w:rsidR="00FE715E">
        <w:t>direktori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 w:rsidR="001F5BF6">
        <w:t xml:space="preserve"> ne podnesu</w:t>
      </w:r>
      <w:r>
        <w:t xml:space="preserve">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1F5BF6" w:rsidP="0081351D" w:rsidR="001F5BF6">
      <w:pPr>
        <w:jc w:val="both"/>
      </w:pPr>
    </w:p>
    <w:p w:rsidRDefault="0081351D" w:rsidP="001F5BF6" w:rsidR="001F5BF6" w:rsidRPr="001F5BF6">
      <w:pPr>
        <w:jc w:val="center"/>
      </w:pPr>
      <w:r>
        <w:t>U Varaždinu</w:t>
      </w:r>
      <w:r w:rsidR="002B1115">
        <w:t>,</w:t>
      </w:r>
      <w:r>
        <w:t xml:space="preserve"> </w:t>
      </w:r>
      <w:r w:rsidR="00FE715E">
        <w:t>1</w:t>
      </w:r>
      <w:r w:rsidR="001F5BF6">
        <w:t>9. siječnja 2018</w:t>
      </w:r>
      <w:r>
        <w:t>.</w:t>
      </w:r>
    </w:p>
    <w:p w:rsidRDefault="001F5BF6" w:rsidP="001F5BF6" w:rsidR="001F5BF6" w:rsidRPr="00102896">
      <w:pPr>
        <w:ind w:left="4248"/>
        <w:jc w:val="center"/>
      </w:pPr>
      <w:r w:rsidRPr="00102896">
        <w:t>Sudac:</w:t>
      </w:r>
    </w:p>
    <w:p w:rsidRDefault="001F5BF6" w:rsidP="001F5BF6" w:rsidR="001F5BF6" w:rsidRPr="00102896">
      <w:pPr>
        <w:ind w:left="4248"/>
        <w:jc w:val="center"/>
      </w:pPr>
    </w:p>
    <w:p w:rsidRDefault="001F5BF6" w:rsidP="001F5BF6" w:rsidR="001F5BF6" w:rsidRPr="00102896">
      <w:pPr>
        <w:ind w:left="4248"/>
        <w:jc w:val="center"/>
      </w:pPr>
      <w:r w:rsidRPr="00102896">
        <w:t>Ksenija Flack-Makitan, v. r.</w:t>
      </w:r>
    </w:p>
    <w:p w:rsidRDefault="001F5BF6" w:rsidP="001F5BF6" w:rsidR="001F5BF6" w:rsidRPr="00102896"/>
    <w:p w:rsidRDefault="001F5BF6" w:rsidP="001F5BF6" w:rsidR="001F5BF6" w:rsidRPr="00102896">
      <w:pPr>
        <w:ind w:left="4248"/>
        <w:jc w:val="center"/>
      </w:pPr>
      <w:r w:rsidRPr="00102896">
        <w:t>Za točnost otpravka – ovlašteni službenik</w:t>
      </w:r>
    </w:p>
    <w:p w:rsidRDefault="00F949CB" w:rsidP="001F5BF6" w:rsidR="00F949CB" w:rsidRPr="006F44C4">
      <w:pPr>
        <w:jc w:val="both"/>
      </w:pPr>
    </w:p>
    <w:p w:rsidRDefault="001159F0" w:rsidP="00F949CB" w:rsidR="001159F0"/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265" w:rsidR="00F03265">
      <w:r>
        <w:separator/>
      </w:r>
    </w:p>
  </w:endnote>
  <w:endnote w:id="0" w:type="continuationSeparator">
    <w:p w:rsidRDefault="00F03265" w:rsidR="00F032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265" w:rsidR="00F03265">
      <w:r>
        <w:separator/>
      </w:r>
    </w:p>
  </w:footnote>
  <w:footnote w:id="0" w:type="continuationSeparator">
    <w:p w:rsidRDefault="00F03265" w:rsidR="00F032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5B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75CAF"/>
    <w:rsid w:val="0009315E"/>
    <w:rsid w:val="000C00E4"/>
    <w:rsid w:val="000D3AEC"/>
    <w:rsid w:val="000D41E5"/>
    <w:rsid w:val="000E1119"/>
    <w:rsid w:val="000E51F0"/>
    <w:rsid w:val="000F0403"/>
    <w:rsid w:val="0010211E"/>
    <w:rsid w:val="00106C14"/>
    <w:rsid w:val="0011336F"/>
    <w:rsid w:val="00113E7E"/>
    <w:rsid w:val="001159F0"/>
    <w:rsid w:val="00121DEA"/>
    <w:rsid w:val="00125406"/>
    <w:rsid w:val="00173FC2"/>
    <w:rsid w:val="001A3EA5"/>
    <w:rsid w:val="001A7A7A"/>
    <w:rsid w:val="001B72D6"/>
    <w:rsid w:val="001C18C0"/>
    <w:rsid w:val="001E3957"/>
    <w:rsid w:val="001E6833"/>
    <w:rsid w:val="001F549C"/>
    <w:rsid w:val="001F5BF6"/>
    <w:rsid w:val="002009E7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51F7"/>
    <w:rsid w:val="002A750B"/>
    <w:rsid w:val="002B1115"/>
    <w:rsid w:val="002B49A1"/>
    <w:rsid w:val="002B541F"/>
    <w:rsid w:val="002B7CE3"/>
    <w:rsid w:val="002F1F37"/>
    <w:rsid w:val="003074E6"/>
    <w:rsid w:val="00324220"/>
    <w:rsid w:val="00327690"/>
    <w:rsid w:val="003329B8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721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55E70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E630A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4E1A"/>
    <w:rsid w:val="007F70BC"/>
    <w:rsid w:val="008027CF"/>
    <w:rsid w:val="00807045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A5019"/>
    <w:rsid w:val="009D0C5B"/>
    <w:rsid w:val="009E2798"/>
    <w:rsid w:val="009E3C97"/>
    <w:rsid w:val="009E56C9"/>
    <w:rsid w:val="00A00D9B"/>
    <w:rsid w:val="00A05A32"/>
    <w:rsid w:val="00A27869"/>
    <w:rsid w:val="00A632A3"/>
    <w:rsid w:val="00A71FB9"/>
    <w:rsid w:val="00A779EF"/>
    <w:rsid w:val="00A86085"/>
    <w:rsid w:val="00AB0D02"/>
    <w:rsid w:val="00AE50E3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E1E4C"/>
    <w:rsid w:val="00BF5CAE"/>
    <w:rsid w:val="00C07FA4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B33"/>
    <w:rsid w:val="00CF7EB7"/>
    <w:rsid w:val="00D10EDA"/>
    <w:rsid w:val="00D13960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03265"/>
    <w:rsid w:val="00F10C2B"/>
    <w:rsid w:val="00F644E6"/>
    <w:rsid w:val="00F8229D"/>
    <w:rsid w:val="00F949CB"/>
    <w:rsid w:val="00FA2088"/>
    <w:rsid w:val="00FC01C2"/>
    <w:rsid w:val="00FE715E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4E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1A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F4E1A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F4E1A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F4E1A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4E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1A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F4E1A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F4E1A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F4E1A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St-22/2018</izvorni_sadrzaj>
    <derivirana_varijabla naziv="DomainObject.Predmet.OznakaBroj_1">St-22/2018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M.B.S., društvo s ograničenom odgovornošću, za uvoz-izvoz, trgovinu, transport, građevinarstvo, turizam i pružanje usluga zastupanog po punomoćniku Stjepan Breški; Marijan Martinec</izvorni_sadrzaj>
    <derivirana_varijabla naziv="DomainObject.Predmet.ProtustrankaFormated_1">  M.B.S., društvo s ograničenom odgovornošću, za uvoz-izvoz, trgovinu, transport, građevinarstvo, turizam i pružanje usluga zastupanog po punomoćniku Stjepan Breški; Marijan Martinec</derivirana_varijabla>
  </DomainObject.Predmet.ProtustrankaFormated>
  <DomainObject.Predmet.ProtustrankaFormatedOIB>
    <izvorni_sadrzaj>  M.B.S., društvo s ograničenom odgovornošću, za uvoz-izvoz, trgovinu, transport, građevinarstvo, turizam i pružanje usluga, OIB 71367498218 zastupanog po punomoćniku Stjepan Breški; Marijan Martinec</izvorni_sadrzaj>
    <derivirana_varijabla naziv="DomainObject.Predmet.ProtustrankaFormatedOIB_1">  M.B.S., društvo s ograničenom odgovornošću, za uvoz-izvoz, trgovinu, transport, građevinarstvo, turizam i pružanje usluga, OIB 71367498218 zastupanog po punomoćniku Stjepan Breški; Marijan Martinec</derivirana_varijabla>
  </DomainObject.Predmet.ProtustrankaFormatedOIB>
  <DomainObject.Predmet.ProtustrankaFormatedWithAdress>
    <izvorni_sadrzaj> M.B.S., društvo s ograničenom odgovornošću, za uvoz-izvoz, trgovinu, transport, građevinarstvo, turizam i pružanje usluga, Komarska 20, 42206 Družbinec zastupanog po punomoćniku Stjepan Breški; Marijan Martinec</izvorni_sadrzaj>
    <derivirana_varijabla naziv="DomainObject.Predmet.ProtustrankaFormatedWithAdress_1"> M.B.S., društvo s ograničenom odgovornošću, za uvoz-izvoz, trgovinu, transport, građevinarstvo, turizam i pružanje usluga, Komarska 20, 42206 Družbinec zastupanog po punomoćniku Stjepan Breški; Marijan Martinec</derivirana_varijabla>
  </DomainObject.Predmet.ProtustrankaFormatedWithAdress>
  <DomainObject.Predmet.ProtustrankaFormatedWithAdressOIB>
    <izvorni_sadrzaj> M.B.S., društvo s ograničenom odgovornošću, za uvoz-izvoz, trgovinu, transport, građevinarstvo, turizam i pružanje usluga, OIB 71367498218, Komarska 20, 42206 Družbinec zastupanog po punomoćniku Stjepan Breški; Marijan Martinec</izvorni_sadrzaj>
    <derivirana_varijabla naziv="DomainObject.Predmet.ProtustrankaFormatedWithAdressOIB_1"> M.B.S., društvo s ograničenom odgovornošću, za uvoz-izvoz, trgovinu, transport, građevinarstvo, turizam i pružanje usluga, OIB 71367498218, Komarska 20, 42206 Družbinec zastupanog po punomoćniku Stjepan Breški; Marijan Martinec</derivirana_varijabla>
  </DomainObject.Predmet.ProtustrankaFormatedWithAdressOIB>
  <DomainObject.Predmet.ProtustrankaWithAdress>
    <izvorni_sadrzaj>M.B.S., društvo s ograničenom odgovornošću, za uvoz-izvoz, trgovinu, transport, građevinarstvo, turizam i pružanje usluga Komarska 20, 42206 Družbinec</izvorni_sadrzaj>
    <derivirana_varijabla naziv="DomainObject.Predmet.ProtustrankaWithAdress_1">M.B.S., društvo s ograničenom odgovornošću, za uvoz-izvoz, trgovinu, transport, građevinarstvo, turizam i pružanje usluga Komarska 20, 42206 Družbinec</derivirana_varijabla>
  </DomainObject.Predmet.ProtustrankaWithAdress>
  <DomainObject.Predmet.ProtustrankaWithAdressOIB>
    <izvorni_sadrzaj>M.B.S., društvo s ograničenom odgovornošću, za uvoz-izvoz, trgovinu, transport, građevinarstvo, turizam i pružanje usluga, OIB 71367498218, Komarska 20, 42206 Družbinec</izvorni_sadrzaj>
    <derivirana_varijabla naziv="DomainObject.Predmet.ProtustrankaWithAdressOIB_1">M.B.S., društvo s ograničenom odgovornošću, za uvoz-izvoz, trgovinu, transport, građevinarstvo, turizam i pružanje usluga, OIB 71367498218, Komarska 20, 42206 Družbinec</derivirana_varijabla>
  </DomainObject.Predmet.ProtustrankaWithAdressOIB>
  <DomainObject.Predmet.ProtustrankaNazivFormated>
    <izvorni_sadrzaj>M.B.S., društvo s ograničenom odgovornošću, za uvoz-izvoz, trgovinu, transport, građevinarstvo, turizam i pružanje usluga</izvorni_sadrzaj>
    <derivirana_varijabla naziv="DomainObject.Predmet.ProtustrankaNazivFormated_1">M.B.S., društvo s ograničenom odgovornošću, za uvoz-izvoz, trgovinu, transport, građevinarstvo, turizam i pružanje usluga</derivirana_varijabla>
  </DomainObject.Predmet.ProtustrankaNazivFormated>
  <DomainObject.Predmet.ProtustrankaNazivFormatedOIB>
    <izvorni_sadrzaj>M.B.S., društvo s ograničenom odgovornošću, za uvoz-izvoz, trgovinu, transport, građevinarstvo, turizam i pružanje usluga, OIB 71367498218</izvorni_sadrzaj>
    <derivirana_varijabla naziv="DomainObject.Predmet.ProtustrankaNazivFormatedOIB_1">M.B.S., društvo s ograničenom odgovornošću, za uvoz-izvoz, trgovinu, transport, građevinarstvo, turizam i pružanje usluga, OIB 71367498218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5640.56</izvorni_sadrzaj>
    <derivirana_varijabla naziv="DomainObject.Predmet.TrenutnaVrijednost_1">5640.56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M.B.S., društvo s ograničenom odgovornošću, za uvoz-izvoz, trgovinu, transport, građevinarstvo, turizam i pružanje usluga zastupanog po punomoćniku Stjepan Breški; Marijan Martinec</item>
    </izvorni_sadrzaj>
    <derivirana_varijabla naziv="DomainObject.Predmet.ProtuStrankaListFormated_1">
      <item>M.B.S., društvo s ograničenom odgovornošću, za uvoz-izvoz, trgovinu, transport, građevinarstvo, turizam i pružanje usluga zastupanog po punomoćniku Stjepan Breški; Marijan Martinec</item>
    </derivirana_varijabla>
  </DomainObject.Predmet.ProtuStrankaListFormated>
  <DomainObject.Predmet.ProtuStrankaListFormatedOIB>
    <izvorni_sadrzaj>
      <item>M.B.S., društvo s ograničenom odgovornošću, za uvoz-izvoz, trgovinu, transport, građevinarstvo, turizam i pružanje usluga, OIB 71367498218 zastupanog po punomoćniku Stjepan Breški; Marijan Martinec</item>
    </izvorni_sadrzaj>
    <derivirana_varijabla naziv="DomainObject.Predmet.ProtuStrankaListFormatedOIB_1">
      <item>M.B.S., društvo s ograničenom odgovornošću, za uvoz-izvoz, trgovinu, transport, građevinarstvo, turizam i pružanje usluga, OIB 71367498218 zastupanog po punomoćniku Stjepan Breški; Marijan Martinec</item>
    </derivirana_varijabla>
  </DomainObject.Predmet.ProtuStrankaListFormatedOIB>
  <DomainObject.Predmet.ProtuStrankaListFormatedWithAdress>
    <izvorni_sadrzaj>
      <item>M.B.S., društvo s ograničenom odgovornošću, za uvoz-izvoz, trgovinu, transport, građevinarstvo, turizam i pružanje usluga, Komarska 20, 42206 Družbinec zastupanog po punomoćniku Stjepan Breški; Marijan Martinec</item>
    </izvorni_sadrzaj>
    <derivirana_varijabla naziv="DomainObject.Predmet.ProtuStrankaListFormatedWithAdress_1">
      <item>M.B.S., društvo s ograničenom odgovornošću, za uvoz-izvoz, trgovinu, transport, građevinarstvo, turizam i pružanje usluga, Komarska 20, 42206 Družbinec zastupanog po punomoćniku Stjepan Breški; Marijan Martinec</item>
    </derivirana_varijabla>
  </DomainObject.Predmet.ProtuStrankaListFormatedWithAdress>
  <DomainObject.Predmet.ProtuStrankaListFormatedWithAdressOIB>
    <izvorni_sadrzaj>
      <item>M.B.S., društvo s ograničenom odgovornošću, za uvoz-izvoz, trgovinu, transport, građevinarstvo, turizam i pružanje usluga, OIB 71367498218, Komarska 20, 42206 Družbinec zastupanog po punomoćniku Stjepan Breški; Marijan Martinec</item>
    </izvorni_sadrzaj>
    <derivirana_varijabla naziv="DomainObject.Predmet.ProtuStrankaListFormatedWithAdressOIB_1">
      <item>M.B.S., društvo s ograničenom odgovornošću, za uvoz-izvoz, trgovinu, transport, građevinarstvo, turizam i pružanje usluga, OIB 71367498218, Komarska 20, 42206 Družbinec zastupanog po punomoćniku Stjepan Breški; Marijan Martinec</item>
    </derivirana_varijabla>
  </DomainObject.Predmet.ProtuStrankaListFormatedWithAdressOIB>
  <DomainObject.Predmet.ProtuStrankaListNazivFormated>
    <izvorni_sadrzaj>
      <item>M.B.S., društvo s ograničenom odgovornošću, za uvoz-izvoz, trgovinu, transport, građevinarstvo, turizam i pružanje usluga</item>
    </izvorni_sadrzaj>
    <derivirana_varijabla naziv="DomainObject.Predmet.ProtuStrankaListNazivFormated_1">
      <item>M.B.S., društvo s ograničenom odgovornošću, za uvoz-izvoz, trgovinu, transport, građevinarstvo, turizam i pružanje usluga</item>
    </derivirana_varijabla>
  </DomainObject.Predmet.ProtuStrankaListNazivFormated>
  <DomainObject.Predmet.ProtuStrankaListNazivFormatedOIB>
    <izvorni_sadrzaj>
      <item>M.B.S., društvo s ograničenom odgovornošću, za uvoz-izvoz, trgovinu, transport, građevinarstvo, turizam i pružanje usluga, OIB 71367498218</item>
    </izvorni_sadrzaj>
    <derivirana_varijabla naziv="DomainObject.Predmet.ProtuStrankaListNazivFormatedOIB_1">
      <item>M.B.S., društvo s ograničenom odgovornošću, za uvoz-izvoz, trgovinu, transport, građevinarstvo, turizam i pružanje usluga, OIB 71367498218</item>
    </derivirana_varijabla>
  </DomainObject.Predmet.ProtuStrankaListNazivFormatedOIB>
  <DomainObject.Predmet.OstaliListFormated>
    <izvorni_sadrzaj>
      <item>Sudski registar</item>
      <item>Stjepan Breški punomoćnik sudionika u postupku M.B.S., društvo s ograničenom odgovornošću, za uvoz-izvoz, trgovinu, transport, građevinarstvo, turizam i pružanje usluga</item>
      <item>Marijan Martinec punomoćnik sudionika u postupku M.B.S., društvo s ograničenom odgovornošću, za uvoz-izvoz, trgovinu, transport, građevinarstvo, turizam i pružanje usluga</item>
    </izvorni_sadrzaj>
    <derivirana_varijabla naziv="DomainObject.Predmet.OstaliListFormated_1">
      <item>Sudski registar</item>
      <item>Stjepan Breški punomoćnik sudionika u postupku M.B.S., društvo s ograničenom odgovornošću, za uvoz-izvoz, trgovinu, transport, građevinarstvo, turizam i pružanje usluga</item>
      <item>Marijan Martinec punomoćnik sudionika u postupku M.B.S., društvo s ograničenom odgovornošću, za uvoz-izvoz, trgovinu, transport, građevinarstvo, turizam i pružanje usluga</item>
    </derivirana_varijabla>
  </DomainObject.Predmet.OstaliListFormated>
  <DomainObject.Predmet.OstaliListFormatedOIB>
    <izvorni_sadrzaj>
      <item>Sudski registar</item>
      <item>Stjepan Breški, OIB 75403160780 punomoćnik sudionika u postupku M.B.S., društvo s ograničenom odgovornošću, za uvoz-izvoz, trgovinu, transport, građevinarstvo, turizam i pružanje usluga</item>
      <item>Marijan Martinec, OIB 21832985933 punomoćnik sudionika u postupku M.B.S., društvo s ograničenom odgovornošću, za uvoz-izvoz, trgovinu, transport, građevinarstvo, turizam i pružanje usluga</item>
    </izvorni_sadrzaj>
    <derivirana_varijabla naziv="DomainObject.Predmet.OstaliListFormatedOIB_1">
      <item>Sudski registar</item>
      <item>Stjepan Breški, OIB 75403160780 punomoćnik sudionika u postupku M.B.S., društvo s ograničenom odgovornošću, za uvoz-izvoz, trgovinu, transport, građevinarstvo, turizam i pružanje usluga</item>
      <item>Marijan Martinec, OIB 21832985933 punomoćnik sudionika u postupku M.B.S., društvo s ograničenom odgovornošću, za uvoz-izvoz, trgovinu, transport, građevinarstvo, turizam i pružanje usluga</item>
    </derivirana_varijabla>
  </DomainObject.Predmet.OstaliListFormatedOIB>
  <DomainObject.Predmet.OstaliListFormatedWithAdress>
    <izvorni_sadrzaj>
      <item>Sudski registar</item>
      <item>Stjepan Breški, Komarska 12, 42206 Družbinec punomoćnik sudionika u postupku M.B.S., društvo s ograničenom odgovornošću, za uvoz-izvoz, trgovinu, transport, građevinarstvo, turizam i pružanje usluga</item>
      <item>Marijan Martinec, Komarska 66a, 42206 Družbinec punomoćnik sudionika u postupku M.B.S., društvo s ograničenom odgovornošću, za uvoz-izvoz, trgovinu, transport, građevinarstvo, turizam i pružanje usluga</item>
    </izvorni_sadrzaj>
    <derivirana_varijabla naziv="DomainObject.Predmet.OstaliListFormatedWithAdress_1">
      <item>Sudski registar</item>
      <item>Stjepan Breški, Komarska 12, 42206 Družbinec punomoćnik sudionika u postupku M.B.S., društvo s ograničenom odgovornošću, za uvoz-izvoz, trgovinu, transport, građevinarstvo, turizam i pružanje usluga</item>
      <item>Marijan Martinec, Komarska 66a, 42206 Družbinec punomoćnik sudionika u postupku M.B.S., društvo s ograničenom odgovornošću, za uvoz-izvoz, trgovinu, transport, građevinarstvo, turizam i pružanje usluga</item>
    </derivirana_varijabla>
  </DomainObject.Predmet.OstaliListFormatedWithAdress>
  <DomainObject.Predmet.OstaliListFormatedWithAdressOIB>
    <izvorni_sadrzaj>
      <item>Sudski registar</item>
      <item>Stjepan Breški, OIB 75403160780, Komarska 12, 42206 Družbinec punomoćnik sudionika u postupku M.B.S., društvo s ograničenom odgovornošću, za uvoz-izvoz, trgovinu, transport, građevinarstvo, turizam i pružanje usluga</item>
      <item>Marijan Martinec, OIB 21832985933, Komarska 66a, 42206 Družbinec punomoćnik sudionika u postupku M.B.S., društvo s ograničenom odgovornošću, za uvoz-izvoz, trgovinu, transport, građevinarstvo, turizam i pružanje usluga</item>
    </izvorni_sadrzaj>
    <derivirana_varijabla naziv="DomainObject.Predmet.OstaliListFormatedWithAdressOIB_1">
      <item>Sudski registar</item>
      <item>Stjepan Breški, OIB 75403160780, Komarska 12, 42206 Družbinec punomoćnik sudionika u postupku M.B.S., društvo s ograničenom odgovornošću, za uvoz-izvoz, trgovinu, transport, građevinarstvo, turizam i pružanje usluga</item>
      <item>Marijan Martinec, OIB 21832985933, Komarska 66a, 42206 Družbinec punomoćnik sudionika u postupku M.B.S., društvo s ograničenom odgovornošću, za uvoz-izvoz, trgovinu, transport, građevinarstvo, turizam i pružanje usluga</item>
    </derivirana_varijabla>
  </DomainObject.Predmet.OstaliListFormatedWithAdressOIB>
  <DomainObject.Predmet.OstaliListNazivFormated>
    <izvorni_sadrzaj>
      <item>Sudski registar</item>
      <item>Stjepan Breški</item>
      <item>Marijan Martinec</item>
    </izvorni_sadrzaj>
    <derivirana_varijabla naziv="DomainObject.Predmet.OstaliListNazivFormated_1">
      <item>Sudski registar</item>
      <item>Stjepan Breški</item>
      <item>Marijan Martinec</item>
    </derivirana_varijabla>
  </DomainObject.Predmet.OstaliListNazivFormated>
  <DomainObject.Predmet.OstaliListNazivFormatedOIB>
    <izvorni_sadrzaj>
      <item>Sudski registar</item>
      <item>Stjepan Breški, OIB 75403160780</item>
      <item>Marijan Martinec, OIB 21832985933</item>
    </izvorni_sadrzaj>
    <derivirana_varijabla naziv="DomainObject.Predmet.OstaliListNazivFormatedOIB_1">
      <item>Sudski registar</item>
      <item>Stjepan Breški, OIB 75403160780</item>
      <item>Marijan Martinec, OIB 21832985933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M.B.S., društvo s ograničenom odgovornošću, za uvoz-izvoz, trgovinu, transport, građevinarstvo, turizam i pružanje usluga</izvorni_sadrzaj>
    <derivirana_varijabla naziv="DomainObject.Predmet.ProtustrankaIDrugi_1">M.B.S., društvo s ograničenom odgovornošću, za uvoz-izvoz, trgovinu, transport, građevinarstvo, turizam i pružanje usluga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M.B.S., društvo s ograničenom odgovornošću, za uvoz-izvoz, trgovinu, transport, građevinarstvo, turizam i pružanje usluga, OIB 71367498218, Komarska 20, 42206 Družbinec</izvorni_sadrzaj>
    <derivirana_varijabla naziv="DomainObject.Predmet.ProtustrankaIDrugiAdressOIB_1">M.B.S., društvo s ograničenom odgovornošću, za uvoz-izvoz, trgovinu, transport, građevinarstvo, turizam i pružanje usluga, OIB 71367498218, Komarska 20, 42206 Družbinec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M.B.S., društvo s ograničenom odgovornošću, za uvoz-izvoz, trgovinu, transport, građevinarstvo, turizam i pružanje usluga</item>
      <item>Sudski registar</item>
      <item>Stjepan Breški</item>
      <item>Marijan Martinec</item>
    </izvorni_sadrzaj>
    <derivirana_varijabla naziv="DomainObject.Predmet.SudioniciListNaziv_1">
      <item>Financijska agencija</item>
      <item>M.B.S., društvo s ograničenom odgovornošću, za uvoz-izvoz, trgovinu, transport, građevinarstvo, turizam i pružanje usluga</item>
      <item>Sudski registar</item>
      <item>Stjepan Breški</item>
      <item>Marijan Martinec</item>
    </derivirana_varijabla>
  </DomainObject.Predmet.SudioniciListNaziv>
  <DomainObject.Predmet.SudioniciListAdressOIB>
    <izvorni_sadrzaj>
      <item>Financijska agencija, OIB 85821130368, Ulica grada Vukovara 70,10000 Zagreb</item>
      <item>M.B.S., društvo s ograničenom odgovornošću, za uvoz-izvoz, trgovinu, transport, građevinarstvo, turizam i pružanje usluga, OIB 71367498218, Komarska 20,42206 Družbinec</item>
      <item>Sudski registar</item>
      <item>Stjepan Breški, OIB 75403160780, Komarska 12,42206 Družbinec</item>
      <item>Marijan Martinec, OIB 21832985933, Komarska 66a,42206 Družbinec</item>
    </izvorni_sadrzaj>
    <derivirana_varijabla naziv="DomainObject.Predmet.SudioniciListAdressOIB_1">
      <item>Financijska agencija, OIB 85821130368, Ulica grada Vukovara 70,10000 Zagreb</item>
      <item>M.B.S., društvo s ograničenom odgovornošću, za uvoz-izvoz, trgovinu, transport, građevinarstvo, turizam i pružanje usluga, OIB 71367498218, Komarska 20,42206 Družbinec</item>
      <item>Sudski registar</item>
      <item>Stjepan Breški, OIB 75403160780, Komarska 12,42206 Družbinec</item>
      <item>Marijan Martinec, OIB 21832985933, Komarska 66a,42206 Družbinec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71367498218</item>
      <item>, OIB null</item>
      <item>, OIB 75403160780</item>
      <item>, OIB 21832985933</item>
    </izvorni_sadrzaj>
    <derivirana_varijabla naziv="DomainObject.Predmet.SudioniciListNazivOIB_1">
      <item>, OIB 85821130368</item>
      <item>, OIB 71367498218</item>
      <item>, OIB null</item>
      <item>, OIB 75403160780</item>
      <item>, OIB 21832985933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6F9066-CE7D-48FA-85AE-DC98CCCA72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352</properties:Words>
  <properties:Characters>1933</properties:Characters>
  <properties:Lines>51</properties:Lines>
  <properties:Paragraphs>15</properties:Paragraphs>
  <properties:TotalTime>157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2018-01-19T13:33:00Z</cp:lastPrinted>
  <dcterms:modified xmlns:xsi="http://www.w3.org/2001/XMLSchema-instance" xsi:type="dcterms:W3CDTF">2018-01-19T13:34:00Z</dcterms:modified>
  <cp:revision>128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