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2816" w14:paraId="098281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BA3473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A3473">
        <w:t>3826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A3473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BA3473">
        <w:t>Specijalna bolnica za kirurške bolesti Hipokrat dr. Ivanišević</w:t>
      </w:r>
      <w:r w:rsidR="00BA3473" w:rsidRPr="00A245CA">
        <w:t xml:space="preserve">, </w:t>
      </w:r>
      <w:r w:rsidR="00BA3473">
        <w:t>Zagreb</w:t>
      </w:r>
      <w:r w:rsidR="00BA3473" w:rsidRPr="00A245CA">
        <w:t xml:space="preserve">, </w:t>
      </w:r>
      <w:r w:rsidR="00BA3473">
        <w:t>Ksaverska cesta 59,</w:t>
      </w:r>
      <w:r w:rsidR="00BA3473" w:rsidRPr="00A245CA">
        <w:t xml:space="preserve"> </w:t>
      </w:r>
      <w:r w:rsidR="00BA3473">
        <w:t xml:space="preserve">MBS: 080650585, </w:t>
      </w:r>
      <w:r w:rsidR="00BA3473" w:rsidRPr="00A245CA">
        <w:t xml:space="preserve">OIB: </w:t>
      </w:r>
      <w:r w:rsidR="00BA3473">
        <w:t>96570380796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BA3473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BA3473">
        <w:t>463.578,06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37A62"/>
    <w:rsid w:val="0024170D"/>
    <w:rsid w:val="00263D6D"/>
    <w:rsid w:val="00264D19"/>
    <w:rsid w:val="00297E94"/>
    <w:rsid w:val="002A379E"/>
    <w:rsid w:val="002C2A57"/>
    <w:rsid w:val="002C7FE8"/>
    <w:rsid w:val="002E6992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A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A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3826</izvorni_sadrzaj>
    <derivirana_varijabla naziv="DomainObject.Predmet.Broj_1">3826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St-3826/2015</izvorni_sadrzaj>
    <derivirana_varijabla naziv="DomainObject.Predmet.OznakaBroj_1">St-3826/2015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Specijalna bolnica za kirurške bolesti Hipokrat dr. Ivanišević</izvorni_sadrzaj>
    <derivirana_varijabla naziv="DomainObject.Predmet.ProtustrankaFormated_1">  Specijalna bolnica za kirurške bolesti Hipokrat dr. Ivanišević</derivirana_varijabla>
  </DomainObject.Predmet.ProtustrankaFormated>
  <DomainObject.Predmet.ProtustrankaFormatedOIB>
    <izvorni_sadrzaj>  Specijalna bolnica za kirurške bolesti Hipokrat dr. Ivanišević, OIB 96570380796</izvorni_sadrzaj>
    <derivirana_varijabla naziv="DomainObject.Predmet.ProtustrankaFormatedOIB_1">  Specijalna bolnica za kirurške bolesti Hipokrat dr. Ivanišević, OIB 96570380796</derivirana_varijabla>
  </DomainObject.Predmet.ProtustrankaFormatedOIB>
  <DomainObject.Predmet.ProtustrankaFormatedWithAdress>
    <izvorni_sadrzaj> Specijalna bolnica za kirurške bolesti Hipokrat dr. Ivanišević, Ksaversa cesta 59, 10000 Zagreb</izvorni_sadrzaj>
    <derivirana_varijabla naziv="DomainObject.Predmet.ProtustrankaFormatedWithAdress_1"> Specijalna bolnica za kirurške bolesti Hipokrat dr. Ivanišević, Ksaversa cesta 59, 10000 Zagreb</derivirana_varijabla>
  </DomainObject.Predmet.ProtustrankaFormatedWithAdress>
  <DomainObject.Predmet.ProtustrankaFormatedWithAdressOIB>
    <izvorni_sadrzaj> Specijalna bolnica za kirurške bolesti Hipokrat dr. Ivanišević, OIB 96570380796, Ksaversa cesta 59, 10000 Zagreb</izvorni_sadrzaj>
    <derivirana_varijabla naziv="DomainObject.Predmet.ProtustrankaFormatedWithAdressOIB_1"> Specijalna bolnica za kirurške bolesti Hipokrat dr. Ivanišević, OIB 96570380796, Ksaversa cesta 59, 10000 Zagreb</derivirana_varijabla>
  </DomainObject.Predmet.ProtustrankaFormatedWithAdressOIB>
  <DomainObject.Predmet.ProtustrankaWithAdress>
    <izvorni_sadrzaj>Specijalna bolnica za kirurške bolesti Hipokrat dr. Ivanišević Ksaversa cesta 59, 10000 Zagreb</izvorni_sadrzaj>
    <derivirana_varijabla naziv="DomainObject.Predmet.ProtustrankaWithAdress_1">Specijalna bolnica za kirurške bolesti Hipokrat dr. Ivanišević Ksaversa cesta 59, 10000 Zagreb</derivirana_varijabla>
  </DomainObject.Predmet.ProtustrankaWithAdress>
  <DomainObject.Predmet.ProtustrankaWithAdressOIB>
    <izvorni_sadrzaj>Specijalna bolnica za kirurške bolesti Hipokrat dr. Ivanišević, OIB 96570380796, Ksaversa cesta 59, 10000 Zagreb</izvorni_sadrzaj>
    <derivirana_varijabla naziv="DomainObject.Predmet.ProtustrankaWithAdressOIB_1">Specijalna bolnica za kirurške bolesti Hipokrat dr. Ivanišević, OIB 96570380796, Ksaversa cesta 59, 10000 Zagreb</derivirana_varijabla>
  </DomainObject.Predmet.ProtustrankaWithAdressOIB>
  <DomainObject.Predmet.ProtustrankaNazivFormated>
    <izvorni_sadrzaj>Specijalna bolnica za kirurške bolesti Hipokrat dr. Ivanišević</izvorni_sadrzaj>
    <derivirana_varijabla naziv="DomainObject.Predmet.ProtustrankaNazivFormated_1">Specijalna bolnica za kirurške bolesti Hipokrat dr. Ivanišević</derivirana_varijabla>
  </DomainObject.Predmet.ProtustrankaNazivFormated>
  <DomainObject.Predmet.ProtustrankaNazivFormatedOIB>
    <izvorni_sadrzaj>Specijalna bolnica za kirurške bolesti Hipokrat dr. Ivanišević, OIB 96570380796</izvorni_sadrzaj>
    <derivirana_varijabla naziv="DomainObject.Predmet.ProtustrankaNazivFormatedOIB_1">Specijalna bolnica za kirurške bolesti Hipokrat dr. Ivanišević, OIB 96570380796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Specijalna bolnica za kirurške bolesti Hipokrat dr. Ivanišević</item>
    </izvorni_sadrzaj>
    <derivirana_varijabla naziv="DomainObject.Predmet.ProtuStrankaListFormated_1">
      <item>Specijalna bolnica za kirurške bolesti Hipokrat dr. Ivanišević</item>
    </derivirana_varijabla>
  </DomainObject.Predmet.ProtuStrankaListFormated>
  <DomainObject.Predmet.ProtuStrankaListFormatedOIB>
    <izvorni_sadrzaj>
      <item>Specijalna bolnica za kirurške bolesti Hipokrat dr. Ivanišević, OIB 96570380796</item>
    </izvorni_sadrzaj>
    <derivirana_varijabla naziv="DomainObject.Predmet.ProtuStrankaListFormatedOIB_1">
      <item>Specijalna bolnica za kirurške bolesti Hipokrat dr. Ivanišević, OIB 96570380796</item>
    </derivirana_varijabla>
  </DomainObject.Predmet.ProtuStrankaListFormatedOIB>
  <DomainObject.Predmet.ProtuStrankaListFormatedWithAdress>
    <izvorni_sadrzaj>
      <item>Specijalna bolnica za kirurške bolesti Hipokrat dr. Ivanišević, Ksaversa cesta 59, 10000 Zagreb</item>
    </izvorni_sadrzaj>
    <derivirana_varijabla naziv="DomainObject.Predmet.ProtuStrankaListFormatedWithAdress_1">
      <item>Specijalna bolnica za kirurške bolesti Hipokrat dr. Ivanišević, Ksaversa cesta 59, 10000 Zagreb</item>
    </derivirana_varijabla>
  </DomainObject.Predmet.ProtuStrankaListFormatedWithAdress>
  <DomainObject.Predmet.ProtuStrankaListFormatedWithAdressOIB>
    <izvorni_sadrzaj>
      <item>Specijalna bolnica za kirurške bolesti Hipokrat dr. Ivanišević, OIB 96570380796, Ksaversa cesta 59, 10000 Zagreb</item>
    </izvorni_sadrzaj>
    <derivirana_varijabla naziv="DomainObject.Predmet.ProtuStrankaListFormatedWithAdressOIB_1">
      <item>Specijalna bolnica za kirurške bolesti Hipokrat dr. Ivanišević, OIB 96570380796, Ksaversa cesta 59, 10000 Zagreb</item>
    </derivirana_varijabla>
  </DomainObject.Predmet.ProtuStrankaListFormatedWithAdressOIB>
  <DomainObject.Predmet.ProtuStrankaListNazivFormated>
    <izvorni_sadrzaj>
      <item>Specijalna bolnica za kirurške bolesti Hipokrat dr. Ivanišević</item>
    </izvorni_sadrzaj>
    <derivirana_varijabla naziv="DomainObject.Predmet.ProtuStrankaListNazivFormated_1">
      <item>Specijalna bolnica za kirurške bolesti Hipokrat dr. Ivanišević</item>
    </derivirana_varijabla>
  </DomainObject.Predmet.ProtuStrankaListNazivFormated>
  <DomainObject.Predmet.ProtuStrankaListNazivFormatedOIB>
    <izvorni_sadrzaj>
      <item>Specijalna bolnica za kirurške bolesti Hipokrat dr. Ivanišević, OIB 96570380796</item>
    </izvorni_sadrzaj>
    <derivirana_varijabla naziv="DomainObject.Predmet.ProtuStrankaListNazivFormatedOIB_1">
      <item>Specijalna bolnica za kirurške bolesti Hipokrat dr. Ivanišević, OIB 96570380796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Specijalna bolnica za kirurške bolesti Hipokrat dr. Ivanišević</izvorni_sadrzaj>
    <derivirana_varijabla naziv="DomainObject.Predmet.ProtustrankaIDrugi_1">Specijalna bolnica za kirurške bolesti Hipokrat dr. Ivanišević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Specijalna bolnica za kirurške bolesti Hipokrat dr. Ivanišević, OIB 96570380796, Ksaversa cesta 59, 10000 Zagreb</izvorni_sadrzaj>
    <derivirana_varijabla naziv="DomainObject.Predmet.ProtustrankaIDrugiAdressOIB_1">Specijalna bolnica za kirurške bolesti Hipokrat dr. Ivanišević, OIB 96570380796, Ksaversa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Specijalna bolnica za kirurške bolesti Hipokrat dr. Ivanišević</item>
      <item>FINA Regionalni centar Zagreb</item>
    </izvorni_sadrzaj>
    <derivirana_varijabla naziv="DomainObject.Predmet.SudioniciListNaziv_1">
      <item>Specijalna bolnica za kirurške bolesti Hipokrat dr. Ivanišević</item>
      <item>FINA Regionalni centar Zagreb</item>
    </derivirana_varijabla>
  </DomainObject.Predmet.SudioniciListNaziv>
  <DomainObject.Predmet.SudioniciListAdressOIB>
    <izvorni_sadrzaj>
      <item>Specijalna bolnica za kirurške bolesti Hipokrat dr. Ivanišević, OIB 96570380796, Ksaversa cesta 59,10000 Zagreb</item>
      <item>FINA Regionalni centar Zagreb, OIB 85821130368, Trg svibanjskih žrtava 1995. 1,10000 Zagreb</item>
    </izvorni_sadrzaj>
    <derivirana_varijabla naziv="DomainObject.Predmet.SudioniciListAdressOIB_1">
      <item>Specijalna bolnica za kirurške bolesti Hipokrat dr. Ivanišević, OIB 96570380796, Ksaversa cesta 59,10000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96570380796</item>
      <item>, OIB 85821130368</item>
    </izvorni_sadrzaj>
    <derivirana_varijabla naziv="DomainObject.Predmet.SudioniciListNazivOIB_1">
      <item>, OIB 96570380796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2015-12-28T09:55:00Z</dcterms:created>
  <dc:creator>ilukac</dc:creator>
  <cp:lastModifiedBy>Maja Hilje</cp:lastModifiedBy>
  <cp:lastPrinted>2015-12-28T09:54:00Z</cp:lastPrinted>
  <dcterms:modified xmlns:xsi="http://www.w3.org/2001/XMLSchema-instance" xsi:type="dcterms:W3CDTF">2016-01-05T08:00:00Z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