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468f" w14:paraId="345468f" w:rsidRDefault="00637444" w:rsidP="00637444" w:rsidR="00637444" w:rsidRPr="00895D5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</w:t>
      </w:r>
      <w:r w:rsidR="00740000" w:rsidRPr="00895D52">
        <w:t>-</w:t>
      </w:r>
      <w:r w:rsidR="00895D52" w:rsidRPr="00895D52">
        <w:t>973/16-3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</w:t>
      </w:r>
      <w:r w:rsidRPr="00895D52">
        <w:t>Podružnica Varaždin, Augusta Cesarca 2, Varaždin</w:t>
      </w:r>
      <w:r w:rsidR="00637444" w:rsidRPr="00895D52">
        <w:t xml:space="preserve">, za </w:t>
      </w:r>
      <w:r w:rsidR="00637444">
        <w:t>pokretanje skraćenog stečajnog postupka protiv</w:t>
      </w:r>
      <w:r w:rsidR="00852A7C">
        <w:t xml:space="preserve"> dužnika</w:t>
      </w:r>
      <w:r w:rsidR="00895D52">
        <w:t xml:space="preserve"> GRAHOVEC TIM j.d.o.o., Bana Josipa Jelačića 55, Mačkovec</w:t>
      </w:r>
      <w:r w:rsidR="00665A9B">
        <w:t>,</w:t>
      </w:r>
      <w:r w:rsidR="00895D52">
        <w:t xml:space="preserve"> OIB: 27071748815,</w:t>
      </w:r>
      <w:r w:rsidR="00665A9B">
        <w:t xml:space="preserve"> </w:t>
      </w:r>
      <w:r w:rsidR="00637444">
        <w:t xml:space="preserve">dana </w:t>
      </w:r>
      <w:r w:rsidR="00567B41">
        <w:t>29</w:t>
      </w:r>
      <w:r w:rsidR="00895D52" w:rsidRPr="00895D52">
        <w:t>. kolovoza 2016</w:t>
      </w:r>
      <w:r w:rsidR="00637444" w:rsidRPr="00895D52">
        <w:t>.</w:t>
      </w:r>
      <w:r w:rsidR="00AF2C11" w:rsidRPr="00895D52">
        <w:t xml:space="preserve"> </w:t>
      </w:r>
      <w:r w:rsidR="00AF2C11">
        <w:t>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</w:t>
      </w:r>
      <w:r w:rsidR="00895D52" w:rsidRPr="00895D52">
        <w:t>GRAHOVEC TIM j.d.o.o., Bana Josipa Jelačića 55, Mačkovec, OIB: 27071748815</w:t>
      </w:r>
      <w:r w:rsidR="00740000">
        <w:t xml:space="preserve">, </w:t>
      </w:r>
      <w:r w:rsidR="00CB6C18">
        <w:t xml:space="preserve">iznosi </w:t>
      </w:r>
      <w:r w:rsidR="00895D52" w:rsidRPr="00895D52">
        <w:t>31.862,05</w:t>
      </w:r>
      <w:r w:rsidR="0010211E" w:rsidRPr="00895D52">
        <w:t xml:space="preserve"> </w:t>
      </w:r>
      <w:r w:rsidR="00CB6C18" w:rsidRPr="00895D52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895D52">
        <w:t xml:space="preserve"> Davor Grahovec, Bana Josipa Jelačića 55, Mačkovec, OIB: 16537052499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567B41">
        <w:t>29</w:t>
      </w:r>
      <w:r w:rsidR="00895D52" w:rsidRPr="00895D52">
        <w:t>. kolovoza</w:t>
      </w:r>
      <w:r w:rsidR="00740000" w:rsidRPr="00895D52">
        <w:t xml:space="preserve"> </w:t>
      </w:r>
      <w:r w:rsidR="00740000">
        <w:t>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2C0813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6BB" w:rsidR="005F46BB">
      <w:r>
        <w:separator/>
      </w:r>
    </w:p>
  </w:endnote>
  <w:endnote w:id="0" w:type="continuationSeparator">
    <w:p w:rsidRDefault="005F46BB" w:rsidR="005F4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6BB" w:rsidR="005F46BB">
      <w:r>
        <w:separator/>
      </w:r>
    </w:p>
  </w:footnote>
  <w:footnote w:id="0" w:type="continuationSeparator">
    <w:p w:rsidRDefault="005F46BB" w:rsidR="005F4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0F227D"/>
    <w:rsid w:val="0010211E"/>
    <w:rsid w:val="0011336F"/>
    <w:rsid w:val="001159F0"/>
    <w:rsid w:val="00121DEA"/>
    <w:rsid w:val="00125406"/>
    <w:rsid w:val="00135A2F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C0813"/>
    <w:rsid w:val="002F1F37"/>
    <w:rsid w:val="003074E6"/>
    <w:rsid w:val="00324220"/>
    <w:rsid w:val="00327690"/>
    <w:rsid w:val="00352165"/>
    <w:rsid w:val="003A46E1"/>
    <w:rsid w:val="003A7C72"/>
    <w:rsid w:val="003B0686"/>
    <w:rsid w:val="003E2AE0"/>
    <w:rsid w:val="003E5A01"/>
    <w:rsid w:val="00400A96"/>
    <w:rsid w:val="00401A7F"/>
    <w:rsid w:val="00402957"/>
    <w:rsid w:val="00420A44"/>
    <w:rsid w:val="00420F99"/>
    <w:rsid w:val="00430641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67B41"/>
    <w:rsid w:val="00581316"/>
    <w:rsid w:val="00594278"/>
    <w:rsid w:val="005A77D6"/>
    <w:rsid w:val="005A7A90"/>
    <w:rsid w:val="005D0289"/>
    <w:rsid w:val="005D48EE"/>
    <w:rsid w:val="005E111A"/>
    <w:rsid w:val="005E39EB"/>
    <w:rsid w:val="005F46B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95D52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stečajnoga postupka</izvorni_sadrzaj>
    <derivirana_varijabla naziv="DomainObject.Predmet.Opis_1">zahtjev za provedbu skraćenog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GRAHOVEC TIM jednostavno društvo s ograničenom odgovornošću za trgovinu i usluge</izvorni_sadrzaj>
    <derivirana_varijabla naziv="DomainObject.Predmet.ProtustrankaFormated_1">  GRAHOVEC TIM jednostavno društvo s ograničenom odgovornošću za trgovinu i usluge</derivirana_varijabla>
  </DomainObject.Predmet.ProtustrankaFormated>
  <DomainObject.Predmet.ProtustrankaFormatedOIB>
    <izvorni_sadrzaj>  GRAHOVEC TIM jednostavno društvo s ograničenom odgovornošću za trgovinu i usluge, OIB 27071748815</izvorni_sadrzaj>
    <derivirana_varijabla naziv="DomainObject.Predmet.ProtustrankaFormatedOIB_1">  GRAHOVEC TIM jednostavno društvo s ograničenom odgovornošću za trgovinu i usluge, OIB 27071748815</derivirana_varijabla>
  </DomainObject.Predmet.ProtustrankaFormatedOIB>
  <DomainObject.Predmet.ProtustrankaFormatedWithAdress>
    <izvorni_sadrzaj> GRAHOVEC TIM jednostavno društvo s ograničenom odgovornošću za trgovinu i usluge, Bana Josipa Jelačića 55, 40000 Mačkovec</izvorni_sadrzaj>
    <derivirana_varijabla naziv="DomainObject.Predmet.ProtustrankaFormatedWithAdress_1"> GRAHOVEC TIM jednostavno društvo s ograničenom odgovornošću za trgovinu i usluge, Bana Josipa Jelačića 55, 40000 Mačkovec</derivirana_varijabla>
  </DomainObject.Predmet.ProtustrankaFormatedWithAdress>
  <DomainObject.Predmet.ProtustrankaFormatedWithAdressOIB>
    <izvorni_sadrzaj> GRAHOVEC TIM jednostavno društvo s ograničenom odgovornošću za trgovinu i usluge, OIB 27071748815, Bana Josipa Jelačića 55, 40000 Mačkovec</izvorni_sadrzaj>
    <derivirana_varijabla naziv="DomainObject.Predmet.ProtustrankaFormatedWithAdressOIB_1"> GRAHOVEC TIM jednostavno društvo s ograničenom odgovornošću za trgovinu i usluge, OIB 27071748815, Bana Josipa Jelačića 55, 40000 Mačkovec</derivirana_varijabla>
  </DomainObject.Predmet.ProtustrankaFormatedWithAdressOIB>
  <DomainObject.Predmet.ProtustrankaWithAdress>
    <izvorni_sadrzaj>GRAHOVEC TIM jednostavno društvo s ograničenom odgovornošću za trgovinu i usluge Bana Josipa Jelačića 55, 40000 Mačkovec</izvorni_sadrzaj>
    <derivirana_varijabla naziv="DomainObject.Predmet.ProtustrankaWithAdress_1">GRAHOVEC TIM jednostavno društvo s ograničenom odgovornošću za trgovinu i usluge Bana Josipa Jelačića 55, 40000 Mačkovec</derivirana_varijabla>
  </DomainObject.Predmet.ProtustrankaWithAdress>
  <DomainObject.Predmet.ProtustrankaWithAdressOIB>
    <izvorni_sadrzaj>GRAHOVEC TIM jednostavno društvo s ograničenom odgovornošću za trgovinu i usluge, OIB 27071748815, Bana Josipa Jelačića 55, 40000 Mačkovec</izvorni_sadrzaj>
    <derivirana_varijabla naziv="DomainObject.Predmet.ProtustrankaWithAdressOIB_1">GRAHOVEC TIM jednostavno društvo s ograničenom odgovornošću za trgovinu i usluge, OIB 27071748815, Bana Josipa Jelačića 55, 40000 Mačkovec</derivirana_varijabla>
  </DomainObject.Predmet.ProtustrankaWithAdressOIB>
  <DomainObject.Predmet.ProtustrankaNazivFormated>
    <izvorni_sadrzaj>GRAHOVEC TIM jednostavno društvo s ograničenom odgovornošću za trgovinu i usluge</izvorni_sadrzaj>
    <derivirana_varijabla naziv="DomainObject.Predmet.ProtustrankaNazivFormated_1">GRAHOVEC TIM jednostavno društvo s ograničenom odgovornošću za trgovinu i usluge</derivirana_varijabla>
  </DomainObject.Predmet.ProtustrankaNazivFormated>
  <DomainObject.Predmet.ProtustrankaNazivFormatedOIB>
    <izvorni_sadrzaj>GRAHOVEC TIM jednostavno društvo s ograničenom odgovornošću za trgovinu i usluge, OIB 27071748815</izvorni_sadrzaj>
    <derivirana_varijabla naziv="DomainObject.Predmet.ProtustrankaNazivFormatedOIB_1">GRAHOVEC TIM jednostavno društvo s ograničenom odgovornošću za trgovinu i usluge, OIB 27071748815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31862.05</izvorni_sadrzaj>
    <derivirana_varijabla naziv="DomainObject.Predmet.TrenutnaVrijednost_1">31862.05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GRAHOVEC TIM jednostavno društvo s ograničenom odgovornošću za trgovinu i usluge</item>
    </izvorni_sadrzaj>
    <derivirana_varijabla naziv="DomainObject.Predmet.ProtuStrankaListFormated_1">
      <item>GRAHOVEC TIM jednostavno društvo s ograničenom odgovornošću za trgovinu i usluge</item>
    </derivirana_varijabla>
  </DomainObject.Predmet.ProtuStrankaListFormated>
  <DomainObject.Predmet.ProtuStrankaListFormatedOIB>
    <izvorni_sadrzaj>
      <item>GRAHOVEC TIM jednostavno društvo s ograničenom odgovornošću za trgovinu i usluge, OIB 27071748815</item>
    </izvorni_sadrzaj>
    <derivirana_varijabla naziv="DomainObject.Predmet.ProtuStrankaListFormatedOIB_1">
      <item>GRAHOVEC TIM jednostavno društvo s ograničenom odgovornošću za trgovinu i usluge, OIB 27071748815</item>
    </derivirana_varijabla>
  </DomainObject.Predmet.ProtuStrankaListFormatedOIB>
  <DomainObject.Predmet.ProtuStrankaListFormatedWithAdress>
    <izvorni_sadrzaj>
      <item>GRAHOVEC TIM jednostavno društvo s ograničenom odgovornošću za trgovinu i usluge, Bana Josipa Jelačića 55, 40000 Mačkovec</item>
    </izvorni_sadrzaj>
    <derivirana_varijabla naziv="DomainObject.Predmet.ProtuStrankaListFormatedWithAdress_1">
      <item>GRAHOVEC TIM jednostavno društvo s ograničenom odgovornošću za trgovinu i usluge, Bana Josipa Jelačića 55, 40000 Mačkovec</item>
    </derivirana_varijabla>
  </DomainObject.Predmet.ProtuStrankaListFormatedWithAdress>
  <DomainObject.Predmet.ProtuStrankaListFormatedWithAdressOIB>
    <izvorni_sadrzaj>
      <item>GRAHOVEC TIM jednostavno društvo s ograničenom odgovornošću za trgovinu i usluge, OIB 27071748815, Bana Josipa Jelačića 55, 40000 Mačkovec</item>
    </izvorni_sadrzaj>
    <derivirana_varijabla naziv="DomainObject.Predmet.ProtuStrankaListFormatedWithAdressOIB_1">
      <item>GRAHOVEC TIM jednostavno društvo s ograničenom odgovornošću za trgovinu i usluge, OIB 27071748815, Bana Josipa Jelačića 55, 40000 Mačkovec</item>
    </derivirana_varijabla>
  </DomainObject.Predmet.ProtuStrankaListFormatedWithAdressOIB>
  <DomainObject.Predmet.ProtuStrankaListNazivFormated>
    <izvorni_sadrzaj>
      <item>GRAHOVEC TIM jednostavno društvo s ograničenom odgovornošću za trgovinu i usluge</item>
    </izvorni_sadrzaj>
    <derivirana_varijabla naziv="DomainObject.Predmet.ProtuStrankaListNazivFormated_1">
      <item>GRAHOVEC TIM jednostavno društvo s ograničenom odgovornošću za trgovinu i usluge</item>
    </derivirana_varijabla>
  </DomainObject.Predmet.ProtuStrankaListNazivFormated>
  <DomainObject.Predmet.ProtuStrankaListNazivFormatedOIB>
    <izvorni_sadrzaj>
      <item>GRAHOVEC TIM jednostavno društvo s ograničenom odgovornošću za trgovinu i usluge, OIB 27071748815</item>
    </izvorni_sadrzaj>
    <derivirana_varijabla naziv="DomainObject.Predmet.ProtuStrankaListNazivFormatedOIB_1">
      <item>GRAHOVEC TIM jednostavno društvo s ograničenom odgovornošću za trgovinu i usluge, OIB 27071748815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GRAHOVEC TIM jednostavno društvo s ograničenom odgovornošću za trgovinu i usluge</izvorni_sadrzaj>
    <derivirana_varijabla naziv="DomainObject.Predmet.ProtustrankaIDrugi_1">GRAHOVEC TIM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GRAHOVEC TIM jednostavno društvo s ograničenom odgovornošću za trgovinu i usluge, OIB 27071748815, Bana Josipa Jelačića 55, 40000 Mačkovec</izvorni_sadrzaj>
    <derivirana_varijabla naziv="DomainObject.Predmet.ProtustrankaIDrugiAdressOIB_1">GRAHOVEC TIM jednostavno društvo s ograničenom odgovornošću za trgovinu i usluge, OIB 27071748815, Bana Josipa Jelačića 55,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GRAHOVEC TIM jednostavno društvo s ograničenom odgovornošću za trgovinu i usluge</item>
      <item>Financijska agencija</item>
      <item>Sudski registar</item>
      <item>e-oglasna ploča</item>
    </izvorni_sadrzaj>
    <derivirana_varijabla naziv="DomainObject.Predmet.SudioniciListNaziv_1">
      <item>GRAHOVEC TIM jednostavno društvo s ograničenom odgovornošću za trgovinu i usluge</item>
      <item>Financijska agencija</item>
      <item>Sudski registar</item>
      <item>e-oglasna ploča</item>
    </derivirana_varijabla>
  </DomainObject.Predmet.SudioniciListNaziv>
  <DomainObject.Predmet.SudioniciListAdressOIB>
    <izvorni_sadrzaj>
      <item>GRAHOVEC TIM jednostavno društvo s ograničenom odgovornošću za trgovinu i usluge, OIB 27071748815, Bana Josipa Jelačića 55,40000 Mačkovec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GRAHOVEC TIM jednostavno društvo s ograničenom odgovornošću za trgovinu i usluge, OIB 27071748815, Bana Josipa Jelačića 55,40000 Mačkovec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27071748815</item>
      <item>, OIB 85821130368</item>
      <item>, OIB null</item>
      <item>, OIB null</item>
    </izvorni_sadrzaj>
    <derivirana_varijabla naziv="DomainObject.Predmet.SudioniciListNazivOIB_1">
      <item>, OIB 27071748815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23BFC-B11E-44B0-A9BB-4052EDC6D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1885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2016-08-26T10:51:00Z</dcterms:created>
  <dc:creator>Ljubica Makovec</dc:creator>
  <cp:lastModifiedBy>Valentina Kolar</cp:lastModifiedBy>
  <cp:lastPrinted>2016-01-22T13:59:00Z</cp:lastPrinted>
  <dcterms:modified xmlns:xsi="http://www.w3.org/2001/XMLSchema-instance" xsi:type="dcterms:W3CDTF">2016-08-29T10:04:00Z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