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c818" w14:paraId="57ec81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112</w:t>
      </w:r>
      <w:r w:rsidR="003824EC">
        <w:t>0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3824EC" w:rsidRPr="003824EC">
        <w:t>ARGUS INŽENJERING j.d.o.o.</w:t>
      </w:r>
      <w:r w:rsidR="003824EC">
        <w:t xml:space="preserve"> za graditeljstvo, nadzor i usluge, Zagreb, </w:t>
      </w:r>
      <w:r w:rsidR="00F50419" w:rsidRPr="00F50419">
        <w:t>DemetroveTeute 22</w:t>
      </w:r>
      <w:r w:rsidR="00F50419">
        <w:t xml:space="preserve">, MBS: </w:t>
      </w:r>
      <w:r w:rsidR="00F50419" w:rsidRPr="00F50419">
        <w:t>080916703</w:t>
      </w:r>
      <w:r w:rsidR="00F50419">
        <w:t xml:space="preserve">, OIB: </w:t>
      </w:r>
      <w:r w:rsidR="00F50419" w:rsidRPr="00F50419">
        <w:t>70857524723</w:t>
      </w:r>
      <w:r w:rsidR="00055BE0">
        <w:t xml:space="preserve">,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50419">
        <w:t>ARGUS INŽENJERING j.d.o.o. za graditeljstvo, nadzor i usluge, Zagreb, DemetroveTeute 22, MBS: 080916703, OIB: 70857524723</w:t>
      </w:r>
      <w:r w:rsidR="00055BE0">
        <w:t xml:space="preserve">, </w:t>
      </w:r>
      <w:r>
        <w:t xml:space="preserve">na temelju neizvršenih osnova za plaćanje iznosi </w:t>
      </w:r>
      <w:r w:rsidR="003824EC">
        <w:t>8.661,11</w:t>
      </w:r>
      <w:r w:rsidR="00055BE0">
        <w:t xml:space="preserve"> </w:t>
      </w:r>
      <w:r w:rsidR="00ED0810">
        <w:t xml:space="preserve"> kn. 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656A07">
        <w:t>Slobodan Vucelić, OIB 88719020909, Velika Rasinjica, Velika Rasinjica 6</w:t>
      </w:r>
      <w:r>
        <w:t>,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112</w:t>
      </w:r>
      <w:r w:rsidR="002561A3">
        <w:t>0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1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594F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0419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9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9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St-1120/2017</izvorni_sadrzaj>
    <derivirana_varijabla naziv="DomainObject.Predmet.OznakaBroj_1">St-1120/2017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ARGUS INŽENJERING j.d.o.o.</izvorni_sadrzaj>
    <derivirana_varijabla naziv="DomainObject.Predmet.ProtustrankaFormated_1">  ARGUS INŽENJERING j.d.o.o.</derivirana_varijabla>
  </DomainObject.Predmet.ProtustrankaFormated>
  <DomainObject.Predmet.ProtustrankaFormatedOIB>
    <izvorni_sadrzaj>  ARGUS INŽENJERING j.d.o.o., OIB 70857524723</izvorni_sadrzaj>
    <derivirana_varijabla naziv="DomainObject.Predmet.ProtustrankaFormatedOIB_1">  ARGUS INŽENJERING j.d.o.o., OIB 70857524723</derivirana_varijabla>
  </DomainObject.Predmet.ProtustrankaFormatedOIB>
  <DomainObject.Predmet.ProtustrankaFormatedWithAdress>
    <izvorni_sadrzaj> ARGUS INŽENJERING j.d.o.o., DemetroveTeute 22, 10000 Zagreb</izvorni_sadrzaj>
    <derivirana_varijabla naziv="DomainObject.Predmet.ProtustrankaFormatedWithAdress_1"> ARGUS INŽENJERING j.d.o.o., DemetroveTeute 22, 10000 Zagreb</derivirana_varijabla>
  </DomainObject.Predmet.ProtustrankaFormatedWithAdress>
  <DomainObject.Predmet.ProtustrankaFormatedWithAdressOIB>
    <izvorni_sadrzaj> ARGUS INŽENJERING j.d.o.o., OIB 70857524723, DemetroveTeute 22, 10000 Zagreb</izvorni_sadrzaj>
    <derivirana_varijabla naziv="DomainObject.Predmet.ProtustrankaFormatedWithAdressOIB_1"> ARGUS INŽENJERING j.d.o.o., OIB 70857524723, DemetroveTeute 22, 10000 Zagreb</derivirana_varijabla>
  </DomainObject.Predmet.ProtustrankaFormatedWithAdressOIB>
  <DomainObject.Predmet.ProtustrankaWithAdress>
    <izvorni_sadrzaj>ARGUS INŽENJERING j.d.o.o. DemetroveTeute 22, 10000 Zagreb</izvorni_sadrzaj>
    <derivirana_varijabla naziv="DomainObject.Predmet.ProtustrankaWithAdress_1">ARGUS INŽENJERING j.d.o.o. DemetroveTeute 22, 10000 Zagreb</derivirana_varijabla>
  </DomainObject.Predmet.ProtustrankaWithAdress>
  <DomainObject.Predmet.ProtustrankaWithAdressOIB>
    <izvorni_sadrzaj>ARGUS INŽENJERING j.d.o.o., OIB 70857524723, DemetroveTeute 22, 10000 Zagreb</izvorni_sadrzaj>
    <derivirana_varijabla naziv="DomainObject.Predmet.ProtustrankaWithAdressOIB_1">ARGUS INŽENJERING j.d.o.o., OIB 70857524723, DemetroveTeute 22, 10000 Zagreb</derivirana_varijabla>
  </DomainObject.Predmet.ProtustrankaWithAdressOIB>
  <DomainObject.Predmet.ProtustrankaNazivFormated>
    <izvorni_sadrzaj>ARGUS INŽENJERING j.d.o.o.</izvorni_sadrzaj>
    <derivirana_varijabla naziv="DomainObject.Predmet.ProtustrankaNazivFormated_1">ARGUS INŽENJERING j.d.o.o.</derivirana_varijabla>
  </DomainObject.Predmet.ProtustrankaNazivFormated>
  <DomainObject.Predmet.ProtustrankaNazivFormatedOIB>
    <izvorni_sadrzaj>ARGUS INŽENJERING j.d.o.o., OIB 70857524723</izvorni_sadrzaj>
    <derivirana_varijabla naziv="DomainObject.Predmet.ProtustrankaNazivFormatedOIB_1">ARGUS INŽENJERING j.d.o.o., OIB 70857524723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ARGUS INŽENJERING j.d.o.o.</item>
    </izvorni_sadrzaj>
    <derivirana_varijabla naziv="DomainObject.Predmet.ProtuStrankaListFormated_1">
      <item>ARGUS INŽENJERING j.d.o.o.</item>
    </derivirana_varijabla>
  </DomainObject.Predmet.ProtuStrankaListFormated>
  <DomainObject.Predmet.ProtuStrankaListFormatedOIB>
    <izvorni_sadrzaj>
      <item>ARGUS INŽENJERING j.d.o.o., OIB 70857524723</item>
    </izvorni_sadrzaj>
    <derivirana_varijabla naziv="DomainObject.Predmet.ProtuStrankaListFormatedOIB_1">
      <item>ARGUS INŽENJERING j.d.o.o., OIB 70857524723</item>
    </derivirana_varijabla>
  </DomainObject.Predmet.ProtuStrankaListFormatedOIB>
  <DomainObject.Predmet.ProtuStrankaListFormatedWithAdress>
    <izvorni_sadrzaj>
      <item>ARGUS INŽENJERING j.d.o.o., DemetroveTeute 22, 10000 Zagreb</item>
    </izvorni_sadrzaj>
    <derivirana_varijabla naziv="DomainObject.Predmet.ProtuStrankaListFormatedWithAdress_1">
      <item>ARGUS INŽENJERING j.d.o.o., DemetroveTeute 22, 10000 Zagreb</item>
    </derivirana_varijabla>
  </DomainObject.Predmet.ProtuStrankaListFormatedWithAdress>
  <DomainObject.Predmet.ProtuStrankaListFormatedWithAdressOIB>
    <izvorni_sadrzaj>
      <item>ARGUS INŽENJERING j.d.o.o., OIB 70857524723, DemetroveTeute 22, 10000 Zagreb</item>
    </izvorni_sadrzaj>
    <derivirana_varijabla naziv="DomainObject.Predmet.ProtuStrankaListFormatedWithAdressOIB_1">
      <item>ARGUS INŽENJERING j.d.o.o., OIB 70857524723, DemetroveTeute 22, 10000 Zagreb</item>
    </derivirana_varijabla>
  </DomainObject.Predmet.ProtuStrankaListFormatedWithAdressOIB>
  <DomainObject.Predmet.ProtuStrankaListNazivFormated>
    <izvorni_sadrzaj>
      <item>ARGUS INŽENJERING j.d.o.o.</item>
    </izvorni_sadrzaj>
    <derivirana_varijabla naziv="DomainObject.Predmet.ProtuStrankaListNazivFormated_1">
      <item>ARGUS INŽENJERING j.d.o.o.</item>
    </derivirana_varijabla>
  </DomainObject.Predmet.ProtuStrankaListNazivFormated>
  <DomainObject.Predmet.ProtuStrankaListNazivFormatedOIB>
    <izvorni_sadrzaj>
      <item>ARGUS INŽENJERING j.d.o.o., OIB 70857524723</item>
    </izvorni_sadrzaj>
    <derivirana_varijabla naziv="DomainObject.Predmet.ProtuStrankaListNazivFormatedOIB_1">
      <item>ARGUS INŽENJERING j.d.o.o., OIB 70857524723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ARGUS INŽENJERING j.d.o.o.</izvorni_sadrzaj>
    <derivirana_varijabla naziv="DomainObject.Predmet.ProtustrankaIDrugi_1">ARGUS INŽENJERING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ARGUS INŽENJERING j.d.o.o., OIB 70857524723, DemetroveTeute 22, 10000 Zagreb</izvorni_sadrzaj>
    <derivirana_varijabla naziv="DomainObject.Predmet.ProtustrankaIDrugiAdressOIB_1">ARGUS INŽENJERING j.d.o.o., OIB 70857524723, DemetroveTeute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INŽENJERING j.d.o.o.</item>
      <item>FINA Regionalni centar Zagreb</item>
    </izvorni_sadrzaj>
    <derivirana_varijabla naziv="DomainObject.Predmet.SudioniciListNaziv_1">
      <item>ARGUS INŽENJERING j.d.o.o.</item>
      <item>FINA Regionalni centar Zagreb</item>
    </derivirana_varijabla>
  </DomainObject.Predmet.SudioniciListNaziv>
  <DomainObject.Predmet.SudioniciListAdressOIB>
    <izvorni_sadrzaj>
      <item>ARGUS INŽENJERING j.d.o.o., OIB 70857524723, DemetroveTeute 22,10000 Zagreb</item>
      <item>FINA Regionalni centar Zagreb, OIB 85821130368, Trg svibanjskih žrtava 1995. 1,10000 Zagreb</item>
    </izvorni_sadrzaj>
    <derivirana_varijabla naziv="DomainObject.Predmet.SudioniciListAdressOIB_1">
      <item>ARGUS INŽENJERING j.d.o.o., OIB 70857524723, DemetroveTeute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70857524723</item>
      <item>, OIB 85821130368</item>
    </izvorni_sadrzaj>
    <derivirana_varijabla naziv="DomainObject.Predmet.SudioniciListNazivOIB_1">
      <item>, OIB 70857524723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FB1C4-03E3-48CA-8729-22C455D1E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2195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2017-07-31T08:47:00Z</dcterms:created>
  <dc:creator>Korisnik</dc:creator>
  <cp:lastModifiedBy>Sanja Ban</cp:lastModifiedBy>
  <cp:lastPrinted>2017-07-31T08:46:00Z</cp:lastPrinted>
  <dcterms:modified xmlns:xsi="http://www.w3.org/2001/XMLSchema-instance" xsi:type="dcterms:W3CDTF">2017-07-31T08:47:00Z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