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c13f" w14:paraId="7eac13f" w:rsidRDefault="007F2C11" w:rsidP="00C93FA7" w:rsidR="00EC7BCD" w:rsidRPr="00845E49">
      <w:pPr>
        <w:ind w:firstLine="720" w:left="720"/>
        <w:jc w:val="right"/>
        <w15:collapsed w:val="false"/>
      </w:pPr>
      <w:bookmarkStart w:name="_GoBack" w:id="0"/>
      <w:bookmarkEnd w:id="0"/>
      <w:r w:rsidRPr="00845E49">
        <w:tab/>
      </w:r>
      <w:r w:rsidRPr="00845E49">
        <w:tab/>
      </w:r>
      <w:r w:rsidRPr="00845E49">
        <w:tab/>
      </w:r>
      <w:r w:rsidR="00C4791A" w:rsidRPr="00845E49">
        <w:tab/>
      </w:r>
      <w:r w:rsidR="00C4791A" w:rsidRPr="00845E49">
        <w:tab/>
      </w:r>
      <w:r w:rsidR="00C4791A" w:rsidRPr="00845E49">
        <w:tab/>
        <w:t xml:space="preserve">   </w:t>
      </w:r>
      <w:r w:rsidR="00761A36">
        <w:t xml:space="preserve">1 </w:t>
      </w:r>
      <w:r w:rsidR="007E60F0">
        <w:t xml:space="preserve"> </w:t>
      </w:r>
      <w:r w:rsidR="001C229A">
        <w:t xml:space="preserve"> </w:t>
      </w:r>
      <w:r w:rsidR="00761A36">
        <w:t>St</w:t>
      </w:r>
      <w:r w:rsidR="00CF7065">
        <w:t>-</w:t>
      </w:r>
      <w:r w:rsidR="00630243">
        <w:t>2163</w:t>
      </w:r>
      <w:r w:rsidR="0094435F">
        <w:t>/1</w:t>
      </w:r>
      <w:r w:rsidR="0047153A">
        <w:t>7</w:t>
      </w:r>
    </w:p>
    <w:p w:rsidRDefault="00EC7BCD" w:rsidR="00EC7BCD" w:rsidRPr="00845E49"/>
    <w:p w:rsidRDefault="001D044B" w:rsidR="00EC7BCD" w:rsidRPr="00845E49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3FA7" w:rsidP="001D044B" w:rsidR="00C93FA7" w:rsidRPr="00CF7065">
      <w:pPr>
        <w:jc w:val="both"/>
      </w:pPr>
      <w:r w:rsidRPr="00CF7065">
        <w:t xml:space="preserve"> REPUBLIKA HRVATSKA</w:t>
      </w:r>
    </w:p>
    <w:p w:rsidRDefault="00C93FA7" w:rsidP="001D044B" w:rsidR="001D044B">
      <w:pPr>
        <w:jc w:val="both"/>
      </w:pPr>
      <w:r w:rsidRPr="00CF7065">
        <w:t>TRGOVAČKI SUD U ZAGREBU</w:t>
      </w:r>
    </w:p>
    <w:p w:rsidRDefault="00162282" w:rsidP="001D044B" w:rsidR="00C4791A" w:rsidRPr="00CF7065">
      <w:pPr>
        <w:jc w:val="both"/>
      </w:pPr>
      <w:r>
        <w:t>Stalna služba u Karlovcu</w:t>
      </w:r>
    </w:p>
    <w:p w:rsidRDefault="003602ED" w:rsidP="001D044B" w:rsidR="003602ED" w:rsidRPr="00CF7065">
      <w:pPr>
        <w:jc w:val="both"/>
      </w:pPr>
      <w:r w:rsidRPr="00CF7065">
        <w:t xml:space="preserve">Karlovac, </w:t>
      </w:r>
      <w:r w:rsidR="00162282">
        <w:t>Trg hrvatskih branitelja 1/II</w:t>
      </w:r>
    </w:p>
    <w:p w:rsidRDefault="003602ED" w:rsidR="003602ED" w:rsidRPr="00CF7065"/>
    <w:p w:rsidRDefault="003602ED" w:rsidP="003602ED" w:rsidR="003602ED">
      <w:pPr>
        <w:jc w:val="center"/>
      </w:pPr>
      <w:r w:rsidRPr="00CF7065">
        <w:t>R</w:t>
      </w:r>
      <w:r w:rsidR="00283467" w:rsidRPr="00CF7065">
        <w:t xml:space="preserve"> </w:t>
      </w:r>
      <w:r w:rsidRPr="00CF7065">
        <w:t>E</w:t>
      </w:r>
      <w:r w:rsidR="00283467" w:rsidRPr="00CF7065">
        <w:t xml:space="preserve"> </w:t>
      </w:r>
      <w:r w:rsidRPr="00CF7065">
        <w:t>P</w:t>
      </w:r>
      <w:r w:rsidR="00283467" w:rsidRPr="00CF7065">
        <w:t xml:space="preserve"> </w:t>
      </w:r>
      <w:r w:rsidRPr="00CF7065">
        <w:t>U</w:t>
      </w:r>
      <w:r w:rsidR="00283467" w:rsidRPr="00CF7065">
        <w:t xml:space="preserve"> </w:t>
      </w:r>
      <w:r w:rsidRPr="00CF7065">
        <w:t>B</w:t>
      </w:r>
      <w:r w:rsidR="00283467" w:rsidRPr="00CF7065">
        <w:t xml:space="preserve"> </w:t>
      </w:r>
      <w:r w:rsidRPr="00CF7065">
        <w:t>L</w:t>
      </w:r>
      <w:r w:rsidR="00283467" w:rsidRPr="00CF7065">
        <w:t xml:space="preserve"> </w:t>
      </w:r>
      <w:r w:rsidRPr="00CF7065">
        <w:t>I</w:t>
      </w:r>
      <w:r w:rsidR="00283467" w:rsidRPr="00CF7065">
        <w:t xml:space="preserve"> </w:t>
      </w:r>
      <w:r w:rsidRPr="00CF7065">
        <w:t>K</w:t>
      </w:r>
      <w:r w:rsidR="00283467" w:rsidRPr="00CF7065">
        <w:t xml:space="preserve"> </w:t>
      </w:r>
      <w:r w:rsidRPr="00CF7065">
        <w:t>A</w:t>
      </w:r>
      <w:r w:rsidR="00283467" w:rsidRPr="00CF7065">
        <w:t xml:space="preserve">  </w:t>
      </w:r>
      <w:r w:rsidRPr="00CF7065">
        <w:t xml:space="preserve"> H</w:t>
      </w:r>
      <w:r w:rsidR="00283467" w:rsidRPr="00CF7065">
        <w:t xml:space="preserve"> </w:t>
      </w:r>
      <w:r w:rsidRPr="00CF7065">
        <w:t>R</w:t>
      </w:r>
      <w:r w:rsidR="00283467" w:rsidRPr="00CF7065">
        <w:t xml:space="preserve"> </w:t>
      </w:r>
      <w:r w:rsidRPr="00CF7065">
        <w:t>V</w:t>
      </w:r>
      <w:r w:rsidR="00283467" w:rsidRPr="00CF7065">
        <w:t xml:space="preserve"> </w:t>
      </w:r>
      <w:r w:rsidRPr="00CF7065">
        <w:t>A</w:t>
      </w:r>
      <w:r w:rsidR="00283467" w:rsidRPr="00CF7065">
        <w:t xml:space="preserve"> </w:t>
      </w:r>
      <w:r w:rsidRPr="00CF7065">
        <w:t>T</w:t>
      </w:r>
      <w:r w:rsidR="00283467" w:rsidRPr="00CF7065">
        <w:t xml:space="preserve"> </w:t>
      </w:r>
      <w:r w:rsidRPr="00CF7065">
        <w:t>S</w:t>
      </w:r>
      <w:r w:rsidR="00283467" w:rsidRPr="00CF7065">
        <w:t xml:space="preserve"> </w:t>
      </w:r>
      <w:r w:rsidRPr="00CF7065">
        <w:t>K</w:t>
      </w:r>
      <w:r w:rsidR="00283467" w:rsidRPr="00CF7065">
        <w:t xml:space="preserve"> </w:t>
      </w:r>
      <w:r w:rsidRPr="00CF7065">
        <w:t>A</w:t>
      </w:r>
    </w:p>
    <w:p w:rsidRDefault="00073BF6" w:rsidP="003602ED" w:rsidR="00073BF6" w:rsidRPr="00CF7065">
      <w:pPr>
        <w:jc w:val="center"/>
      </w:pPr>
    </w:p>
    <w:p w:rsidRDefault="006D782D" w:rsidP="006D782D" w:rsidR="00EC7BCD">
      <w:pPr>
        <w:jc w:val="center"/>
      </w:pPr>
      <w:r>
        <w:t>Z A K L J U Č A K</w:t>
      </w:r>
    </w:p>
    <w:p w:rsidRDefault="006D782D" w:rsidP="006D782D" w:rsidR="006D782D" w:rsidRPr="00845E49">
      <w:pPr>
        <w:jc w:val="center"/>
      </w:pPr>
    </w:p>
    <w:p w:rsidRDefault="00EC7BCD" w:rsidP="003602ED" w:rsidR="003602ED">
      <w:pPr>
        <w:ind w:firstLine="360"/>
        <w:jc w:val="both"/>
      </w:pPr>
      <w:r w:rsidRPr="00845E49">
        <w:tab/>
        <w:t xml:space="preserve">TRGOVAČKI SUD U </w:t>
      </w:r>
      <w:r w:rsidR="00C93FA7" w:rsidRPr="00845E49">
        <w:t>ZAGREBU, Stalna služba</w:t>
      </w:r>
      <w:r w:rsidR="00162282">
        <w:t xml:space="preserve"> u Karlovcu</w:t>
      </w:r>
      <w:r w:rsidR="00C93FA7" w:rsidRPr="00845E49">
        <w:rPr>
          <w:b/>
        </w:rPr>
        <w:t>,</w:t>
      </w:r>
      <w:r w:rsidRPr="00845E49">
        <w:t xml:space="preserve"> po sucu Jadranki Mađeruh,</w:t>
      </w:r>
      <w:r w:rsidR="00DF1D0D" w:rsidRPr="00845E49">
        <w:t xml:space="preserve"> </w:t>
      </w:r>
      <w:r w:rsidR="00DD2D47" w:rsidRPr="00845E49">
        <w:t xml:space="preserve">u </w:t>
      </w:r>
      <w:proofErr w:type="spellStart"/>
      <w:r w:rsidR="00162282">
        <w:t>predstečajnom</w:t>
      </w:r>
      <w:proofErr w:type="spellEnd"/>
      <w:r w:rsidR="00162282">
        <w:t xml:space="preserve"> postupku nad dužnikom </w:t>
      </w:r>
      <w:r w:rsidR="00630243" w:rsidRPr="00630243">
        <w:t xml:space="preserve">MBS EUROPROM d.o.o., Zagreb, </w:t>
      </w:r>
      <w:proofErr w:type="spellStart"/>
      <w:r w:rsidR="00630243" w:rsidRPr="00630243">
        <w:t>Jurišićeva</w:t>
      </w:r>
      <w:proofErr w:type="spellEnd"/>
      <w:r w:rsidR="00630243" w:rsidRPr="00630243">
        <w:t xml:space="preserve"> 30, OIB: 03423002427, kojeg zastupaju punomoćnici, odvjetnici u Odvjetničkom društvu </w:t>
      </w:r>
      <w:proofErr w:type="spellStart"/>
      <w:r w:rsidR="00630243" w:rsidRPr="00630243">
        <w:t>Jujnović</w:t>
      </w:r>
      <w:proofErr w:type="spellEnd"/>
      <w:r w:rsidR="00630243" w:rsidRPr="00630243">
        <w:t xml:space="preserve"> Lučić, Marković, Zagreb, Strojarska cesta 20/XXII,</w:t>
      </w:r>
      <w:r w:rsidR="00073BF6">
        <w:t xml:space="preserve"> 2. studenog</w:t>
      </w:r>
      <w:r w:rsidR="007F3F23">
        <w:rPr>
          <w:lang w:val="pt-BR"/>
        </w:rPr>
        <w:t xml:space="preserve"> </w:t>
      </w:r>
      <w:r w:rsidR="001709E9">
        <w:t>2017.</w:t>
      </w:r>
    </w:p>
    <w:p w:rsidRDefault="00073BF6" w:rsidP="003602ED" w:rsidR="00073BF6">
      <w:pPr>
        <w:ind w:firstLine="360"/>
        <w:jc w:val="both"/>
      </w:pPr>
    </w:p>
    <w:p w:rsidRDefault="00845E49" w:rsidP="003602ED" w:rsidR="00845E49" w:rsidRPr="00845E49">
      <w:pPr>
        <w:ind w:firstLine="360"/>
        <w:jc w:val="both"/>
      </w:pPr>
    </w:p>
    <w:p w:rsidRDefault="006D782D" w:rsidP="00D207F0" w:rsidR="00EC7BCD">
      <w:pPr>
        <w:jc w:val="center"/>
      </w:pPr>
      <w:r>
        <w:t>z a k l j u č i o    j e</w:t>
      </w:r>
    </w:p>
    <w:p w:rsidRDefault="00073BF6" w:rsidP="00D207F0" w:rsidR="00073BF6">
      <w:pPr>
        <w:jc w:val="center"/>
      </w:pPr>
    </w:p>
    <w:p w:rsidRDefault="00EC7BCD" w:rsidP="00D207F0" w:rsidR="00EC7BCD" w:rsidRPr="00845E49"/>
    <w:p w:rsidRDefault="00C87D41" w:rsidP="006D782D" w:rsidR="00845E49">
      <w:pPr>
        <w:tabs>
          <w:tab w:pos="945" w:val="left"/>
        </w:tabs>
        <w:jc w:val="both"/>
      </w:pPr>
      <w:r w:rsidRPr="00845E49">
        <w:t xml:space="preserve">     </w:t>
      </w:r>
      <w:r w:rsidR="00C00CCC">
        <w:tab/>
      </w:r>
      <w:r w:rsidR="006162D1">
        <w:t xml:space="preserve"> </w:t>
      </w:r>
      <w:r w:rsidR="00073BF6">
        <w:t>Poziva se Financijska agencija da najkasnije do 3. studenog 2017. sastavi Tablicu osporenih tražbina za svaku osporenu tražbinu po dužniku i po povjereniku, s time da u tablicu osporenih tražbina navede sve podatke predviđene čl. 43. st. 3. Stečajnog zakona (Narodne novine broj 71/15, 104/17).</w:t>
      </w:r>
    </w:p>
    <w:p w:rsidRDefault="006D782D" w:rsidP="006D782D" w:rsidR="006D782D">
      <w:pPr>
        <w:tabs>
          <w:tab w:pos="945" w:val="left"/>
        </w:tabs>
        <w:jc w:val="both"/>
      </w:pPr>
    </w:p>
    <w:p w:rsidRDefault="00073BF6" w:rsidP="00D207F0" w:rsidR="00073BF6">
      <w:pPr>
        <w:jc w:val="center"/>
      </w:pPr>
    </w:p>
    <w:p w:rsidRDefault="00163B00" w:rsidP="00D207F0" w:rsidR="00C4791A">
      <w:pPr>
        <w:jc w:val="center"/>
      </w:pPr>
      <w:r w:rsidRPr="00CF7065">
        <w:t>U Karlovcu</w:t>
      </w:r>
      <w:r w:rsidR="00857AF8" w:rsidRPr="00CF7065">
        <w:t xml:space="preserve"> </w:t>
      </w:r>
      <w:r w:rsidR="00073BF6">
        <w:t>2. studenog</w:t>
      </w:r>
      <w:r w:rsidR="001709E9">
        <w:t xml:space="preserve"> 2017.</w:t>
      </w:r>
      <w:r w:rsidRPr="00CF7065">
        <w:t xml:space="preserve"> </w:t>
      </w:r>
    </w:p>
    <w:p w:rsidRDefault="006C6CD5" w:rsidP="00D207F0" w:rsidR="006C6CD5" w:rsidRPr="00845E49">
      <w:pPr>
        <w:jc w:val="center"/>
        <w:rPr>
          <w:b/>
        </w:rPr>
      </w:pPr>
    </w:p>
    <w:p w:rsidRDefault="00163B00" w:rsidP="0004084A" w:rsidR="00163B00" w:rsidRPr="00845E49">
      <w:pPr>
        <w:jc w:val="right"/>
      </w:pPr>
      <w:r w:rsidRPr="00845E49">
        <w:t xml:space="preserve"> </w:t>
      </w:r>
      <w:r w:rsidR="00D207F0" w:rsidRPr="00845E49">
        <w:t xml:space="preserve">                                                                     </w:t>
      </w:r>
      <w:r w:rsidR="00C93FA7" w:rsidRPr="00845E49">
        <w:t xml:space="preserve">     </w:t>
      </w:r>
      <w:r w:rsidR="00845E49">
        <w:t xml:space="preserve">                                 </w:t>
      </w:r>
      <w:r w:rsidR="00C93FA7" w:rsidRPr="00845E49">
        <w:t xml:space="preserve"> </w:t>
      </w:r>
      <w:r w:rsidR="00D207F0" w:rsidRPr="00845E49">
        <w:t xml:space="preserve"> </w:t>
      </w:r>
      <w:r w:rsidR="00526840" w:rsidRPr="00845E49">
        <w:t>S</w:t>
      </w:r>
      <w:r w:rsidRPr="00845E49">
        <w:t>udac:</w:t>
      </w:r>
    </w:p>
    <w:p w:rsidRDefault="00C4791A" w:rsidP="0004084A" w:rsidR="00845E49">
      <w:pPr>
        <w:jc w:val="right"/>
      </w:pPr>
      <w:r w:rsidRPr="00845E49">
        <w:t xml:space="preserve">  </w:t>
      </w:r>
      <w:r w:rsidR="00857AF8" w:rsidRPr="00845E49">
        <w:t xml:space="preserve">                                                                </w:t>
      </w:r>
      <w:r w:rsidR="00845E49">
        <w:t xml:space="preserve">                 </w:t>
      </w:r>
      <w:r w:rsidR="00163B00" w:rsidRPr="00845E49">
        <w:t>Jadranka Mađeruh</w:t>
      </w:r>
      <w:r w:rsidR="00C21F5E">
        <w:t>,v.r.</w:t>
      </w:r>
    </w:p>
    <w:p w:rsidRDefault="00CF7065" w:rsidP="0004084A" w:rsidR="00CF7065">
      <w:pPr>
        <w:jc w:val="right"/>
      </w:pPr>
    </w:p>
    <w:p w:rsidRDefault="00C21F5E" w:rsidP="0004084A" w:rsidR="0004084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04084A" w:rsidP="0004084A" w:rsidR="0004084A">
      <w:pPr>
        <w:jc w:val="right"/>
      </w:pPr>
      <w:r>
        <w:t>ovlašteni službenik:</w:t>
      </w:r>
    </w:p>
    <w:p w:rsidRDefault="00162282" w:rsidP="007F3F23" w:rsidR="00845E4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Draženka Prpić</w:t>
      </w:r>
    </w:p>
    <w:p w:rsidRDefault="007F3F23" w:rsidP="007F3F23" w:rsidR="007F3F23">
      <w:pPr>
        <w:jc w:val="both"/>
      </w:pPr>
      <w:r>
        <w:t>PRAVNA POUKA:</w:t>
      </w:r>
    </w:p>
    <w:p w:rsidRDefault="006D782D" w:rsidP="007F3F23" w:rsidR="007F3F23">
      <w:pPr>
        <w:jc w:val="both"/>
      </w:pPr>
      <w:r>
        <w:t>Protiv ovog zaključka nije dopušten pravni lijek.</w:t>
      </w:r>
    </w:p>
    <w:p w:rsidRDefault="006D782D" w:rsidP="007F3F23" w:rsidR="006D782D">
      <w:pPr>
        <w:jc w:val="both"/>
      </w:pPr>
    </w:p>
    <w:p w:rsidRDefault="007F3F23" w:rsidP="007F3F23" w:rsidR="007F3F23">
      <w:pPr>
        <w:jc w:val="both"/>
      </w:pPr>
    </w:p>
    <w:sectPr w:rsidSect="000337D3" w:rsidR="007F3F23">
      <w:headerReference w:type="even" r:id="rId10"/>
      <w:headerReference w:type="default" r:id="rId11"/>
      <w:pgSz w:h="16838" w:w="11906"/>
      <w:pgMar w:gutter="0" w:footer="708" w:header="708" w:left="1800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0E3" w:rsidR="006620E3">
      <w:r>
        <w:separator/>
      </w:r>
    </w:p>
  </w:endnote>
  <w:endnote w:id="0" w:type="continuationSeparator">
    <w:p w:rsidRDefault="006620E3" w:rsidR="00662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0E3" w:rsidR="006620E3">
      <w:r>
        <w:separator/>
      </w:r>
    </w:p>
  </w:footnote>
  <w:footnote w:id="0" w:type="continuationSeparator">
    <w:p w:rsidRDefault="006620E3" w:rsidR="006620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6557" w:rsidR="003065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B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1F5E" w:rsidP="00C21F5E" w:rsidR="00306557">
    <w:pPr>
      <w:pStyle w:val="Zaglavlje"/>
      <w:jc w:val="right"/>
    </w:pPr>
    <w:r>
      <w:t xml:space="preserve">1 </w:t>
    </w:r>
    <w:r w:rsidR="007F3F23">
      <w:t>St-1654/17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1343D17"/>
    <w:multiLevelType w:val="hybridMultilevel"/>
    <w:tmpl w:val="300819F4"/>
    <w:lvl w:tplc="1548CB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EC7030C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5505786"/>
    <w:multiLevelType w:val="hybridMultilevel"/>
    <w:tmpl w:val="9ADA33B6"/>
    <w:lvl w:tplc="33A23D22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6B7370"/>
    <w:multiLevelType w:val="hybridMultilevel"/>
    <w:tmpl w:val="C096F5B4"/>
    <w:lvl w:tplc="05B0A8DE" w:ilvl="0">
      <w:start w:val="1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BF7BB3"/>
    <w:multiLevelType w:val="hybridMultilevel"/>
    <w:tmpl w:val="00F628F0"/>
    <w:lvl w:tplc="30F0C8D4" w:ilvl="0">
      <w:start w:val="2"/>
      <w:numFmt w:val="upperRoman"/>
      <w:lvlText w:val="%1."/>
      <w:lvlJc w:val="left"/>
      <w:pPr>
        <w:ind w:hanging="720" w:left="20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85"/>
      </w:pPr>
    </w:lvl>
    <w:lvl w:tentative="true" w:tplc="041A001B" w:ilvl="2">
      <w:start w:val="1"/>
      <w:numFmt w:val="lowerRoman"/>
      <w:lvlText w:val="%3."/>
      <w:lvlJc w:val="right"/>
      <w:pPr>
        <w:ind w:hanging="180" w:left="3105"/>
      </w:pPr>
    </w:lvl>
    <w:lvl w:tentative="true" w:tplc="041A000F" w:ilvl="3">
      <w:start w:val="1"/>
      <w:numFmt w:val="decimal"/>
      <w:lvlText w:val="%4."/>
      <w:lvlJc w:val="left"/>
      <w:pPr>
        <w:ind w:hanging="360" w:left="3825"/>
      </w:pPr>
    </w:lvl>
    <w:lvl w:tentative="true" w:tplc="041A0019" w:ilvl="4">
      <w:start w:val="1"/>
      <w:numFmt w:val="lowerLetter"/>
      <w:lvlText w:val="%5."/>
      <w:lvlJc w:val="left"/>
      <w:pPr>
        <w:ind w:hanging="360" w:left="4545"/>
      </w:pPr>
    </w:lvl>
    <w:lvl w:tentative="true" w:tplc="041A001B" w:ilvl="5">
      <w:start w:val="1"/>
      <w:numFmt w:val="lowerRoman"/>
      <w:lvlText w:val="%6."/>
      <w:lvlJc w:val="right"/>
      <w:pPr>
        <w:ind w:hanging="180" w:left="5265"/>
      </w:pPr>
    </w:lvl>
    <w:lvl w:tentative="true" w:tplc="041A000F" w:ilvl="6">
      <w:start w:val="1"/>
      <w:numFmt w:val="decimal"/>
      <w:lvlText w:val="%7."/>
      <w:lvlJc w:val="left"/>
      <w:pPr>
        <w:ind w:hanging="360" w:left="5985"/>
      </w:pPr>
    </w:lvl>
    <w:lvl w:tentative="true" w:tplc="041A0019" w:ilvl="7">
      <w:start w:val="1"/>
      <w:numFmt w:val="lowerLetter"/>
      <w:lvlText w:val="%8."/>
      <w:lvlJc w:val="left"/>
      <w:pPr>
        <w:ind w:hanging="360" w:left="6705"/>
      </w:pPr>
    </w:lvl>
    <w:lvl w:tentative="true" w:tplc="041A001B" w:ilvl="8">
      <w:start w:val="1"/>
      <w:numFmt w:val="lowerRoman"/>
      <w:lvlText w:val="%9."/>
      <w:lvlJc w:val="right"/>
      <w:pPr>
        <w:ind w:hanging="180" w:left="7425"/>
      </w:pPr>
    </w:lvl>
  </w:abstractNum>
  <w:abstractNum w:abstractNumId="6">
    <w:nsid w:val="514B6E4D"/>
    <w:multiLevelType w:val="hybridMultilevel"/>
    <w:tmpl w:val="AFD8A664"/>
    <w:lvl w:tplc="434AC7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A78099F"/>
    <w:multiLevelType w:val="multilevel"/>
    <w:tmpl w:val="F376C016"/>
    <w:lvl w:ilvl="0">
      <w:start w:val="1"/>
      <w:numFmt w:val="decimal"/>
      <w:lvlText w:val="%1."/>
      <w:lvlJc w:val="left"/>
      <w:pPr>
        <w:ind w:hanging="360" w:left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6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3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7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4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8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54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90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625"/>
      </w:pPr>
      <w:rPr>
        <w:rFonts w:hint="default"/>
      </w:rPr>
    </w:lvl>
  </w:abstractNum>
  <w:abstractNum w:abstractNumId="8">
    <w:nsid w:val="5C2D7024"/>
    <w:multiLevelType w:val="hybridMultilevel"/>
    <w:tmpl w:val="89E47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37037E"/>
    <w:multiLevelType w:val="hybridMultilevel"/>
    <w:tmpl w:val="7ED4EC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7BCD"/>
    <w:rsid w:val="0003099F"/>
    <w:rsid w:val="00032795"/>
    <w:rsid w:val="000337D3"/>
    <w:rsid w:val="00033C67"/>
    <w:rsid w:val="0004084A"/>
    <w:rsid w:val="00073BF6"/>
    <w:rsid w:val="000760CD"/>
    <w:rsid w:val="000A2AD9"/>
    <w:rsid w:val="000D1030"/>
    <w:rsid w:val="00125839"/>
    <w:rsid w:val="001370A8"/>
    <w:rsid w:val="00140488"/>
    <w:rsid w:val="00162282"/>
    <w:rsid w:val="00163B00"/>
    <w:rsid w:val="001709E9"/>
    <w:rsid w:val="001752D5"/>
    <w:rsid w:val="00185F68"/>
    <w:rsid w:val="0019590F"/>
    <w:rsid w:val="001C229A"/>
    <w:rsid w:val="001D044B"/>
    <w:rsid w:val="00207A46"/>
    <w:rsid w:val="0022784C"/>
    <w:rsid w:val="002371C8"/>
    <w:rsid w:val="00246A99"/>
    <w:rsid w:val="00283467"/>
    <w:rsid w:val="00286993"/>
    <w:rsid w:val="002A7453"/>
    <w:rsid w:val="002B5007"/>
    <w:rsid w:val="002C0587"/>
    <w:rsid w:val="002C2087"/>
    <w:rsid w:val="002E5174"/>
    <w:rsid w:val="00306557"/>
    <w:rsid w:val="0032020F"/>
    <w:rsid w:val="0034069F"/>
    <w:rsid w:val="00342E6D"/>
    <w:rsid w:val="003602ED"/>
    <w:rsid w:val="00380248"/>
    <w:rsid w:val="003A45D6"/>
    <w:rsid w:val="003E348C"/>
    <w:rsid w:val="00457BD1"/>
    <w:rsid w:val="0047153A"/>
    <w:rsid w:val="00473BAB"/>
    <w:rsid w:val="004C778F"/>
    <w:rsid w:val="004D2935"/>
    <w:rsid w:val="004E31B0"/>
    <w:rsid w:val="00517348"/>
    <w:rsid w:val="00526840"/>
    <w:rsid w:val="00562D2E"/>
    <w:rsid w:val="005F2CED"/>
    <w:rsid w:val="00603C5E"/>
    <w:rsid w:val="006162D1"/>
    <w:rsid w:val="006210F6"/>
    <w:rsid w:val="0062287B"/>
    <w:rsid w:val="00630243"/>
    <w:rsid w:val="006305A4"/>
    <w:rsid w:val="00644D3C"/>
    <w:rsid w:val="006620E3"/>
    <w:rsid w:val="00670A71"/>
    <w:rsid w:val="00675734"/>
    <w:rsid w:val="006B1461"/>
    <w:rsid w:val="006B4EE6"/>
    <w:rsid w:val="006C6CD5"/>
    <w:rsid w:val="006D782D"/>
    <w:rsid w:val="006E23E7"/>
    <w:rsid w:val="007203D6"/>
    <w:rsid w:val="00761A36"/>
    <w:rsid w:val="00777357"/>
    <w:rsid w:val="0079114A"/>
    <w:rsid w:val="007E033D"/>
    <w:rsid w:val="007E60F0"/>
    <w:rsid w:val="007F0E12"/>
    <w:rsid w:val="007F1BB0"/>
    <w:rsid w:val="007F2C11"/>
    <w:rsid w:val="007F3F23"/>
    <w:rsid w:val="0080590C"/>
    <w:rsid w:val="00833649"/>
    <w:rsid w:val="00845E49"/>
    <w:rsid w:val="00850B4C"/>
    <w:rsid w:val="00857AF8"/>
    <w:rsid w:val="00864128"/>
    <w:rsid w:val="00891632"/>
    <w:rsid w:val="0089606B"/>
    <w:rsid w:val="008B427F"/>
    <w:rsid w:val="0094193F"/>
    <w:rsid w:val="00942E9E"/>
    <w:rsid w:val="0094435F"/>
    <w:rsid w:val="009E32A3"/>
    <w:rsid w:val="00A00F71"/>
    <w:rsid w:val="00A2007F"/>
    <w:rsid w:val="00A26252"/>
    <w:rsid w:val="00A34674"/>
    <w:rsid w:val="00A849B2"/>
    <w:rsid w:val="00A84EE8"/>
    <w:rsid w:val="00A85010"/>
    <w:rsid w:val="00AC7583"/>
    <w:rsid w:val="00AD4983"/>
    <w:rsid w:val="00AD684A"/>
    <w:rsid w:val="00B67CC7"/>
    <w:rsid w:val="00B80DEC"/>
    <w:rsid w:val="00B95E99"/>
    <w:rsid w:val="00BA4EC4"/>
    <w:rsid w:val="00BD6670"/>
    <w:rsid w:val="00BF44BB"/>
    <w:rsid w:val="00C00CCC"/>
    <w:rsid w:val="00C21F5E"/>
    <w:rsid w:val="00C4791A"/>
    <w:rsid w:val="00C62F51"/>
    <w:rsid w:val="00C87D41"/>
    <w:rsid w:val="00C93FA7"/>
    <w:rsid w:val="00CA3427"/>
    <w:rsid w:val="00CD072E"/>
    <w:rsid w:val="00CD4E8D"/>
    <w:rsid w:val="00CE1452"/>
    <w:rsid w:val="00CF2A81"/>
    <w:rsid w:val="00CF5219"/>
    <w:rsid w:val="00CF7065"/>
    <w:rsid w:val="00D207F0"/>
    <w:rsid w:val="00D66560"/>
    <w:rsid w:val="00D66943"/>
    <w:rsid w:val="00D91B38"/>
    <w:rsid w:val="00DB755E"/>
    <w:rsid w:val="00DD2D47"/>
    <w:rsid w:val="00DE0A56"/>
    <w:rsid w:val="00DE5CEB"/>
    <w:rsid w:val="00DF1D0D"/>
    <w:rsid w:val="00E43CFE"/>
    <w:rsid w:val="00E46511"/>
    <w:rsid w:val="00EC7BCD"/>
    <w:rsid w:val="00ED6A82"/>
    <w:rsid w:val="00EF4B9E"/>
    <w:rsid w:val="00F23DEE"/>
    <w:rsid w:val="00F63AA8"/>
    <w:rsid w:val="00F928B7"/>
    <w:rsid w:val="00FB2A95"/>
    <w:rsid w:val="00FB45B4"/>
    <w:rsid w:val="00FB6EE0"/>
    <w:rsid w:val="00FE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D04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6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C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C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C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C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D04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6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C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C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C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C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2163</izvorni_sadrzaj>
    <derivirana_varijabla naziv="DomainObject.Predmet.Broj_1">2163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St-2163/2017</izvorni_sadrzaj>
    <derivirana_varijabla naziv="DomainObject.Predmet.OznakaBroj_1">St-2163/2017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MBS EUROPROM d.o.o.</izvorni_sadrzaj>
    <derivirana_varijabla naziv="DomainObject.Predmet.ProtustrankaFormated_1">  MBS EUROPROM d.o.o.</derivirana_varijabla>
  </DomainObject.Predmet.ProtustrankaFormated>
  <DomainObject.Predmet.ProtustrankaFormatedOIB>
    <izvorni_sadrzaj>  MBS EUROPROM d.o.o., OIB 03423002427</izvorni_sadrzaj>
    <derivirana_varijabla naziv="DomainObject.Predmet.ProtustrankaFormatedOIB_1">  MBS EUROPROM d.o.o., OIB 03423002427</derivirana_varijabla>
  </DomainObject.Predmet.ProtustrankaFormatedOIB>
  <DomainObject.Predmet.ProtustrankaFormatedWithAdress>
    <izvorni_sadrzaj> MBS EUROPROM d.o.o., Jurišićeva 30, 10000 Zagreb</izvorni_sadrzaj>
    <derivirana_varijabla naziv="DomainObject.Predmet.ProtustrankaFormatedWithAdress_1"> MBS EUROPROM d.o.o., Jurišićeva 30, 10000 Zagreb</derivirana_varijabla>
  </DomainObject.Predmet.ProtustrankaFormatedWithAdress>
  <DomainObject.Predmet.ProtustrankaFormatedWithAdressOIB>
    <izvorni_sadrzaj> MBS EUROPROM d.o.o., OIB 03423002427, Jurišićeva 30, 10000 Zagreb</izvorni_sadrzaj>
    <derivirana_varijabla naziv="DomainObject.Predmet.ProtustrankaFormatedWithAdressOIB_1"> MBS EUROPROM d.o.o., OIB 03423002427, Jurišićeva 30, 10000 Zagreb</derivirana_varijabla>
  </DomainObject.Predmet.ProtustrankaFormatedWithAdressOIB>
  <DomainObject.Predmet.ProtustrankaWithAdress>
    <izvorni_sadrzaj>MBS EUROPROM d.o.o. Jurišićeva 30, 10000 Zagreb</izvorni_sadrzaj>
    <derivirana_varijabla naziv="DomainObject.Predmet.ProtustrankaWithAdress_1">MBS EUROPROM d.o.o. Jurišićeva 30, 10000 Zagreb</derivirana_varijabla>
  </DomainObject.Predmet.ProtustrankaWithAdress>
  <DomainObject.Predmet.ProtustrankaWithAdressOIB>
    <izvorni_sadrzaj>MBS EUROPROM d.o.o., OIB 03423002427, Jurišićeva 30, 10000 Zagreb</izvorni_sadrzaj>
    <derivirana_varijabla naziv="DomainObject.Predmet.ProtustrankaWithAdressOIB_1">MBS EUROPROM d.o.o., OIB 03423002427, Jurišićeva 30, 10000 Zagreb</derivirana_varijabla>
  </DomainObject.Predmet.ProtustrankaWithAdressOIB>
  <DomainObject.Predmet.ProtustrankaNazivFormated>
    <izvorni_sadrzaj>MBS EUROPROM d.o.o.</izvorni_sadrzaj>
    <derivirana_varijabla naziv="DomainObject.Predmet.ProtustrankaNazivFormated_1">MBS EUROPROM d.o.o.</derivirana_varijabla>
  </DomainObject.Predmet.ProtustrankaNazivFormated>
  <DomainObject.Predmet.ProtustrankaNazivFormatedOIB>
    <izvorni_sadrzaj>MBS EUROPROM d.o.o., OIB 03423002427</izvorni_sadrzaj>
    <derivirana_varijabla naziv="DomainObject.Predmet.ProtustrankaNazivFormatedOIB_1">MBS EUROPROM d.o.o., OIB 03423002427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MBS EUROPROM d.o.o.</izvorni_sadrzaj>
    <derivirana_varijabla naziv="DomainObject.Predmet.StrankaFormated_1">  MBS EUROPROM d.o.o.</derivirana_varijabla>
  </DomainObject.Predmet.StrankaFormated>
  <DomainObject.Predmet.StrankaFormatedOIB>
    <izvorni_sadrzaj>  MBS EUROPROM d.o.o., OIB 03423002427</izvorni_sadrzaj>
    <derivirana_varijabla naziv="DomainObject.Predmet.StrankaFormatedOIB_1">  MBS EUROPROM d.o.o., OIB 03423002427</derivirana_varijabla>
  </DomainObject.Predmet.StrankaFormatedOIB>
  <DomainObject.Predmet.StrankaFormatedWithAdress>
    <izvorni_sadrzaj> MBS EUROPROM d.o.o., Jurišićeva 30, 10000 Zagreb</izvorni_sadrzaj>
    <derivirana_varijabla naziv="DomainObject.Predmet.StrankaFormatedWithAdress_1"> MBS EUROPROM d.o.o., Jurišićeva 30, 10000 Zagreb</derivirana_varijabla>
  </DomainObject.Predmet.StrankaFormatedWithAdress>
  <DomainObject.Predmet.StrankaFormatedWithAdressOIB>
    <izvorni_sadrzaj> MBS EUROPROM d.o.o., OIB 03423002427, Jurišićeva 30, 10000 Zagreb</izvorni_sadrzaj>
    <derivirana_varijabla naziv="DomainObject.Predmet.StrankaFormatedWithAdressOIB_1"> MBS EUROPROM d.o.o., OIB 03423002427, Jurišićeva 30, 10000 Zagreb</derivirana_varijabla>
  </DomainObject.Predmet.StrankaFormatedWithAdressOIB>
  <DomainObject.Predmet.StrankaWithAdress>
    <izvorni_sadrzaj>MBS EUROPROM d.o.o. Jurišićeva 30,10000 Zagreb</izvorni_sadrzaj>
    <derivirana_varijabla naziv="DomainObject.Predmet.StrankaWithAdress_1">MBS EUROPROM d.o.o. Jurišićeva 30,10000 Zagreb</derivirana_varijabla>
  </DomainObject.Predmet.StrankaWithAdress>
  <DomainObject.Predmet.StrankaWithAdressOIB>
    <izvorni_sadrzaj>MBS EUROPROM d.o.o., OIB 03423002427, Jurišićeva 30,10000 Zagreb</izvorni_sadrzaj>
    <derivirana_varijabla naziv="DomainObject.Predmet.StrankaWithAdressOIB_1">MBS EUROPROM d.o.o., OIB 03423002427, Jurišićeva 30,10000 Zagreb</derivirana_varijabla>
  </DomainObject.Predmet.StrankaWithAdressOIB>
  <DomainObject.Predmet.StrankaNazivFormated>
    <izvorni_sadrzaj>MBS EUROPROM d.o.o.</izvorni_sadrzaj>
    <derivirana_varijabla naziv="DomainObject.Predmet.StrankaNazivFormated_1">MBS EUROPROM d.o.o.</derivirana_varijabla>
  </DomainObject.Predmet.StrankaNazivFormated>
  <DomainObject.Predmet.StrankaNazivFormatedOIB>
    <izvorni_sadrzaj>MBS EUROPROM d.o.o., OIB 03423002427</izvorni_sadrzaj>
    <derivirana_varijabla naziv="DomainObject.Predmet.StrankaNazivFormatedOIB_1">MBS EUROPROM d.o.o., OIB 03423002427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MBS EUROPROM d.o.o.</item>
    </izvorni_sadrzaj>
    <derivirana_varijabla naziv="DomainObject.Predmet.StrankaListFormated_1">
      <item>MBS EUROPROM d.o.o.</item>
    </derivirana_varijabla>
  </DomainObject.Predmet.StrankaListFormated>
  <DomainObject.Predmet.StrankaListFormatedOIB>
    <izvorni_sadrzaj>
      <item>MBS EUROPROM d.o.o., OIB 03423002427</item>
    </izvorni_sadrzaj>
    <derivirana_varijabla naziv="DomainObject.Predmet.StrankaListFormatedOIB_1">
      <item>MBS EUROPROM d.o.o., OIB 03423002427</item>
    </derivirana_varijabla>
  </DomainObject.Predmet.StrankaListFormatedOIB>
  <DomainObject.Predmet.StrankaListFormatedWithAdress>
    <izvorni_sadrzaj>
      <item>MBS EUROPROM d.o.o., Jurišićeva 30, 10000 Zagreb</item>
    </izvorni_sadrzaj>
    <derivirana_varijabla naziv="DomainObject.Predmet.StrankaListFormatedWithAdress_1">
      <item>MBS EUROPROM d.o.o., Jurišićeva 30, 10000 Zagreb</item>
    </derivirana_varijabla>
  </DomainObject.Predmet.StrankaListFormatedWithAdress>
  <DomainObject.Predmet.StrankaListFormatedWithAdressOIB>
    <izvorni_sadrzaj>
      <item>MBS EUROPROM d.o.o., OIB 03423002427, Jurišićeva 30, 10000 Zagreb</item>
    </izvorni_sadrzaj>
    <derivirana_varijabla naziv="DomainObject.Predmet.StrankaListFormatedWithAdressOIB_1">
      <item>MBS EUROPROM d.o.o., OIB 03423002427, Jurišićeva 30, 10000 Zagreb</item>
    </derivirana_varijabla>
  </DomainObject.Predmet.StrankaListFormatedWithAdressOIB>
  <DomainObject.Predmet.StrankaListNazivFormated>
    <izvorni_sadrzaj>
      <item>MBS EUROPROM d.o.o.</item>
    </izvorni_sadrzaj>
    <derivirana_varijabla naziv="DomainObject.Predmet.StrankaListNazivFormated_1">
      <item>MBS EUROPROM d.o.o.</item>
    </derivirana_varijabla>
  </DomainObject.Predmet.StrankaListNazivFormated>
  <DomainObject.Predmet.StrankaListNazivFormatedOIB>
    <izvorni_sadrzaj>
      <item>MBS EUROPROM d.o.o., OIB 03423002427</item>
    </izvorni_sadrzaj>
    <derivirana_varijabla naziv="DomainObject.Predmet.StrankaListNazivFormatedOIB_1">
      <item>MBS EUROPROM d.o.o., OIB 03423002427</item>
    </derivirana_varijabla>
  </DomainObject.Predmet.StrankaListNazivFormatedOIB>
  <DomainObject.Predmet.ProtuStrankaListFormated>
    <izvorni_sadrzaj>
      <item>MBS EUROPROM d.o.o.</item>
    </izvorni_sadrzaj>
    <derivirana_varijabla naziv="DomainObject.Predmet.ProtuStrankaListFormated_1">
      <item>MBS EUROPROM d.o.o.</item>
    </derivirana_varijabla>
  </DomainObject.Predmet.ProtuStrankaListFormated>
  <DomainObject.Predmet.ProtuStrankaListFormatedOIB>
    <izvorni_sadrzaj>
      <item>MBS EUROPROM d.o.o., OIB 03423002427</item>
    </izvorni_sadrzaj>
    <derivirana_varijabla naziv="DomainObject.Predmet.ProtuStrankaListFormatedOIB_1">
      <item>MBS EUROPROM d.o.o., OIB 03423002427</item>
    </derivirana_varijabla>
  </DomainObject.Predmet.ProtuStrankaListFormatedOIB>
  <DomainObject.Predmet.ProtuStrankaListFormatedWithAdress>
    <izvorni_sadrzaj>
      <item>MBS EUROPROM d.o.o., Jurišićeva 30, 10000 Zagreb</item>
    </izvorni_sadrzaj>
    <derivirana_varijabla naziv="DomainObject.Predmet.ProtuStrankaListFormatedWithAdress_1">
      <item>MBS EUROPROM d.o.o., Jurišićeva 30, 10000 Zagreb</item>
    </derivirana_varijabla>
  </DomainObject.Predmet.ProtuStrankaListFormatedWithAdress>
  <DomainObject.Predmet.ProtuStrankaListFormatedWithAdressOIB>
    <izvorni_sadrzaj>
      <item>MBS EUROPROM d.o.o., OIB 03423002427, Jurišićeva 30, 10000 Zagreb</item>
    </izvorni_sadrzaj>
    <derivirana_varijabla naziv="DomainObject.Predmet.ProtuStrankaListFormatedWithAdressOIB_1">
      <item>MBS EUROPROM d.o.o., OIB 03423002427, Jurišićeva 30, 10000 Zagreb</item>
    </derivirana_varijabla>
  </DomainObject.Predmet.ProtuStrankaListFormatedWithAdressOIB>
  <DomainObject.Predmet.ProtuStrankaListNazivFormated>
    <izvorni_sadrzaj>
      <item>MBS EUROPROM d.o.o.</item>
    </izvorni_sadrzaj>
    <derivirana_varijabla naziv="DomainObject.Predmet.ProtuStrankaListNazivFormated_1">
      <item>MBS EUROPROM d.o.o.</item>
    </derivirana_varijabla>
  </DomainObject.Predmet.ProtuStrankaListNazivFormated>
  <DomainObject.Predmet.ProtuStrankaListNazivFormatedOIB>
    <izvorni_sadrzaj>
      <item>MBS EUROPROM d.o.o., OIB 03423002427</item>
    </izvorni_sadrzaj>
    <derivirana_varijabla naziv="DomainObject.Predmet.ProtuStrankaListNazivFormatedOIB_1">
      <item>MBS EUROPROM d.o.o., OIB 03423002427</item>
    </derivirana_varijabla>
  </DomainObject.Predmet.ProtuStrankaListNazivFormatedOIB>
  <DomainObject.Predmet.OstaliListFormated>
    <izvorni_sadrzaj>
      <item>JUJNOVIĆ LUČIĆ MARKOVIĆ Odvjetničko društvo javno trgovačko društvo</item>
    </izvorni_sadrzaj>
    <derivirana_varijabla naziv="DomainObject.Predmet.OstaliListFormated_1">
      <item>JUJNOVIĆ LUČIĆ MARKOVIĆ Odvjetničko društvo javno trgovačko društvo</item>
    </derivirana_varijabla>
  </DomainObject.Predmet.OstaliListFormated>
  <DomainObject.Predmet.OstaliListFormatedOIB>
    <izvorni_sadrzaj>
      <item>JUJNOVIĆ LUČIĆ MARKOVIĆ Odvjetničko društvo javno trgovačko društvo, OIB 46736017727</item>
    </izvorni_sadrzaj>
    <derivirana_varijabla naziv="DomainObject.Predmet.OstaliListFormatedOIB_1">
      <item>JUJNOVIĆ LUČIĆ MARKOVIĆ Odvjetničko društvo javno trgovačko društvo, OIB 46736017727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</izvorni_sadrzaj>
    <derivirana_varijabla naziv="DomainObject.Predmet.OstaliListFormatedWithAdress_1"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</izvorni_sadrzaj>
    <derivirana_varijabla naziv="DomainObject.Predmet.OstaliListFormatedWithAdressOIB_1"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JUJNOVIĆ LUČIĆ MARKOVIĆ Odvjetničko društvo javno trgovačko društvo</item>
    </izvorni_sadrzaj>
    <derivirana_varijabla naziv="DomainObject.Predmet.OstaliListNazivFormated_1">
      <item>JUJNOVIĆ LUČIĆ MARKOVIĆ Odvjetničko društvo javno trgovačko društvo</item>
    </derivirana_varijabla>
  </DomainObject.Predmet.OstaliListNazivFormated>
  <DomainObject.Predmet.OstaliListNazivFormatedOIB>
    <izvorni_sadrzaj>
      <item>JUJNOVIĆ LUČIĆ MARKOVIĆ Odvjetničko društvo javno trgovačko društvo, OIB 46736017727</item>
    </izvorni_sadrzaj>
    <derivirana_varijabla naziv="DomainObject.Predmet.OstaliListNazivFormatedOIB_1"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MBS EUROPROM d.o.o.</izvorni_sadrzaj>
    <derivirana_varijabla naziv="DomainObject.Predmet.StrankaIDrugi_1">MBS EUROPROM d.o.o.</derivirana_varijabla>
  </DomainObject.Predmet.StrankaIDrugi>
  <DomainObject.Predmet.ProtustrankaIDrugi>
    <izvorni_sadrzaj>MBS EUROPROM d.o.o.</izvorni_sadrzaj>
    <derivirana_varijabla naziv="DomainObject.Predmet.ProtustrankaIDrugi_1">MBS EUROPROM d.o.o.</derivirana_varijabla>
  </DomainObject.Predmet.ProtustrankaIDrugi>
  <DomainObject.Predmet.StrankaIDrugiAdressOIB>
    <izvorni_sadrzaj>MBS EUROPROM d.o.o., OIB 03423002427, Jurišićeva 30, 10000 Zagreb</izvorni_sadrzaj>
    <derivirana_varijabla naziv="DomainObject.Predmet.StrankaIDrugiAdressOIB_1">MBS EUROPROM d.o.o., OIB 03423002427, Jurišićeva 30, 10000 Zagreb</derivirana_varijabla>
  </DomainObject.Predmet.StrankaIDrugiAdressOIB>
  <DomainObject.Predmet.ProtustrankaIDrugiAdressOIB>
    <izvorni_sadrzaj>MBS EUROPROM d.o.o., OIB 03423002427, Jurišićeva 30, 10000 Zagreb</izvorni_sadrzaj>
    <derivirana_varijabla naziv="DomainObject.Predmet.ProtustrankaIDrugiAdressOIB_1">MBS EUROPROM d.o.o., OIB 03423002427, Jurišićeva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MBS EUROPROM d.o.o.</item>
      <item>MBS EUROPROM d.o.o.</item>
      <item>JUJNOVIĆ LUČIĆ MARKOVIĆ Odvjetničko društvo javno trgovačko društvo</item>
    </izvorni_sadrzaj>
    <derivirana_varijabla naziv="DomainObject.Predmet.SudioniciListNaziv_1">
      <item>MBS EUROPROM d.o.o.</item>
      <item>MBS EUROPROM d.o.o.</item>
      <item>JUJNOVIĆ LUČIĆ MARKOVIĆ Odvjetničko društvo javno trgovačko društvo</item>
    </derivirana_varijabla>
  </DomainObject.Predmet.SudioniciListNaziv>
  <DomainObject.Predmet.SudioniciListAdressOIB>
    <izvorni_sadrzaj>
      <item>MBS EUROPROM d.o.o., OIB 03423002427, Jurišićeva 30,10000 Zagreb</item>
      <item>MBS EUROPROM d.o.o., OIB 03423002427, Jurišićeva 30,10000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MBS EUROPROM d.o.o., OIB 03423002427, Jurišićeva 30,10000 Zagreb</item>
      <item>MBS EUROPROM d.o.o., OIB 03423002427, Jurišićeva 30,10000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03423002427</item>
      <item>, OIB 03423002427</item>
      <item>, OIB 46736017727</item>
    </izvorni_sadrzaj>
    <derivirana_varijabla naziv="DomainObject.Predmet.SudioniciListNazivOIB_1">
      <item>, OIB 03423002427</item>
      <item>, OIB 03423002427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165</properties:Words>
  <properties:Characters>822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2017-11-02T09:09:00Z</dcterms:created>
  <dc:creator>Korisnik</dc:creator>
  <cp:lastModifiedBy>Draženka Prpić</cp:lastModifiedBy>
  <cp:lastPrinted>2017-11-02T09:11:00Z</cp:lastPrinted>
  <dcterms:modified xmlns:xsi="http://www.w3.org/2001/XMLSchema-instance" xsi:type="dcterms:W3CDTF">2017-11-02T09:11:00Z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