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7d6d" w14:paraId="8747d6d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1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7F41F6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04235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4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2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2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2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2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4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2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2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2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2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4D26A-4CB1-4DB7-A31E-5091C266C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2017-07-12T07:44:00Z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VIPnet, društvo s ograničenom odgovornošću za usluge javnih telekomunikacija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