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e80f" w14:paraId="144e80f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641A4">
        <w:t>884/16-3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D2BDD">
        <w:t xml:space="preserve"> </w:t>
      </w:r>
      <w:r w:rsidR="006641A4">
        <w:t>SPORTSKA DJELATNOST SJEVER j.d.o.o., OIB: 04581934626, Varaždin, Mirka Maleza 18, dana 21</w:t>
      </w:r>
      <w:r w:rsidR="00BD2BDD">
        <w:t>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641A4">
        <w:t xml:space="preserve"> SPORTSKA DJELATNOST SJEVER j.d.o.o., OIB: 04581934626, Varaždin, Mirka Maleza 18</w:t>
      </w:r>
      <w:r w:rsidR="00740000">
        <w:t xml:space="preserve">, </w:t>
      </w:r>
      <w:r w:rsidR="00CB6C18">
        <w:t xml:space="preserve">iznosi </w:t>
      </w:r>
      <w:r w:rsidR="006641A4">
        <w:t>16.092,57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6641A4">
        <w:t xml:space="preserve"> Vlasta Juričanec, Varaždin, Dobriše Cesarića 72</w:t>
      </w:r>
      <w:r w:rsidR="00462410">
        <w:t xml:space="preserve">, </w:t>
      </w:r>
      <w:r w:rsidR="006641A4">
        <w:t xml:space="preserve">OIB: 56825834903,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6641A4" w:rsidP="0081351D" w:rsidR="0081351D" w:rsidRPr="006A424F">
      <w:pPr>
        <w:jc w:val="center"/>
      </w:pPr>
      <w:r>
        <w:t>U Varaždinu, 21</w:t>
      </w:r>
      <w:r w:rsidR="00BD2BDD">
        <w:t>. lipnja</w:t>
      </w:r>
      <w:r w:rsidR="00740000">
        <w:t xml:space="preserve">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607" w:rsidR="00E43607">
      <w:r>
        <w:separator/>
      </w:r>
    </w:p>
  </w:endnote>
  <w:endnote w:id="0" w:type="continuationSeparator">
    <w:p w:rsidRDefault="00E43607" w:rsidR="00E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607" w:rsidR="00E43607">
      <w:r>
        <w:separator/>
      </w:r>
    </w:p>
  </w:footnote>
  <w:footnote w:id="0" w:type="continuationSeparator">
    <w:p w:rsidRDefault="00E43607" w:rsidR="00E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41A4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2F8B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3607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DJELATNOST SJEVER jednostavno društvo s ograničenom odgovornošću za sportske usluge</izvorni_sadrzaj>
    <derivirana_varijabla naziv="DomainObject.Predmet.ProtustrankaFormated_1">  SPORTSKA DJELATNOST SJEVER jednostavno društvo s ograničenom odgovornošću za sportske usluge</derivirana_varijabla>
  </DomainObject.Predmet.ProtustrankaFormated>
  <DomainObject.Predmet.ProtustrankaFormatedOIB>
    <izvorni_sadrzaj>  SPORTSKA DJELATNOST SJEVER jednostavno društvo s ograničenom odgovornošću za sportske usluge, OIB 04581934626</izvorni_sadrzaj>
    <derivirana_varijabla naziv="DomainObject.Predmet.ProtustrankaFormatedOIB_1">  SPORTSKA DJELATNOST SJEVER jednostavno društvo s ograničenom odgovornošću za sportske usluge, OIB 04581934626</derivirana_varijabla>
  </DomainObject.Predmet.ProtustrankaFormatedOIB>
  <DomainObject.Predmet.ProtustrankaFormatedWithAdress>
    <izvorni_sadrzaj> SPORTSKA DJELATNOST SJEVER jednostavno društvo s ograničenom odgovornošću za sportske usluge, Mirka Maleza 18, 42000 Varaždin</izvorni_sadrzaj>
    <derivirana_varijabla naziv="DomainObject.Predmet.ProtustrankaFormatedWithAdress_1"> SPORTSKA DJELATNOST SJEVER jednostavno društvo s ograničenom odgovornošću za sportske usluge, Mirka Maleza 18, 42000 Varaždin</derivirana_varijabla>
  </DomainObject.Predmet.ProtustrankaFormatedWithAdress>
  <DomainObject.Predmet.ProtustrankaFormatedWithAdressOIB>
    <izvorni_sadrzaj> SPORTSKA DJELATNOST SJEVER jednostavno društvo s ograničenom odgovornošću za sportske usluge, OIB 04581934626, Mirka Maleza 18, 42000 Varaždin</izvorni_sadrzaj>
    <derivirana_varijabla naziv="DomainObject.Predmet.ProtustrankaFormatedWithAdressOIB_1"> SPORTSKA DJELATNOST SJEVER jednostavno društvo s ograničenom odgovornošću za sportske usluge, OIB 04581934626, Mirka Maleza 18, 42000 Varaždin</derivirana_varijabla>
  </DomainObject.Predmet.ProtustrankaFormatedWithAdressOIB>
  <DomainObject.Predmet.ProtustrankaWithAdress>
    <izvorni_sadrzaj>SPORTSKA DJELATNOST SJEVER jednostavno društvo s ograničenom odgovornošću za sportske usluge Mirka Maleza 18, 42000 Varaždin</izvorni_sadrzaj>
    <derivirana_varijabla naziv="DomainObject.Predmet.ProtustrankaWithAdress_1">SPORTSKA DJELATNOST SJEVER jednostavno društvo s ograničenom odgovornošću za sportske usluge Mirka Maleza 18, 42000 Varaždin</derivirana_varijabla>
  </DomainObject.Predmet.ProtustrankaWithAdress>
  <DomainObject.Predmet.ProtustrankaWithAdressOIB>
    <izvorni_sadrzaj>SPORTSKA DJELATNOST SJEVER jednostavno društvo s ograničenom odgovornošću za sportske usluge, OIB 04581934626, Mirka Maleza 18, 42000 Varaždin</izvorni_sadrzaj>
    <derivirana_varijabla naziv="DomainObject.Predmet.ProtustrankaWithAdressOIB_1">SPORTSKA DJELATNOST SJEVER jednostavno društvo s ograničenom odgovornošću za sportske usluge, OIB 04581934626, Mirka Maleza 18, 42000 Varaždin</derivirana_varijabla>
  </DomainObject.Predmet.ProtustrankaWithAdressOIB>
  <DomainObject.Predmet.ProtustrankaNazivFormated>
    <izvorni_sadrzaj>SPORTSKA DJELATNOST SJEVER jednostavno društvo s ograničenom odgovornošću za sportske usluge</izvorni_sadrzaj>
    <derivirana_varijabla naziv="DomainObject.Predmet.ProtustrankaNazivFormated_1">SPORTSKA DJELATNOST SJEVER jednostavno društvo s ograničenom odgovornošću za sportske usluge</derivirana_varijabla>
  </DomainObject.Predmet.ProtustrankaNazivFormated>
  <DomainObject.Predmet.ProtustrankaNazivFormatedOIB>
    <izvorni_sadrzaj>SPORTSKA DJELATNOST SJEVER jednostavno društvo s ograničenom odgovornošću za sportske usluge, OIB 04581934626</izvorni_sadrzaj>
    <derivirana_varijabla naziv="DomainObject.Predmet.ProtustrankaNazivFormatedOIB_1">SPORTSKA DJELATNOST SJEVER jednostavno društvo s ograničenom odgovornošću za sportske usluge, OIB 04581934626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16092.57</izvorni_sadrzaj>
    <derivirana_varijabla naziv="DomainObject.Predmet.TrenutnaVrijednost_1">16092.57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SPORTSKA DJELATNOST SJEVER jednostavno društvo s ograničenom odgovornošću za sportske usluge</item>
    </izvorni_sadrzaj>
    <derivirana_varijabla naziv="DomainObject.Predmet.ProtuStrankaListFormated_1">
      <item>SPORTSKA DJELATNOST SJEVER jednostavno društvo s ograničenom odgovornošću za sportske usluge</item>
    </derivirana_varijabla>
  </DomainObject.Predmet.ProtuStrankaListFormated>
  <DomainObject.Predmet.ProtuStrankaListFormatedOIB>
    <izvorni_sadrzaj>
      <item>SPORTSKA DJELATNOST SJEVER jednostavno društvo s ograničenom odgovornošću za sportske usluge, OIB 04581934626</item>
    </izvorni_sadrzaj>
    <derivirana_varijabla naziv="DomainObject.Predmet.ProtuStrankaListFormatedOIB_1">
      <item>SPORTSKA DJELATNOST SJEVER jednostavno društvo s ograničenom odgovornošću za sportske usluge, OIB 04581934626</item>
    </derivirana_varijabla>
  </DomainObject.Predmet.ProtuStrankaListFormatedOIB>
  <DomainObject.Predmet.ProtuStrankaListFormatedWithAdress>
    <izvorni_sadrzaj>
      <item>SPORTSKA DJELATNOST SJEVER jednostavno društvo s ograničenom odgovornošću za sportske usluge, Mirka Maleza 18, 42000 Varaždin</item>
    </izvorni_sadrzaj>
    <derivirana_varijabla naziv="DomainObject.Predmet.ProtuStrankaListFormatedWithAdress_1">
      <item>SPORTSKA DJELATNOST SJEVER jednostavno društvo s ograničenom odgovornošću za sportske usluge, Mirka Maleza 18, 42000 Varaždin</item>
    </derivirana_varijabla>
  </DomainObject.Predmet.ProtuStrankaListFormatedWithAdress>
  <DomainObject.Predmet.ProtuStrankaListFormatedWithAdressOIB>
    <izvorni_sadrzaj>
      <item>SPORTSKA DJELATNOST SJEVER jednostavno društvo s ograničenom odgovornošću za sportske usluge, OIB 04581934626, Mirka Maleza 18, 42000 Varaždin</item>
    </izvorni_sadrzaj>
    <derivirana_varijabla naziv="DomainObject.Predmet.ProtuStrankaListFormatedWithAdressOIB_1">
      <item>SPORTSKA DJELATNOST SJEVER jednostavno društvo s ograničenom odgovornošću za sportske usluge, OIB 04581934626, Mirka Maleza 18, 42000 Varaždin</item>
    </derivirana_varijabla>
  </DomainObject.Predmet.ProtuStrankaListFormatedWithAdressOIB>
  <DomainObject.Predmet.ProtuStrankaListNazivFormated>
    <izvorni_sadrzaj>
      <item>SPORTSKA DJELATNOST SJEVER jednostavno društvo s ograničenom odgovornošću za sportske usluge</item>
    </izvorni_sadrzaj>
    <derivirana_varijabla naziv="DomainObject.Predmet.ProtuStrankaListNazivFormated_1">
      <item>SPORTSKA DJELATNOST SJEVER jednostavno društvo s ograničenom odgovornošću za sportske usluge</item>
    </derivirana_varijabla>
  </DomainObject.Predmet.ProtuStrankaListNazivFormated>
  <DomainObject.Predmet.ProtuStrankaListNazivFormatedOIB>
    <izvorni_sadrzaj>
      <item>SPORTSKA DJELATNOST SJEVER jednostavno društvo s ograničenom odgovornošću za sportske usluge, OIB 04581934626</item>
    </izvorni_sadrzaj>
    <derivirana_varijabla naziv="DomainObject.Predmet.ProtuStrankaListNazivFormatedOIB_1">
      <item>SPORTSKA DJELATNOST SJEVER jednostavno društvo s ograničenom odgovornošću za sportske usluge, OIB 04581934626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SPORTSKA DJELATNOST SJEVER jednostavno društvo s ograničenom odgovornošću za sportske usluge</izvorni_sadrzaj>
    <derivirana_varijabla naziv="DomainObject.Predmet.ProtustrankaIDrugi_1">SPORTSKA DJELATNOST SJEVER jednostavno društvo s ograničenom odgovornošću za sportske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SPORTSKA DJELATNOST SJEVER jednostavno društvo s ograničenom odgovornošću za sportske usluge, OIB 04581934626, Mirka Maleza 18, 42000 Varaždin</izvorni_sadrzaj>
    <derivirana_varijabla naziv="DomainObject.Predmet.ProtustrankaIDrugiAdressOIB_1">SPORTSKA DJELATNOST SJEVER jednostavno društvo s ograničenom odgovornošću za sportske usluge, OIB 04581934626, Mirka Maleza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SPORTSKA DJELATNOST SJEVER jednostavno društvo s ograničenom odgovornošću za sportske usluge</item>
      <item>sudski registar</item>
    </izvorni_sadrzaj>
    <derivirana_varijabla naziv="DomainObject.Predmet.SudioniciListNaziv_1">
      <item>Financijska agencija</item>
      <item>SPORTSKA DJELATNOST SJEVER jednostavno društvo s ograničenom odgovornošću za sportske usluge</item>
      <item>sudski registar</item>
    </derivirana_varijabla>
  </DomainObject.Predmet.SudioniciListNaziv>
  <DomainObject.Predmet.SudioniciListAdressOIB>
    <izvorni_sadrzaj>
      <item>Financijska agencija, OIB 85821130368</item>
      <item>SPORTSKA DJELATNOST SJEVER jednostavno društvo s ograničenom odgovornošću za sportske usluge, OIB 04581934626, Mirka Maleza 18,42000 Varaždin</item>
      <item>sudski registar</item>
    </izvorni_sadrzaj>
    <derivirana_varijabla naziv="DomainObject.Predmet.SudioniciListAdressOIB_1">
      <item>Financijska agencija, OIB 85821130368</item>
      <item>SPORTSKA DJELATNOST SJEVER jednostavno društvo s ograničenom odgovornošću za sportske usluge, OIB 04581934626, Mirka Maleza 18,42000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04581934626</item>
      <item>, OIB null</item>
    </izvorni_sadrzaj>
    <derivirana_varijabla naziv="DomainObject.Predmet.SudioniciListNazivOIB_1">
      <item>, OIB 85821130368</item>
      <item>, OIB 04581934626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03CD3-9A53-4E2F-9CAE-EB0F15B83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1895</properties:Characters>
  <properties:Lines>47</properties:Lines>
  <properties:Paragraphs>14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2016-06-21T11:00:00Z</cp:lastPrinted>
  <dcterms:modified xmlns:xsi="http://www.w3.org/2001/XMLSchema-instance" xsi:type="dcterms:W3CDTF">2016-06-21T11:00:00Z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