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c1dc" w14:paraId="9dac1dc" w:rsidRDefault="00BB1296" w:rsidP="009B2892" w:rsidR="009B2892">
      <w:pPr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B2892" w:rsidP="009B2892" w:rsidR="009B2892" w:rsidRPr="009B2892">
      <w:pPr>
        <w:rPr>
          <w:lang w:val="hr-HR"/>
        </w:rPr>
      </w:pPr>
      <w:r w:rsidRPr="009B2892">
        <w:rPr>
          <w:lang w:val="hr-HR"/>
        </w:rPr>
        <w:t>REPUBLIKA HRVATSKA</w:t>
      </w:r>
    </w:p>
    <w:p w:rsidRDefault="009B2892" w:rsidP="009B2892" w:rsidR="009B2892" w:rsidRPr="009B2892">
      <w:pPr>
        <w:tabs>
          <w:tab w:pos="7106" w:val="left"/>
        </w:tabs>
        <w:rPr>
          <w:lang w:val="hr-HR"/>
        </w:rPr>
      </w:pPr>
      <w:r w:rsidRPr="009B2892">
        <w:rPr>
          <w:lang w:val="hr-HR"/>
        </w:rPr>
        <w:t>TRGOVAČKI SUD U SPLITU</w:t>
      </w:r>
      <w:r w:rsidRPr="009B2892">
        <w:rPr>
          <w:lang w:val="hr-HR"/>
        </w:rPr>
        <w:tab/>
        <w:t xml:space="preserve"> </w:t>
      </w:r>
    </w:p>
    <w:p w:rsidRDefault="009B2892" w:rsidP="009B2892" w:rsidR="009B2892" w:rsidRPr="009B2892">
      <w:pPr>
        <w:tabs>
          <w:tab w:pos="7106" w:val="left"/>
        </w:tabs>
        <w:rPr>
          <w:lang w:val="hr-HR"/>
        </w:rPr>
      </w:pPr>
      <w:r w:rsidRPr="009B2892">
        <w:rPr>
          <w:lang w:val="hr-HR"/>
        </w:rPr>
        <w:t>Split, Sukoišanska 6</w:t>
      </w:r>
    </w:p>
    <w:p w:rsidRDefault="009B2892" w:rsidP="009B2892" w:rsidR="009B2892">
      <w:pPr>
        <w:tabs>
          <w:tab w:pos="7106" w:val="left"/>
        </w:tabs>
        <w:rPr>
          <w:lang w:val="hr-HR"/>
        </w:rPr>
      </w:pPr>
    </w:p>
    <w:p w:rsidRDefault="009B2892" w:rsidP="009B2892" w:rsidR="009B2892">
      <w:pPr>
        <w:tabs>
          <w:tab w:pos="7106" w:val="left"/>
        </w:tabs>
        <w:rPr>
          <w:lang w:val="hr-HR"/>
        </w:rPr>
      </w:pPr>
    </w:p>
    <w:p w:rsidRDefault="009B2892" w:rsidP="009B2892" w:rsidR="009B2892" w:rsidRPr="009B2892">
      <w:pPr>
        <w:tabs>
          <w:tab w:pos="7106" w:val="left"/>
        </w:tabs>
        <w:jc w:val="center"/>
        <w:rPr>
          <w:spacing w:val="100"/>
          <w:lang w:val="hr-HR"/>
        </w:rPr>
      </w:pPr>
      <w:r w:rsidRPr="009B2892">
        <w:rPr>
          <w:spacing w:val="100"/>
          <w:lang w:val="hr-HR"/>
        </w:rPr>
        <w:t xml:space="preserve">REPUBLIKA HRVATSKA </w:t>
      </w:r>
    </w:p>
    <w:p w:rsidRDefault="009B2892" w:rsidP="009B2892" w:rsidR="009B2892" w:rsidRPr="009B2892">
      <w:pPr>
        <w:tabs>
          <w:tab w:pos="7106" w:val="left"/>
        </w:tabs>
        <w:jc w:val="center"/>
        <w:rPr>
          <w:spacing w:val="100"/>
          <w:lang w:val="hr-HR"/>
        </w:rPr>
      </w:pPr>
    </w:p>
    <w:p w:rsidRDefault="009B2892" w:rsidP="009B2892" w:rsidR="009B2892" w:rsidRPr="009B2892">
      <w:pPr>
        <w:tabs>
          <w:tab w:pos="7106" w:val="left"/>
        </w:tabs>
        <w:jc w:val="center"/>
        <w:rPr>
          <w:spacing w:val="100"/>
          <w:lang w:val="hr-HR"/>
        </w:rPr>
      </w:pPr>
      <w:r w:rsidRPr="009B2892">
        <w:rPr>
          <w:spacing w:val="100"/>
          <w:lang w:val="hr-HR"/>
        </w:rPr>
        <w:t>ZAKLJUČAK</w:t>
      </w:r>
    </w:p>
    <w:p w:rsidRDefault="009B2892" w:rsidP="009B2892" w:rsidR="009B2892">
      <w:pPr>
        <w:tabs>
          <w:tab w:pos="7106" w:val="left"/>
        </w:tabs>
        <w:jc w:val="center"/>
        <w:rPr>
          <w:lang w:val="hr-HR"/>
        </w:rPr>
      </w:pPr>
    </w:p>
    <w:p w:rsidRDefault="009B2892" w:rsidP="009B2892" w:rsidR="009B2892" w:rsidRPr="009B2892">
      <w:pPr>
        <w:tabs>
          <w:tab w:pos="7106" w:val="left"/>
        </w:tabs>
        <w:jc w:val="center"/>
        <w:rPr>
          <w:lang w:val="hr-HR"/>
        </w:rPr>
      </w:pPr>
    </w:p>
    <w:p w:rsidRDefault="009B2892" w:rsidP="009B2892" w:rsidR="00853B3E" w:rsidRPr="009B2892">
      <w:pPr>
        <w:ind w:firstLine="708"/>
        <w:jc w:val="both"/>
      </w:pPr>
      <w:r w:rsidRPr="009B2892">
        <w:rPr>
          <w:lang w:val="hr-HR"/>
        </w:rPr>
        <w:t xml:space="preserve">Trgovački sud u Splitu, po sucu ovog suda Katarini Mikulić,  kao stečajnom sucu, u predstečajnoj nagodbi nad trgovačkim društvom </w:t>
      </w:r>
      <w:r w:rsidR="00280130" w:rsidRPr="0058438F">
        <w:t xml:space="preserve">KONSTRUKTOR-INŽENJERING </w:t>
      </w:r>
      <w:r w:rsidR="00280130">
        <w:t>d.d.</w:t>
      </w:r>
      <w:r w:rsidR="00280130" w:rsidRPr="0058438F">
        <w:t xml:space="preserve"> za građevinarstvo, Split, Svačićeva 4, MBS: 060173315, OIB: 81356391287</w:t>
      </w:r>
      <w:r w:rsidRPr="009B2892">
        <w:t>,</w:t>
      </w:r>
      <w:r>
        <w:t xml:space="preserve"> dana </w:t>
      </w:r>
      <w:r w:rsidR="00433801">
        <w:t>06</w:t>
      </w:r>
      <w:r w:rsidR="00280130">
        <w:t>. travnja 2016. godine</w:t>
      </w:r>
    </w:p>
    <w:p w:rsidRDefault="009B2892" w:rsidP="009B2892" w:rsidR="009B2892" w:rsidRPr="009B2892"/>
    <w:p w:rsidRDefault="009B2892" w:rsidP="009B2892" w:rsidR="009B2892" w:rsidRPr="009B2892">
      <w:pPr>
        <w:ind w:firstLine="708"/>
        <w:jc w:val="center"/>
        <w:rPr>
          <w:spacing w:val="100"/>
        </w:rPr>
      </w:pPr>
      <w:r w:rsidRPr="009B2892">
        <w:rPr>
          <w:spacing w:val="100"/>
        </w:rPr>
        <w:t>zaključio je</w:t>
      </w:r>
    </w:p>
    <w:p w:rsidRDefault="009B2892" w:rsidP="009B2892" w:rsidR="009B2892" w:rsidRPr="009B2892"/>
    <w:p w:rsidRDefault="009B2892" w:rsidP="009B2892" w:rsidR="009B2892">
      <w:pPr>
        <w:pStyle w:val="Odlomakpopisa"/>
        <w:numPr>
          <w:ilvl w:val="0"/>
          <w:numId w:val="1"/>
        </w:numPr>
        <w:jc w:val="both"/>
      </w:pPr>
      <w:r w:rsidRPr="009B2892">
        <w:t>Utvrđuje se da je rješenje ovog suda broj 4</w:t>
      </w:r>
      <w:r w:rsidR="00280130">
        <w:t>.</w:t>
      </w:r>
      <w:r w:rsidRPr="009B2892">
        <w:t>Stpn-</w:t>
      </w:r>
      <w:r w:rsidR="00280130">
        <w:t>36/2014</w:t>
      </w:r>
      <w:r w:rsidRPr="009B2892">
        <w:t xml:space="preserve"> od </w:t>
      </w:r>
      <w:r w:rsidR="00280130">
        <w:t>11. prosinca 2015</w:t>
      </w:r>
      <w:r w:rsidRPr="009B2892">
        <w:t>. g</w:t>
      </w:r>
      <w:r w:rsidR="00FD0979">
        <w:t>odine</w:t>
      </w:r>
      <w:r w:rsidRPr="009B2892">
        <w:t xml:space="preserve"> kojim je odobreno sklapanje predstečajne nagodbe s dužnikom </w:t>
      </w:r>
      <w:r w:rsidR="00280130" w:rsidRPr="0058438F">
        <w:t xml:space="preserve">KONSTRUKTOR-INŽENJERING </w:t>
      </w:r>
      <w:r w:rsidR="00280130">
        <w:t>d.d.</w:t>
      </w:r>
      <w:r w:rsidR="00280130" w:rsidRPr="0058438F">
        <w:t xml:space="preserve"> za građevinarstvo, Split, Svačićeva 4, MBS: 060173315, OIB: 81356391287</w:t>
      </w:r>
      <w:r w:rsidRPr="009B2892">
        <w:t xml:space="preserve">, </w:t>
      </w:r>
      <w:r w:rsidR="00433801">
        <w:t xml:space="preserve">potvrđeno odlukom </w:t>
      </w:r>
      <w:r w:rsidR="00EB4674">
        <w:t>Visokog trgovačkog suda R</w:t>
      </w:r>
      <w:r w:rsidR="00433801">
        <w:t>H u Zagrebu posl.br. Pž-765/16 od 23. veljače 2016. godine.</w:t>
      </w:r>
    </w:p>
    <w:p w:rsidRDefault="00280130" w:rsidP="00280130" w:rsidR="00280130">
      <w:pPr>
        <w:pStyle w:val="Odlomakpopisa"/>
        <w:numPr>
          <w:ilvl w:val="0"/>
          <w:numId w:val="1"/>
        </w:numPr>
        <w:jc w:val="both"/>
      </w:pPr>
      <w:r>
        <w:t xml:space="preserve">Dužnik </w:t>
      </w:r>
      <w:r w:rsidRPr="0058438F">
        <w:t xml:space="preserve">KONSTRUKTOR-INŽENJERING </w:t>
      </w:r>
      <w:r>
        <w:t>d.d.</w:t>
      </w:r>
      <w:r w:rsidRPr="0058438F">
        <w:t xml:space="preserve"> za građevinarstvo, Split, Svačićeva 4, MBS: 060173315, OIB: 81356391287</w:t>
      </w:r>
      <w:r w:rsidR="00EB4674">
        <w:t xml:space="preserve"> je rješenje Pž-765/16 od 23. veljače </w:t>
      </w:r>
      <w:r w:rsidRPr="00280130">
        <w:t>2016.</w:t>
      </w:r>
      <w:r>
        <w:t xml:space="preserve"> godine zaprimio dana 11. ožujka 2016. godine.</w:t>
      </w:r>
    </w:p>
    <w:p w:rsidRDefault="009B2892" w:rsidP="009B2892" w:rsidR="009B2892" w:rsidRPr="009B2892"/>
    <w:p w:rsidRDefault="009B2892" w:rsidP="009B2892" w:rsidR="009B2892" w:rsidRPr="009B2892">
      <w:pPr>
        <w:jc w:val="center"/>
      </w:pPr>
      <w:r w:rsidRPr="009B2892">
        <w:t xml:space="preserve">U Splitu, </w:t>
      </w:r>
      <w:r w:rsidR="00433801">
        <w:t>06</w:t>
      </w:r>
      <w:r w:rsidR="00280130">
        <w:t>. travnja 2016. godine</w:t>
      </w:r>
    </w:p>
    <w:p w:rsidRDefault="009B2892" w:rsidP="00433801" w:rsidR="009B2892" w:rsidRPr="009B2892"/>
    <w:p w:rsidRDefault="009B2892" w:rsidP="009B2892" w:rsidR="009B2892">
      <w:pPr>
        <w:jc w:val="right"/>
      </w:pPr>
      <w:r w:rsidRPr="009B2892">
        <w:t>SUDAC</w:t>
      </w:r>
    </w:p>
    <w:p w:rsidRDefault="009B2892" w:rsidP="009B2892" w:rsidR="009B2892">
      <w:pPr>
        <w:jc w:val="right"/>
      </w:pPr>
    </w:p>
    <w:p w:rsidRDefault="00433801" w:rsidP="009B2892" w:rsidR="00433801" w:rsidRPr="009B2892">
      <w:pPr>
        <w:jc w:val="right"/>
      </w:pPr>
    </w:p>
    <w:p w:rsidRDefault="009B2892" w:rsidP="009B2892" w:rsidR="009B2892" w:rsidRPr="009B2892">
      <w:pPr>
        <w:jc w:val="right"/>
      </w:pPr>
    </w:p>
    <w:p w:rsidRDefault="009B2892" w:rsidP="009B2892" w:rsidR="009B2892" w:rsidRPr="009B2892">
      <w:pPr>
        <w:jc w:val="right"/>
      </w:pPr>
      <w:r w:rsidRPr="009B2892">
        <w:t>KATARINA MIKULIĆ</w:t>
      </w:r>
    </w:p>
    <w:p w:rsidRDefault="009B2892" w:rsidP="009B2892" w:rsidR="009B2892" w:rsidRPr="009B2892">
      <w:pPr>
        <w:jc w:val="right"/>
      </w:pPr>
    </w:p>
    <w:p w:rsidRDefault="009B2892" w:rsidP="009B2892" w:rsidR="009B2892" w:rsidRPr="009B2892">
      <w:pPr>
        <w:jc w:val="right"/>
      </w:pPr>
    </w:p>
    <w:p w:rsidRDefault="009B2892" w:rsidP="009B2892" w:rsidR="009B2892" w:rsidRPr="009B2892">
      <w:r w:rsidRPr="009B2892">
        <w:t>DNA:</w:t>
      </w:r>
    </w:p>
    <w:p w:rsidRDefault="009C7F2D" w:rsidP="009B2892" w:rsidR="009B2892">
      <w:pPr>
        <w:pStyle w:val="Odlomakpopisa"/>
        <w:numPr>
          <w:ilvl w:val="0"/>
          <w:numId w:val="2"/>
        </w:numPr>
      </w:pPr>
      <w:r>
        <w:t>pisarnica predstečajnih nagodbi, Zagreb, Ulica grada Vukovara 70</w:t>
      </w:r>
      <w:r w:rsidR="009B2892" w:rsidRPr="009B2892">
        <w:t xml:space="preserve"> </w:t>
      </w:r>
    </w:p>
    <w:p w:rsidRDefault="00007321" w:rsidP="009B2892" w:rsidR="00007321">
      <w:pPr>
        <w:pStyle w:val="Odlomakpopisa"/>
        <w:numPr>
          <w:ilvl w:val="0"/>
          <w:numId w:val="2"/>
        </w:numPr>
      </w:pPr>
      <w:r>
        <w:t xml:space="preserve">e-oglasna ploča </w:t>
      </w:r>
    </w:p>
    <w:p w:rsidRDefault="00D17E28" w:rsidP="009B2892" w:rsidR="00D17E28" w:rsidRPr="009B2892">
      <w:pPr>
        <w:pStyle w:val="Odlomakpopisa"/>
        <w:numPr>
          <w:ilvl w:val="0"/>
          <w:numId w:val="2"/>
        </w:numPr>
      </w:pPr>
      <w:r>
        <w:t xml:space="preserve">spis </w:t>
      </w:r>
    </w:p>
    <w:sectPr w:rsidR="00D17E28" w:rsidRPr="009B289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130" w:rsidP="00280130" w:rsidR="00280130">
      <w:r>
        <w:separator/>
      </w:r>
    </w:p>
  </w:endnote>
  <w:endnote w:id="0" w:type="continuationSeparator">
    <w:p w:rsidRDefault="00280130" w:rsidP="00280130" w:rsidR="00280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130" w:rsidP="00280130" w:rsidR="00280130">
      <w:r>
        <w:separator/>
      </w:r>
    </w:p>
  </w:footnote>
  <w:footnote w:id="0" w:type="continuationSeparator">
    <w:p w:rsidRDefault="00280130" w:rsidP="00280130" w:rsidR="002801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130" w:rsidP="00280130" w:rsidR="00280130">
    <w:pPr>
      <w:pStyle w:val="Zaglavlje"/>
      <w:jc w:val="right"/>
    </w:pPr>
    <w:r>
      <w:t>4.St</w:t>
    </w:r>
    <w:r w:rsidR="002D5BCC">
      <w:t>pn</w:t>
    </w:r>
    <w:r>
      <w:t>-36/2014</w:t>
    </w:r>
  </w:p>
  <w:p w:rsidRDefault="00280130" w:rsidR="002801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912275"/>
    <w:multiLevelType w:val="hybridMultilevel"/>
    <w:tmpl w:val="761806C8"/>
    <w:lvl w:tplc="B29EFFD0" w:ilvl="0">
      <w:start w:val="1"/>
      <w:numFmt w:val="decimal"/>
      <w:lvlText w:val="%1."/>
      <w:lvlJc w:val="left"/>
      <w:pPr>
        <w:ind w:hanging="360" w:left="1068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F947F28"/>
    <w:multiLevelType w:val="hybridMultilevel"/>
    <w:tmpl w:val="95A0A7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892"/>
    <w:rsid w:val="00007321"/>
    <w:rsid w:val="00165D66"/>
    <w:rsid w:val="00280130"/>
    <w:rsid w:val="002D5BCC"/>
    <w:rsid w:val="003C2F22"/>
    <w:rsid w:val="003F2179"/>
    <w:rsid w:val="00417EA6"/>
    <w:rsid w:val="00433801"/>
    <w:rsid w:val="006E2FC8"/>
    <w:rsid w:val="00814EDB"/>
    <w:rsid w:val="00815142"/>
    <w:rsid w:val="00853B3E"/>
    <w:rsid w:val="00981D37"/>
    <w:rsid w:val="009B2892"/>
    <w:rsid w:val="009C7F2D"/>
    <w:rsid w:val="009E0958"/>
    <w:rsid w:val="00B3194E"/>
    <w:rsid w:val="00BB1296"/>
    <w:rsid w:val="00D17E28"/>
    <w:rsid w:val="00DD0D50"/>
    <w:rsid w:val="00EB4674"/>
    <w:rsid w:val="00FC1341"/>
    <w:rsid w:val="00FD0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2892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B2892"/>
    <w:pPr>
      <w:ind w:left="720"/>
      <w:contextualSpacing/>
    </w:pPr>
  </w:style>
  <w:style w:styleId="Bezproreda" w:type="paragraph">
    <w:name w:val="No Spacing"/>
    <w:uiPriority w:val="1"/>
    <w:qFormat/>
    <w:rsid w:val="003F217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12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12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2801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0130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2801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0130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E2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F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F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F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F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2892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B2892"/>
    <w:pPr>
      <w:ind w:left="720"/>
      <w:contextualSpacing/>
    </w:pPr>
  </w:style>
  <w:style w:styleId="Bezproreda" w:type="paragraph">
    <w:name w:val="No Spacing"/>
    <w:uiPriority w:val="1"/>
    <w:qFormat/>
    <w:rsid w:val="003F217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12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12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2801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0130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2801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0130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E2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F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F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F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F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prosinca 2015.</izvorni_sadrzaj>
    <derivirana_varijabla naziv="DomainObject.Predmet.DatumRjesavanja_1">21.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Stpn-36/2014</izvorni_sadrzaj>
    <derivirana_varijabla naziv="DomainObject.Predmet.OznakaBroj_1">Stpn-36/2014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KONSTRUKTOR-INŽENJERING dioničko društvo za graditeljstvo; STROJOPROMET-ZAGREB servis, trgovina i dorada robe, d.o.o. zastupanog po punomoćniku Odvjetničko društvo LJUBENKO &amp; PARTNERI društvo s ograničenom odgovornošću za odvjetničke usluge; COLAS HRVATSKA d.d. za rekonstrukciju i izgradnju cesta i ostalih objekata niskogradnje zastupanog po punomoćniku Dražen Vuković; KATIĆ BAU d.o.o. za građevinarstvo, prijevoz i trgovinu zastupanog po punomoćniku Dražen Vuković; ZAGREB-INŽENJERING d.o.o. za trgovinu i usluge zastupanog po punomoćniku Dražen Vuković; KONZALTING, društvo s ograničenom odgovornošću za konzalting, inžinjering i marketing; BOTA-ŠARE d.o.o. za trgovinu, turizam i ugostiteljstvo; ELKOM, društvo s ograničenom odgovornošću za trgovinu, proizvodnju i usluge u stečaju</izvorni_sadrzaj>
    <derivirana_varijabla naziv="DomainObject.Predmet.StrankaFormated_1">  KONSTRUKTOR-INŽENJERING dioničko društvo za graditeljstvo; STROJOPROMET-ZAGREB servis, trgovina i dorada robe, d.o.o. zastupanog po punomoćniku Odvjetničko društvo LJUBENKO &amp; PARTNERI društvo s ograničenom odgovornošću za odvjetničke usluge; COLAS HRVATSKA d.d. za rekonstrukciju i izgradnju cesta i ostalih objekata niskogradnje zastupanog po punomoćniku Dražen Vuković; KATIĆ BAU d.o.o. za građevinarstvo, prijevoz i trgovinu zastupanog po punomoćniku Dražen Vuković; ZAGREB-INŽENJERING d.o.o. za trgovinu i usluge zastupanog po punomoćniku Dražen Vuković; KONZALTING, društvo s ograničenom odgovornošću za konzalting, inžinjering i marketing; BOTA-ŠARE d.o.o. za trgovinu, turizam i ugostiteljstvo; ELKOM, društvo s ograničenom odgovornošću za trgovinu, proizvodnju i usluge u stečaju</derivirana_varijabla>
  </DomainObject.Predmet.StrankaFormated>
  <DomainObject.Predmet.StrankaFormatedOIB>
    <izvorni_sadrzaj>  KONSTRUKTOR-INŽENJERING dioničko društvo za graditeljstvo, OIB 81356391287; STROJOPROMET-ZAGREB servis, trgovina i dorada robe, d.o.o., OIB 97994010225 zastupanog po punomoćniku Odvjetničko društvo LJUBENKO &amp; PARTNERI društvo s ograničenom odgovornošću za odvjetničke usluge; COLAS HRVATSKA d.d. za rekonstrukciju i izgradnju cesta i ostalih objekata niskogradnje, OIB 58701507957 zastupanog po punomoćniku Dražen Vuković; KATIĆ BAU d.o.o. za građevinarstvo, prijevoz i trgovinu, OIB 25283862090 zastupanog po punomoćniku Dražen Vuković; ZAGREB-INŽENJERING d.o.o. za trgovinu i usluge, OIB 90258647818 zastupanog po punomoćniku Dražen Vuković; KONZALTING, društvo s ograničenom odgovornošću za konzalting, inžinjering i marketing, OIB 73650293345; BOTA-ŠARE d.o.o. za trgovinu, turizam i ugostiteljstvo, OIB 74950041813; ELKOM, društvo s ograničenom odgovornošću za trgovinu, proizvodnju i usluge u stečaju, OIB 32820563204</izvorni_sadrzaj>
    <derivirana_varijabla naziv="DomainObject.Predmet.StrankaFormatedOIB_1">  KONSTRUKTOR-INŽENJERING dioničko društvo za graditeljstvo, OIB 81356391287; STROJOPROMET-ZAGREB servis, trgovina i dorada robe, d.o.o., OIB 97994010225 zastupanog po punomoćniku Odvjetničko društvo LJUBENKO &amp; PARTNERI društvo s ograničenom odgovornošću za odvjetničke usluge; COLAS HRVATSKA d.d. za rekonstrukciju i izgradnju cesta i ostalih objekata niskogradnje, OIB 58701507957 zastupanog po punomoćniku Dražen Vuković; KATIĆ BAU d.o.o. za građevinarstvo, prijevoz i trgovinu, OIB 25283862090 zastupanog po punomoćniku Dražen Vuković; ZAGREB-INŽENJERING d.o.o. za trgovinu i usluge, OIB 90258647818 zastupanog po punomoćniku Dražen Vuković; KONZALTING, društvo s ograničenom odgovornošću za konzalting, inžinjering i marketing, OIB 73650293345; BOTA-ŠARE d.o.o. za trgovinu, turizam i ugostiteljstvo, OIB 74950041813; ELKOM, društvo s ograničenom odgovornošću za trgovinu, proizvodnju i usluge u stečaju, OIB 32820563204</derivirana_varijabla>
  </DomainObject.Predmet.StrankaFormatedOIB>
  <DomainObject.Predmet.StrankaFormatedWithAdress>
    <izvorni_sadrzaj> KONSTRUKTOR-INŽENJERING dioničko društvo za graditeljstvo, Svačićeva 4, Split; STROJOPROMET-ZAGREB servis, trgovina i dorada robe, d.o.o., Zagrebačka 6, 10292 Šenkovec zastupanog po punomoćniku Odvjetničko društvo LJUBENKO &amp; PARTNERI društvo s ograničenom odgovornošću za odvjetničke usluge; COLAS HRVATSKA d.d. za rekonstrukciju i izgradnju cesta i ostalih objekata niskogradnje, Međimurska 26, 42000 Varaždin zastupanog po punomoćniku Dražen Vuković; KATIĆ BAU d.o.o. za građevinarstvo, prijevoz i trgovinu, Ante Starčevića 7, 21256 Lovreć zastupanog po punomoćniku Dražen Vuković; ZAGREB-INŽENJERING d.o.o. za trgovinu i usluge, Krapanjska 12, 10000 Zagreb zastupanog po punomoćniku Dražen Vuković; KONZALTING, društvo s ograničenom odgovornošću za konzalting, inžinjering i marketing, Ulica Borisa Papandopula 7, 21000 Split; BOTA-ŠARE d.o.o. za trgovinu, turizam i ugostiteljstvo, Marina Držića 1, 20230 Ston; ELKOM, društvo s ograničenom odgovornošću za trgovinu, proizvodnju i usluge u stečaju, Ivanečko Naselje 1/D, 42240 Ivanečko Naselje</izvorni_sadrzaj>
    <derivirana_varijabla naziv="DomainObject.Predmet.StrankaFormatedWithAdress_1"> KONSTRUKTOR-INŽENJERING dioničko društvo za graditeljstvo, Svačićeva 4, Split; STROJOPROMET-ZAGREB servis, trgovina i dorada robe, d.o.o., Zagrebačka 6, 10292 Šenkovec zastupanog po punomoćniku Odvjetničko društvo LJUBENKO &amp; PARTNERI društvo s ograničenom odgovornošću za odvjetničke usluge; COLAS HRVATSKA d.d. za rekonstrukciju i izgradnju cesta i ostalih objekata niskogradnje, Međimurska 26, 42000 Varaždin zastupanog po punomoćniku Dražen Vuković; KATIĆ BAU d.o.o. za građevinarstvo, prijevoz i trgovinu, Ante Starčevića 7, 21256 Lovreć zastupanog po punomoćniku Dražen Vuković; ZAGREB-INŽENJERING d.o.o. za trgovinu i usluge, Krapanjska 12, 10000 Zagreb zastupanog po punomoćniku Dražen Vuković; KONZALTING, društvo s ograničenom odgovornošću za konzalting, inžinjering i marketing, Ulica Borisa Papandopula 7, 21000 Split; BOTA-ŠARE d.o.o. za trgovinu, turizam i ugostiteljstvo, Marina Držića 1, 20230 Ston; ELKOM, društvo s ograničenom odgovornošću za trgovinu, proizvodnju i usluge u stečaju, Ivanečko Naselje 1/D, 42240 Ivanečko Naselje</derivirana_varijabla>
  </DomainObject.Predmet.StrankaFormatedWithAdress>
  <DomainObject.Predmet.StrankaFormatedWithAdressOIB>
    <izvorni_sadrzaj> KONSTRUKTOR-INŽENJERING dioničko društvo za graditeljstvo, OIB 81356391287, Svačićeva 4, Split; STROJOPROMET-ZAGREB servis, trgovina i dorada robe, d.o.o., OIB 97994010225, Zagrebačka 6, 10292 Šenkovec zastupanog po punomoćniku Odvjetničko društvo LJUBENKO &amp; PARTNERI društvo s ograničenom odgovornošću za odvjetničke usluge; COLAS HRVATSKA d.d. za rekonstrukciju i izgradnju cesta i ostalih objekata niskogradnje, OIB 58701507957, Međimurska 26, 42000 Varaždin zastupanog po punomoćniku Dražen Vuković; KATIĆ BAU d.o.o. za građevinarstvo, prijevoz i trgovinu, OIB 25283862090, Ante Starčevića 7, 21256 Lovreć zastupanog po punomoćniku Dražen Vuković; ZAGREB-INŽENJERING d.o.o. za trgovinu i usluge, OIB 90258647818, Krapanjska 12, 10000 Zagreb zastupanog po punomoćniku Dražen Vuković; KONZALTING, društvo s ograničenom odgovornošću za konzalting, inžinjering i marketing, OIB 73650293345, Ulica Borisa Papandopula 7, 21000 Split; BOTA-ŠARE d.o.o. za trgovinu, turizam i ugostiteljstvo, OIB 74950041813, Marina Držića 1, 20230 Ston; ELKOM, društvo s ograničenom odgovornošću za trgovinu, proizvodnju i usluge u stečaju, OIB 32820563204, Ivanečko Naselje 1/D, 42240 Ivanečko Naselje</izvorni_sadrzaj>
    <derivirana_varijabla naziv="DomainObject.Predmet.StrankaFormatedWithAdressOIB_1"> KONSTRUKTOR-INŽENJERING dioničko društvo za graditeljstvo, OIB 81356391287, Svačićeva 4, Split; STROJOPROMET-ZAGREB servis, trgovina i dorada robe, d.o.o., OIB 97994010225, Zagrebačka 6, 10292 Šenkovec zastupanog po punomoćniku Odvjetničko društvo LJUBENKO &amp; PARTNERI društvo s ograničenom odgovornošću za odvjetničke usluge; COLAS HRVATSKA d.d. za rekonstrukciju i izgradnju cesta i ostalih objekata niskogradnje, OIB 58701507957, Međimurska 26, 42000 Varaždin zastupanog po punomoćniku Dražen Vuković; KATIĆ BAU d.o.o. za građevinarstvo, prijevoz i trgovinu, OIB 25283862090, Ante Starčevića 7, 21256 Lovreć zastupanog po punomoćniku Dražen Vuković; ZAGREB-INŽENJERING d.o.o. za trgovinu i usluge, OIB 90258647818, Krapanjska 12, 10000 Zagreb zastupanog po punomoćniku Dražen Vuković; KONZALTING, društvo s ograničenom odgovornošću za konzalting, inžinjering i marketing, OIB 73650293345, Ulica Borisa Papandopula 7, 21000 Split; BOTA-ŠARE d.o.o. za trgovinu, turizam i ugostiteljstvo, OIB 74950041813, Marina Držića 1, 20230 Ston; ELKOM, društvo s ograničenom odgovornošću za trgovinu, proizvodnju i usluge u stečaju, OIB 32820563204, Ivanečko Naselje 1/D, 42240 Ivanečko Naselje</derivirana_varijabla>
  </DomainObject.Predmet.StrankaFormatedWithAdressOIB>
  <DomainObject.Predmet.StrankaWithAdress>
    <izvorni_sadrzaj>KONSTRUKTOR-INŽENJERING dioničko društvo za graditeljstvo Svačićeva 4,Split,STROJOPROMET-ZAGREB servis, trgovina i dorada robe, d.o.o. Zagrebačka 6,10292 Šenkovec,COLAS HRVATSKA d.d. za rekonstrukciju i izgradnju cesta i ostalih objekata niskogradnje Međimurska 26,42000 Varaždin,KATIĆ BAU d.o.o. za građevinarstvo, prijevoz i trgovinu Ante Starčevića 7,21256 Lovreć,ZAGREB-INŽENJERING d.o.o. za trgovinu i usluge Krapanjska 12,10000 Zagreb,KONZALTING, društvo s ograničenom odgovornošću za konzalting, inžinjering i marketing Ulica Borisa Papandopula 7,21000 Split,BOTA-ŠARE d.o.o. za trgovinu, turizam i ugostiteljstvo Marina Držića 1,20230 Ston,ELKOM, društvo s ograničenom odgovornošću za trgovinu, proizvodnju i usluge u stečaju Ivanečko Naselje 1/D,42240 Ivanečko Naselje</izvorni_sadrzaj>
    <derivirana_varijabla naziv="DomainObject.Predmet.StrankaWithAdress_1">KONSTRUKTOR-INŽENJERING dioničko društvo za graditeljstvo Svačićeva 4,Split,STROJOPROMET-ZAGREB servis, trgovina i dorada robe, d.o.o. Zagrebačka 6,10292 Šenkovec,COLAS HRVATSKA d.d. za rekonstrukciju i izgradnju cesta i ostalih objekata niskogradnje Međimurska 26,42000 Varaždin,KATIĆ BAU d.o.o. za građevinarstvo, prijevoz i trgovinu Ante Starčevića 7,21256 Lovreć,ZAGREB-INŽENJERING d.o.o. za trgovinu i usluge Krapanjska 12,10000 Zagreb,KONZALTING, društvo s ograničenom odgovornošću za konzalting, inžinjering i marketing Ulica Borisa Papandopula 7,21000 Split,BOTA-ŠARE d.o.o. za trgovinu, turizam i ugostiteljstvo Marina Držića 1,20230 Ston,ELKOM, društvo s ograničenom odgovornošću za trgovinu, proizvodnju i usluge u stečaju Ivanečko Naselje 1/D,42240 Ivanečko Naselje</derivirana_varijabla>
  </DomainObject.Predmet.StrankaWithAdress>
  <DomainObject.Predmet.StrankaWithAdressOIB>
    <izvorni_sadrzaj>KONSTRUKTOR-INŽENJERING dioničko društvo za graditeljstvo, OIB 81356391287, Svačićeva 4,Split,STROJOPROMET-ZAGREB servis, trgovina i dorada robe, d.o.o., OIB 97994010225, Zagrebačka 6,10292 Šenkovec,COLAS HRVATSKA d.d. za rekonstrukciju i izgradnju cesta i ostalih objekata niskogradnje, OIB 58701507957, Međimurska 26,42000 Varaždin,KATIĆ BAU d.o.o. za građevinarstvo, prijevoz i trgovinu, OIB 25283862090, Ante Starčevića 7,21256 Lovreć,ZAGREB-INŽENJERING d.o.o. za trgovinu i usluge, OIB 90258647818, Krapanjska 12,10000 Zagreb,KONZALTING, društvo s ograničenom odgovornošću za konzalting, inžinjering i marketing, OIB 73650293345, Ulica Borisa Papandopula 7,21000 Split,BOTA-ŠARE d.o.o. za trgovinu, turizam i ugostiteljstvo, OIB 74950041813, Marina Držića 1,20230 Ston,ELKOM, društvo s ograničenom odgovornošću za trgovinu, proizvodnju i usluge u stečaju, OIB 32820563204, Ivanečko Naselje 1/D,42240 Ivanečko Naselje</izvorni_sadrzaj>
    <derivirana_varijabla naziv="DomainObject.Predmet.StrankaWithAdressOIB_1">KONSTRUKTOR-INŽENJERING dioničko društvo za graditeljstvo, OIB 81356391287, Svačićeva 4,Split,STROJOPROMET-ZAGREB servis, trgovina i dorada robe, d.o.o., OIB 97994010225, Zagrebačka 6,10292 Šenkovec,COLAS HRVATSKA d.d. za rekonstrukciju i izgradnju cesta i ostalih objekata niskogradnje, OIB 58701507957, Međimurska 26,42000 Varaždin,KATIĆ BAU d.o.o. za građevinarstvo, prijevoz i trgovinu, OIB 25283862090, Ante Starčevića 7,21256 Lovreć,ZAGREB-INŽENJERING d.o.o. za trgovinu i usluge, OIB 90258647818, Krapanjska 12,10000 Zagreb,KONZALTING, društvo s ograničenom odgovornošću za konzalting, inžinjering i marketing, OIB 73650293345, Ulica Borisa Papandopula 7,21000 Split,BOTA-ŠARE d.o.o. za trgovinu, turizam i ugostiteljstvo, OIB 74950041813, Marina Držića 1,20230 Ston,ELKOM, društvo s ograničenom odgovornošću za trgovinu, proizvodnju i usluge u stečaju, OIB 32820563204, Ivanečko Naselje 1/D,42240 Ivanečko Naselje</derivirana_varijabla>
  </DomainObject.Predmet.StrankaWithAdressOIB>
  <DomainObject.Predmet.StrankaNazivFormated>
    <izvorni_sadrzaj>KONSTRUKTOR-INŽENJERING dioničko društvo za graditeljstvo,STROJOPROMET-ZAGREB servis, trgovina i dorada robe, d.o.o.,COLAS HRVATSKA d.d. za rekonstrukciju i izgradnju cesta i ostalih objekata niskogradnje,KATIĆ BAU d.o.o. za građevinarstvo, prijevoz i trgovinu,ZAGREB-INŽENJERING d.o.o. za trgovinu i usluge,KONZALTING, društvo s ograničenom odgovornošću za konzalting, inžinjering i marketing,BOTA-ŠARE d.o.o. za trgovinu, turizam i ugostiteljstvo,ELKOM, društvo s ograničenom odgovornošću za trgovinu, proizvodnju i usluge u stečaju</izvorni_sadrzaj>
    <derivirana_varijabla naziv="DomainObject.Predmet.StrankaNazivFormated_1">KONSTRUKTOR-INŽENJERING dioničko društvo za graditeljstvo,STROJOPROMET-ZAGREB servis, trgovina i dorada robe, d.o.o.,COLAS HRVATSKA d.d. za rekonstrukciju i izgradnju cesta i ostalih objekata niskogradnje,KATIĆ BAU d.o.o. za građevinarstvo, prijevoz i trgovinu,ZAGREB-INŽENJERING d.o.o. za trgovinu i usluge,KONZALTING, društvo s ograničenom odgovornošću za konzalting, inžinjering i marketing,BOTA-ŠARE d.o.o. za trgovinu, turizam i ugostiteljstvo,ELKOM, društvo s ograničenom odgovornošću za trgovinu, proizvodnju i usluge u stečaju</derivirana_varijabla>
  </DomainObject.Predmet.StrankaNazivFormated>
  <DomainObject.Predmet.StrankaNazivFormatedOIB>
    <izvorni_sadrzaj>KONSTRUKTOR-INŽENJERING dioničko društvo za graditeljstvo, OIB 81356391287,STROJOPROMET-ZAGREB servis, trgovina i dorada robe, d.o.o., OIB 97994010225,COLAS HRVATSKA d.d. za rekonstrukciju i izgradnju cesta i ostalih objekata niskogradnje, OIB 58701507957,KATIĆ BAU d.o.o. za građevinarstvo, prijevoz i trgovinu, OIB 25283862090,ZAGREB-INŽENJERING d.o.o. za trgovinu i usluge, OIB 90258647818,KONZALTING, društvo s ograničenom odgovornošću za konzalting, inžinjering i marketing, OIB 73650293345,BOTA-ŠARE d.o.o. za trgovinu, turizam i ugostiteljstvo, OIB 74950041813,ELKOM, društvo s ograničenom odgovornošću za trgovinu, proizvodnju i usluge u stečaju, OIB 32820563204</izvorni_sadrzaj>
    <derivirana_varijabla naziv="DomainObject.Predmet.StrankaNazivFormatedOIB_1">KONSTRUKTOR-INŽENJERING dioničko društvo za graditeljstvo, OIB 81356391287,STROJOPROMET-ZAGREB servis, trgovina i dorada robe, d.o.o., OIB 97994010225,COLAS HRVATSKA d.d. za rekonstrukciju i izgradnju cesta i ostalih objekata niskogradnje, OIB 58701507957,KATIĆ BAU d.o.o. za građevinarstvo, prijevoz i trgovinu, OIB 25283862090,ZAGREB-INŽENJERING d.o.o. za trgovinu i usluge, OIB 90258647818,KONZALTING, društvo s ograničenom odgovornošću za konzalting, inžinjering i marketing, OIB 73650293345,BOTA-ŠARE d.o.o. za trgovinu, turizam i ugostiteljstvo, OIB 74950041813,ELKOM, društvo s ograničenom odgovornošću za trgovinu, proizvodnju i usluge u stečaju, OIB 32820563204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KONSTRUKTOR-INŽENJERING dioničko društvo za graditeljstvo</item>
      <item>STROJOPROMET-ZAGREB servis, trgovina i dorada robe, d.o.o. zastupanog po punomoćniku Odvjetničko društvo LJUBENKO &amp; PARTNERI društvo s ograničenom odgovornošću za odvjetničke usluge</item>
      <item>COLAS HRVATSKA d.d. za rekonstrukciju i izgradnju cesta i ostalih objekata niskogradnje zastupanog po punomoćniku Dražen Vuković</item>
      <item>KATIĆ BAU d.o.o. za građevinarstvo, prijevoz i trgovinu zastupanog po punomoćniku Dražen Vuković</item>
      <item>ZAGREB-INŽENJERING d.o.o. za trgovinu i usluge zastupanog po punomoćniku Dražen Vuković</item>
      <item>KONZALTING, društvo s ograničenom odgovornošću za konzalting, inžinjering i marketing</item>
      <item>BOTA-ŠARE d.o.o. za trgovinu, turizam i ugostiteljstvo</item>
      <item>ELKOM, društvo s ograničenom odgovornošću za trgovinu, proizvodnju i usluge u stečaju</item>
    </izvorni_sadrzaj>
    <derivirana_varijabla naziv="DomainObject.Predmet.StrankaListFormated_1">
      <item>KONSTRUKTOR-INŽENJERING dioničko društvo za graditeljstvo</item>
      <item>STROJOPROMET-ZAGREB servis, trgovina i dorada robe, d.o.o. zastupanog po punomoćniku Odvjetničko društvo LJUBENKO &amp; PARTNERI društvo s ograničenom odgovornošću za odvjetničke usluge</item>
      <item>COLAS HRVATSKA d.d. za rekonstrukciju i izgradnju cesta i ostalih objekata niskogradnje zastupanog po punomoćniku Dražen Vuković</item>
      <item>KATIĆ BAU d.o.o. za građevinarstvo, prijevoz i trgovinu zastupanog po punomoćniku Dražen Vuković</item>
      <item>ZAGREB-INŽENJERING d.o.o. za trgovinu i usluge zastupanog po punomoćniku Dražen Vuković</item>
      <item>KONZALTING, društvo s ograničenom odgovornošću za konzalting, inžinjering i marketing</item>
      <item>BOTA-ŠARE d.o.o. za trgovinu, turizam i ugostiteljstvo</item>
      <item>ELKOM, društvo s ograničenom odgovornošću za trgovinu, proizvodnju i usluge u stečaju</item>
    </derivirana_varijabla>
  </DomainObject.Predmet.StrankaListFormated>
  <DomainObject.Predmet.StrankaListFormatedOIB>
    <izvorni_sadrzaj>
      <item>KONSTRUKTOR-INŽENJERING dioničko društvo za graditeljstvo, OIB 81356391287</item>
      <item>STROJOPROMET-ZAGREB servis, trgovina i dorada robe, d.o.o., OIB 97994010225 zastupanog po punomoćniku Odvjetničko društvo LJUBENKO &amp; PARTNERI društvo s ograničenom odgovornošću za odvjetničke usluge</item>
      <item>COLAS HRVATSKA d.d. za rekonstrukciju i izgradnju cesta i ostalih objekata niskogradnje, OIB 58701507957 zastupanog po punomoćniku Dražen Vuković</item>
      <item>KATIĆ BAU d.o.o. za građevinarstvo, prijevoz i trgovinu, OIB 25283862090 zastupanog po punomoćniku Dražen Vuković</item>
      <item>ZAGREB-INŽENJERING d.o.o. za trgovinu i usluge, OIB 90258647818 zastupanog po punomoćniku Dražen Vuković</item>
      <item>KONZALTING, društvo s ograničenom odgovornošću za konzalting, inžinjering i marketing, OIB 73650293345</item>
      <item>BOTA-ŠARE d.o.o. za trgovinu, turizam i ugostiteljstvo, OIB 74950041813</item>
      <item>ELKOM, društvo s ograničenom odgovornošću za trgovinu, proizvodnju i usluge u stečaju, OIB 32820563204</item>
    </izvorni_sadrzaj>
    <derivirana_varijabla naziv="DomainObject.Predmet.StrankaListFormatedOIB_1">
      <item>KONSTRUKTOR-INŽENJERING dioničko društvo za graditeljstvo, OIB 81356391287</item>
      <item>STROJOPROMET-ZAGREB servis, trgovina i dorada robe, d.o.o., OIB 97994010225 zastupanog po punomoćniku Odvjetničko društvo LJUBENKO &amp; PARTNERI društvo s ograničenom odgovornošću za odvjetničke usluge</item>
      <item>COLAS HRVATSKA d.d. za rekonstrukciju i izgradnju cesta i ostalih objekata niskogradnje, OIB 58701507957 zastupanog po punomoćniku Dražen Vuković</item>
      <item>KATIĆ BAU d.o.o. za građevinarstvo, prijevoz i trgovinu, OIB 25283862090 zastupanog po punomoćniku Dražen Vuković</item>
      <item>ZAGREB-INŽENJERING d.o.o. za trgovinu i usluge, OIB 90258647818 zastupanog po punomoćniku Dražen Vuković</item>
      <item>KONZALTING, društvo s ograničenom odgovornošću za konzalting, inžinjering i marketing, OIB 73650293345</item>
      <item>BOTA-ŠARE d.o.o. za trgovinu, turizam i ugostiteljstvo, OIB 74950041813</item>
      <item>ELKOM, društvo s ograničenom odgovornošću za trgovinu, proizvodnju i usluge u stečaju, OIB 32820563204</item>
    </derivirana_varijabla>
  </DomainObject.Predmet.StrankaListFormatedOIB>
  <DomainObject.Predmet.StrankaListFormatedWithAdress>
    <izvorni_sadrzaj>
      <item>KONSTRUKTOR-INŽENJERING dioničko društvo za graditeljstvo, Svačićeva 4, Split</item>
      <item>STROJOPROMET-ZAGREB servis, trgovina i dorada robe, d.o.o., Zagrebačka 6, 10292 Šenkovec zastupanog po punomoćniku Odvjetničko društvo LJUBENKO &amp; PARTNERI društvo s ograničenom odgovornošću za odvjetničke usluge</item>
      <item>COLAS HRVATSKA d.d. za rekonstrukciju i izgradnju cesta i ostalih objekata niskogradnje, Međimurska 26, 42000 Varaždin zastupanog po punomoćniku Dražen Vuković</item>
      <item>KATIĆ BAU d.o.o. za građevinarstvo, prijevoz i trgovinu, Ante Starčevića 7, 21256 Lovreć zastupanog po punomoćniku Dražen Vuković</item>
      <item>ZAGREB-INŽENJERING d.o.o. za trgovinu i usluge, Krapanjska 12, 10000 Zagreb zastupanog po punomoćniku Dražen Vuković</item>
      <item>KONZALTING, društvo s ograničenom odgovornošću za konzalting, inžinjering i marketing, Ulica Borisa Papandopula 7, 21000 Split</item>
      <item>BOTA-ŠARE d.o.o. za trgovinu, turizam i ugostiteljstvo, Marina Držića 1, 20230 Ston</item>
      <item>ELKOM, društvo s ograničenom odgovornošću za trgovinu, proizvodnju i usluge u stečaju, Ivanečko Naselje 1/D, 42240 Ivanečko Naselje</item>
    </izvorni_sadrzaj>
    <derivirana_varijabla naziv="DomainObject.Predmet.StrankaListFormatedWithAdress_1">
      <item>KONSTRUKTOR-INŽENJERING dioničko društvo za graditeljstvo, Svačićeva 4, Split</item>
      <item>STROJOPROMET-ZAGREB servis, trgovina i dorada robe, d.o.o., Zagrebačka 6, 10292 Šenkovec zastupanog po punomoćniku Odvjetničko društvo LJUBENKO &amp; PARTNERI društvo s ograničenom odgovornošću za odvjetničke usluge</item>
      <item>COLAS HRVATSKA d.d. za rekonstrukciju i izgradnju cesta i ostalih objekata niskogradnje, Međimurska 26, 42000 Varaždin zastupanog po punomoćniku Dražen Vuković</item>
      <item>KATIĆ BAU d.o.o. za građevinarstvo, prijevoz i trgovinu, Ante Starčevića 7, 21256 Lovreć zastupanog po punomoćniku Dražen Vuković</item>
      <item>ZAGREB-INŽENJERING d.o.o. za trgovinu i usluge, Krapanjska 12, 10000 Zagreb zastupanog po punomoćniku Dražen Vuković</item>
      <item>KONZALTING, društvo s ograničenom odgovornošću za konzalting, inžinjering i marketing, Ulica Borisa Papandopula 7, 21000 Split</item>
      <item>BOTA-ŠARE d.o.o. za trgovinu, turizam i ugostiteljstvo, Marina Držića 1, 20230 Ston</item>
      <item>ELKOM, društvo s ograničenom odgovornošću za trgovinu, proizvodnju i usluge u stečaju, Ivanečko Naselje 1/D, 42240 Ivanečko Naselje</item>
    </derivirana_varijabla>
  </DomainObject.Predmet.StrankaListFormatedWithAdress>
  <DomainObject.Predmet.StrankaListFormatedWithAdressOIB>
    <izvorni_sadrzaj>
      <item>KONSTRUKTOR-INŽENJERING dioničko društvo za graditeljstvo, OIB 81356391287, Svačićeva 4, Split</item>
      <item>STROJOPROMET-ZAGREB servis, trgovina i dorada robe, d.o.o., OIB 97994010225, Zagrebačka 6, 10292 Šenkovec zastupanog po punomoćniku Odvjetničko društvo LJUBENKO &amp; PARTNERI društvo s ograničenom odgovornošću za odvjetničke usluge</item>
      <item>COLAS HRVATSKA d.d. za rekonstrukciju i izgradnju cesta i ostalih objekata niskogradnje, OIB 58701507957, Međimurska 26, 42000 Varaždin zastupanog po punomoćniku Dražen Vuković</item>
      <item>KATIĆ BAU d.o.o. za građevinarstvo, prijevoz i trgovinu, OIB 25283862090, Ante Starčevića 7, 21256 Lovreć zastupanog po punomoćniku Dražen Vuković</item>
      <item>ZAGREB-INŽENJERING d.o.o. za trgovinu i usluge, OIB 90258647818, Krapanjska 12, 10000 Zagreb zastupanog po punomoćniku Dražen Vuković</item>
      <item>KONZALTING, društvo s ograničenom odgovornošću za konzalting, inžinjering i marketing, OIB 73650293345, Ulica Borisa Papandopula 7, 21000 Split</item>
      <item>BOTA-ŠARE d.o.o. za trgovinu, turizam i ugostiteljstvo, OIB 74950041813, Marina Držića 1, 20230 Ston</item>
      <item>ELKOM, društvo s ograničenom odgovornošću za trgovinu, proizvodnju i usluge u stečaju, OIB 32820563204, Ivanečko Naselje 1/D, 42240 Ivanečko Naselje</item>
    </izvorni_sadrzaj>
    <derivirana_varijabla naziv="DomainObject.Predmet.StrankaListFormatedWithAdressOIB_1">
      <item>KONSTRUKTOR-INŽENJERING dioničko društvo za graditeljstvo, OIB 81356391287, Svačićeva 4, Split</item>
      <item>STROJOPROMET-ZAGREB servis, trgovina i dorada robe, d.o.o., OIB 97994010225, Zagrebačka 6, 10292 Šenkovec zastupanog po punomoćniku Odvjetničko društvo LJUBENKO &amp; PARTNERI društvo s ograničenom odgovornošću za odvjetničke usluge</item>
      <item>COLAS HRVATSKA d.d. za rekonstrukciju i izgradnju cesta i ostalih objekata niskogradnje, OIB 58701507957, Međimurska 26, 42000 Varaždin zastupanog po punomoćniku Dražen Vuković</item>
      <item>KATIĆ BAU d.o.o. za građevinarstvo, prijevoz i trgovinu, OIB 25283862090, Ante Starčevića 7, 21256 Lovreć zastupanog po punomoćniku Dražen Vuković</item>
      <item>ZAGREB-INŽENJERING d.o.o. za trgovinu i usluge, OIB 90258647818, Krapanjska 12, 10000 Zagreb zastupanog po punomoćniku Dražen Vuković</item>
      <item>KONZALTING, društvo s ograničenom odgovornošću za konzalting, inžinjering i marketing, OIB 73650293345, Ulica Borisa Papandopula 7, 21000 Split</item>
      <item>BOTA-ŠARE d.o.o. za trgovinu, turizam i ugostiteljstvo, OIB 74950041813, Marina Držića 1, 20230 Ston</item>
      <item>ELKOM, društvo s ograničenom odgovornošću za trgovinu, proizvodnju i usluge u stečaju, OIB 32820563204, Ivanečko Naselje 1/D, 42240 Ivanečko Naselje</item>
    </derivirana_varijabla>
  </DomainObject.Predmet.StrankaListFormatedWithAdressOIB>
  <DomainObject.Predmet.StrankaListNazivFormated>
    <izvorni_sadrzaj>
      <item>KONSTRUKTOR-INŽENJERING dioničko društvo za graditeljstvo</item>
      <item>STROJOPROMET-ZAGREB servis, trgovina i dorada robe, d.o.o.</item>
      <item>COLAS HRVATSKA d.d. za rekonstrukciju i izgradnju cesta i ostalih objekata niskogradnje</item>
      <item>KATIĆ BAU d.o.o. za građevinarstvo, prijevoz i trgovinu</item>
      <item>ZAGREB-INŽENJERING d.o.o. za trgovinu i usluge</item>
      <item>KONZALTING, društvo s ograničenom odgovornošću za konzalting, inžinjering i marketing</item>
      <item>BOTA-ŠARE d.o.o. za trgovinu, turizam i ugostiteljstvo</item>
      <item>ELKOM, društvo s ograničenom odgovornošću za trgovinu, proizvodnju i usluge u stečaju</item>
    </izvorni_sadrzaj>
    <derivirana_varijabla naziv="DomainObject.Predmet.StrankaListNazivFormated_1">
      <item>KONSTRUKTOR-INŽENJERING dioničko društvo za graditeljstvo</item>
      <item>STROJOPROMET-ZAGREB servis, trgovina i dorada robe, d.o.o.</item>
      <item>COLAS HRVATSKA d.d. za rekonstrukciju i izgradnju cesta i ostalih objekata niskogradnje</item>
      <item>KATIĆ BAU d.o.o. za građevinarstvo, prijevoz i trgovinu</item>
      <item>ZAGREB-INŽENJERING d.o.o. za trgovinu i usluge</item>
      <item>KONZALTING, društvo s ograničenom odgovornošću za konzalting, inžinjering i marketing</item>
      <item>BOTA-ŠARE d.o.o. za trgovinu, turizam i ugostiteljstvo</item>
      <item>ELKOM, društvo s ograničenom odgovornošću za trgovinu, proizvodnju i usluge u stečaju</item>
    </derivirana_varijabla>
  </DomainObject.Predmet.StrankaListNazivFormated>
  <DomainObject.Predmet.StrankaListNazivFormatedOIB>
    <izvorni_sadrzaj>
      <item>KONSTRUKTOR-INŽENJERING dioničko društvo za graditeljstvo, OIB 81356391287</item>
      <item>STROJOPROMET-ZAGREB servis, trgovina i dorada robe, d.o.o., OIB 97994010225</item>
      <item>COLAS HRVATSKA d.d. za rekonstrukciju i izgradnju cesta i ostalih objekata niskogradnje, OIB 58701507957</item>
      <item>KATIĆ BAU d.o.o. za građevinarstvo, prijevoz i trgovinu, OIB 25283862090</item>
      <item>ZAGREB-INŽENJERING d.o.o. za trgovinu i usluge, OIB 90258647818</item>
      <item>KONZALTING, društvo s ograničenom odgovornošću za konzalting, inžinjering i marketing, OIB 73650293345</item>
      <item>BOTA-ŠARE d.o.o. za trgovinu, turizam i ugostiteljstvo, OIB 74950041813</item>
      <item>ELKOM, društvo s ograničenom odgovornošću za trgovinu, proizvodnju i usluge u stečaju, OIB 32820563204</item>
    </izvorni_sadrzaj>
    <derivirana_varijabla naziv="DomainObject.Predmet.StrankaListNazivFormatedOIB_1">
      <item>KONSTRUKTOR-INŽENJERING dioničko društvo za graditeljstvo, OIB 81356391287</item>
      <item>STROJOPROMET-ZAGREB servis, trgovina i dorada robe, d.o.o., OIB 97994010225</item>
      <item>COLAS HRVATSKA d.d. za rekonstrukciju i izgradnju cesta i ostalih objekata niskogradnje, OIB 58701507957</item>
      <item>KATIĆ BAU d.o.o. za građevinarstvo, prijevoz i trgovinu, OIB 25283862090</item>
      <item>ZAGREB-INŽENJERING d.o.o. za trgovinu i usluge, OIB 90258647818</item>
      <item>KONZALTING, društvo s ograničenom odgovornošću za konzalting, inžinjering i marketing, OIB 73650293345</item>
      <item>BOTA-ŠARE d.o.o. za trgovinu, turizam i ugostiteljstvo, OIB 74950041813</item>
      <item>ELKOM, društvo s ograničenom odgovornošću za trgovinu, proizvodnju i usluge u stečaju, OIB 32820563204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Tomislav Krka</item>
      <item>MADIRAZZA &amp; PARTNERI, odvjetničko društvo</item>
      <item>Odvjetničko društvo LJUBENKO &amp; PARTNERI društvo s ograničenom odgovornošću za odvjetničke usluge punomoćnik sudionika u postupku STROJOPROMET-ZAGREB servis, trgovina i dorada robe, d.o.o.</item>
      <item>Dražen Vuković punomoćnik sudionika u postupku COLAS HRVATSKA d.d. za rekonstrukciju i izgradnju cesta i ostalih objekata niskogradnje</item>
      <item>Dražen Vuković punomoćnik sudionika u postupku KATIĆ BAU d.o.o. za građevinarstvo, prijevoz i trgovinu</item>
      <item>Dražen Vuković punomoćnik sudionika u postupku ZAGREB-INŽENJERING d.o.o. za trgovinu i usluge</item>
    </izvorni_sadrzaj>
    <derivirana_varijabla naziv="DomainObject.Predmet.OstaliListFormated_1">
      <item>Tomislav Krka</item>
      <item>MADIRAZZA &amp; PARTNERI, odvjetničko društvo</item>
      <item>Odvjetničko društvo LJUBENKO &amp; PARTNERI društvo s ograničenom odgovornošću za odvjetničke usluge punomoćnik sudionika u postupku STROJOPROMET-ZAGREB servis, trgovina i dorada robe, d.o.o.</item>
      <item>Dražen Vuković punomoćnik sudionika u postupku COLAS HRVATSKA d.d. za rekonstrukciju i izgradnju cesta i ostalih objekata niskogradnje</item>
      <item>Dražen Vuković punomoćnik sudionika u postupku KATIĆ BAU d.o.o. za građevinarstvo, prijevoz i trgovinu</item>
      <item>Dražen Vuković punomoćnik sudionika u postupku ZAGREB-INŽENJERING d.o.o. za trgovinu i usluge</item>
    </derivirana_varijabla>
  </DomainObject.Predmet.OstaliListFormated>
  <DomainObject.Predmet.OstaliListFormatedOIB>
    <izvorni_sadrzaj>
      <item>Tomislav Krka</item>
      <item>MADIRAZZA &amp; PARTNERI, odvjetničko društvo, OIB 37462847637</item>
      <item>Odvjetničko društvo LJUBENKO &amp; PARTNERI društvo s ograničenom odgovornošću za odvjetničke usluge, OIB 44071613559 punomoćnik sudionika u postupku STROJOPROMET-ZAGREB servis, trgovina i dorada robe, d.o.o.</item>
      <item>Dražen Vuković, OIB 07783602611 punomoćnik sudionika u postupku COLAS HRVATSKA d.d. za rekonstrukciju i izgradnju cesta i ostalih objekata niskogradnje</item>
      <item>Dražen Vuković, OIB 07783602611 punomoćnik sudionika u postupku KATIĆ BAU d.o.o. za građevinarstvo, prijevoz i trgovinu</item>
      <item>Dražen Vuković, OIB 07783602611 punomoćnik sudionika u postupku ZAGREB-INŽENJERING d.o.o. za trgovinu i usluge</item>
    </izvorni_sadrzaj>
    <derivirana_varijabla naziv="DomainObject.Predmet.OstaliListFormatedOIB_1">
      <item>Tomislav Krka</item>
      <item>MADIRAZZA &amp; PARTNERI, odvjetničko društvo, OIB 37462847637</item>
      <item>Odvjetničko društvo LJUBENKO &amp; PARTNERI društvo s ograničenom odgovornošću za odvjetničke usluge, OIB 44071613559 punomoćnik sudionika u postupku STROJOPROMET-ZAGREB servis, trgovina i dorada robe, d.o.o.</item>
      <item>Dražen Vuković, OIB 07783602611 punomoćnik sudionika u postupku COLAS HRVATSKA d.d. za rekonstrukciju i izgradnju cesta i ostalih objekata niskogradnje</item>
      <item>Dražen Vuković, OIB 07783602611 punomoćnik sudionika u postupku KATIĆ BAU d.o.o. za građevinarstvo, prijevoz i trgovinu</item>
      <item>Dražen Vuković, OIB 07783602611 punomoćnik sudionika u postupku ZAGREB-INŽENJERING d.o.o. za trgovinu i usluge</item>
    </derivirana_varijabla>
  </DomainObject.Predmet.OstaliListFormatedOIB>
  <DomainObject.Predmet.OstaliListFormatedWithAdress>
    <izvorni_sadrzaj>
      <item>Tomislav Krka, Starčevićeva 13, 21000 Splil</item>
      <item>MADIRAZZA &amp; PARTNERI, odvjetničko društvo, Masarykova 21, 10000 Zagreb</item>
      <item>Odvjetničko društvo LJUBENKO &amp; PARTNERI društvo s ograničenom odgovornošću za odvjetničke usluge, Branimirova 29, Zagreb punomoćnik sudionika u postupku STROJOPROMET-ZAGREB servis, trgovina i dorada robe, d.o.o.</item>
      <item>Dražen Vuković, Hrvatske mornarice 1d, 21000 Split punomoćnik sudionika u postupku COLAS HRVATSKA d.d. za rekonstrukciju i izgradnju cesta i ostalih objekata niskogradnje</item>
      <item>Dražen Vuković, Hrvatske mornarice 1d, 21000 Split punomoćnik sudionika u postupku KATIĆ BAU d.o.o. za građevinarstvo, prijevoz i trgovinu</item>
      <item>Dražen Vuković, Hrvatske mornarice 1d, 21000 Split punomoćnik sudionika u postupku ZAGREB-INŽENJERING d.o.o. za trgovinu i usluge</item>
    </izvorni_sadrzaj>
    <derivirana_varijabla naziv="DomainObject.Predmet.OstaliListFormatedWithAdress_1">
      <item>Tomislav Krka, Starčevićeva 13, 21000 Splil</item>
      <item>MADIRAZZA &amp; PARTNERI, odvjetničko društvo, Masarykova 21, 10000 Zagreb</item>
      <item>Odvjetničko društvo LJUBENKO &amp; PARTNERI društvo s ograničenom odgovornošću za odvjetničke usluge, Branimirova 29, Zagreb punomoćnik sudionika u postupku STROJOPROMET-ZAGREB servis, trgovina i dorada robe, d.o.o.</item>
      <item>Dražen Vuković, Hrvatske mornarice 1d, 21000 Split punomoćnik sudionika u postupku COLAS HRVATSKA d.d. za rekonstrukciju i izgradnju cesta i ostalih objekata niskogradnje</item>
      <item>Dražen Vuković, Hrvatske mornarice 1d, 21000 Split punomoćnik sudionika u postupku KATIĆ BAU d.o.o. za građevinarstvo, prijevoz i trgovinu</item>
      <item>Dražen Vuković, Hrvatske mornarice 1d, 21000 Split punomoćnik sudionika u postupku ZAGREB-INŽENJERING d.o.o. za trgovinu i usluge</item>
    </derivirana_varijabla>
  </DomainObject.Predmet.OstaliListFormatedWithAdress>
  <DomainObject.Predmet.OstaliListFormatedWithAdressOIB>
    <izvorni_sadrzaj>
      <item>Tomislav Krka, Starčevićeva 13, 21000 Splil</item>
      <item>MADIRAZZA &amp; PARTNERI, odvjetničko društvo, OIB 37462847637, Masarykova 21, 10000 Zagreb</item>
      <item>Odvjetničko društvo LJUBENKO &amp; PARTNERI društvo s ograničenom odgovornošću za odvjetničke usluge, OIB 44071613559, Branimirova 29, Zagreb punomoćnik sudionika u postupku STROJOPROMET-ZAGREB servis, trgovina i dorada robe, d.o.o.</item>
      <item>Dražen Vuković, OIB 07783602611, Hrvatske mornarice 1d, 21000 Split punomoćnik sudionika u postupku COLAS HRVATSKA d.d. za rekonstrukciju i izgradnju cesta i ostalih objekata niskogradnje</item>
      <item>Dražen Vuković, OIB 07783602611, Hrvatske mornarice 1d, 21000 Split punomoćnik sudionika u postupku KATIĆ BAU d.o.o. za građevinarstvo, prijevoz i trgovinu</item>
      <item>Dražen Vuković, OIB 07783602611, Hrvatske mornarice 1d, 21000 Split punomoćnik sudionika u postupku ZAGREB-INŽENJERING d.o.o. za trgovinu i usluge</item>
    </izvorni_sadrzaj>
    <derivirana_varijabla naziv="DomainObject.Predmet.OstaliListFormatedWithAdressOIB_1">
      <item>Tomislav Krka, Starčevićeva 13, 21000 Splil</item>
      <item>MADIRAZZA &amp; PARTNERI, odvjetničko društvo, OIB 37462847637, Masarykova 21, 10000 Zagreb</item>
      <item>Odvjetničko društvo LJUBENKO &amp; PARTNERI društvo s ograničenom odgovornošću za odvjetničke usluge, OIB 44071613559, Branimirova 29, Zagreb punomoćnik sudionika u postupku STROJOPROMET-ZAGREB servis, trgovina i dorada robe, d.o.o.</item>
      <item>Dražen Vuković, OIB 07783602611, Hrvatske mornarice 1d, 21000 Split punomoćnik sudionika u postupku COLAS HRVATSKA d.d. za rekonstrukciju i izgradnju cesta i ostalih objekata niskogradnje</item>
      <item>Dražen Vuković, OIB 07783602611, Hrvatske mornarice 1d, 21000 Split punomoćnik sudionika u postupku KATIĆ BAU d.o.o. za građevinarstvo, prijevoz i trgovinu</item>
      <item>Dražen Vuković, OIB 07783602611, Hrvatske mornarice 1d, 21000 Split punomoćnik sudionika u postupku ZAGREB-INŽENJERING d.o.o. za trgovinu i usluge</item>
    </derivirana_varijabla>
  </DomainObject.Predmet.OstaliListFormatedWithAdressOIB>
  <DomainObject.Predmet.OstaliListNazivFormated>
    <izvorni_sadrzaj>
      <item>Tomislav Krka</item>
      <item>MADIRAZZA &amp; PARTNERI, odvjetničko društvo</item>
      <item>Odvjetničko društvo LJUBENKO &amp; PARTNERI društvo s ograničenom odgovornošću za odvjetničke usluge</item>
      <item>Dražen Vuković</item>
      <item>Dražen Vuković</item>
      <item>Dražen Vuković</item>
    </izvorni_sadrzaj>
    <derivirana_varijabla naziv="DomainObject.Predmet.OstaliListNazivFormated_1">
      <item>Tomislav Krka</item>
      <item>MADIRAZZA &amp; PARTNERI, odvjetničko društvo</item>
      <item>Odvjetničko društvo LJUBENKO &amp; PARTNERI društvo s ograničenom odgovornošću za odvjetničke usluge</item>
      <item>Dražen Vuković</item>
      <item>Dražen Vuković</item>
      <item>Dražen Vuković</item>
    </derivirana_varijabla>
  </DomainObject.Predmet.OstaliListNazivFormated>
  <DomainObject.Predmet.OstaliListNazivFormatedOIB>
    <izvorni_sadrzaj>
      <item>Tomislav Krka</item>
      <item>MADIRAZZA &amp; PARTNERI, odvjetničko društvo, OIB 37462847637</item>
      <item>Odvjetničko društvo LJUBENKO &amp; PARTNERI društvo s ograničenom odgovornošću za odvjetničke usluge, OIB 44071613559</item>
      <item>Dražen Vuković, OIB 07783602611</item>
      <item>Dražen Vuković, OIB 07783602611</item>
      <item>Dražen Vuković, OIB 07783602611</item>
    </izvorni_sadrzaj>
    <derivirana_varijabla naziv="DomainObject.Predmet.OstaliListNazivFormatedOIB_1">
      <item>Tomislav Krka</item>
      <item>MADIRAZZA &amp; PARTNERI, odvjetničko društvo, OIB 37462847637</item>
      <item>Odvjetničko društvo LJUBENKO &amp; PARTNERI društvo s ograničenom odgovornošću za odvjetničke usluge, OIB 44071613559</item>
      <item>Dražen Vuković, OIB 07783602611</item>
      <item>Dražen Vuković, OIB 07783602611</item>
      <item>Dražen Vuković, OIB 07783602611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KONSTRUKTOR-INŽENJERING dioničko društvo za graditeljstvo i dr.</izvorni_sadrzaj>
    <derivirana_varijabla naziv="DomainObject.Predmet.StrankaIDrugi_1">KONSTRUKTOR-INŽENJERING dioničko društvo za graditeljstvo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KONSTRUKTOR-INŽENJERING dioničko društvo za graditeljstvo, OIB 81356391287, Svačićeva 4, Split i dr.</izvorni_sadrzaj>
    <derivirana_varijabla naziv="DomainObject.Predmet.StrankaIDrugiAdressOIB_1">KONSTRUKTOR-INŽENJERING dioničko društvo za graditeljstvo, OIB 81356391287, Svačićeva 4,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2015.</izvorni_sadrzaj>
    <derivirana_varijabla naziv="DomainObject.Predmet.OdlukaRjesenje.DatumDonosenjaOdluke_1">11. prosinca 2015.</derivirana_varijabla>
  </DomainObject.Predmet.OdlukaRjesenje.DatumDonosenjaOdluke>
  <DomainObject.Predmet.OdlukaRjesenje.DatumPravomocnosti>
    <izvorni_sadrzaj>23. veljače 2016.</izvorni_sadrzaj>
    <derivirana_varijabla naziv="DomainObject.Predmet.OdlukaRjesenje.DatumPravomocnosti_1">23. veljače 2016.</derivirana_varijabla>
  </DomainObject.Predmet.OdlukaRjesenje.DatumPravomocnosti>
  <DomainObject.Predmet.OdlukaRjesenje.Oznaka>
    <izvorni_sadrzaj>Stpn-36/2014-64</izvorni_sadrzaj>
    <derivirana_varijabla naziv="DomainObject.Predmet.OdlukaRjesenje.Oznaka_1">Stpn-36/2014-64</derivirana_varijabla>
  </DomainObject.Predmet.OdlukaRjesenje.Oznaka>
  <DomainObject.Predmet.SudioniciListNaziv>
    <izvorni_sadrzaj>
      <item>Tomislav Krka</item>
      <item>KONSTRUKTOR-INŽENJERING dioničko društvo za graditeljstvo</item>
      <item>MADIRAZZA &amp; PARTNERI, odvjetničko društvo</item>
      <item>STROJOPROMET-ZAGREB servis, trgovina i dorada robe, d.o.o.</item>
      <item>Odvjetničko društvo LJUBENKO &amp; PARTNERI društvo s ograničenom odgovornošću za odvjetničke usluge</item>
      <item>COLAS HRVATSKA d.d. za rekonstrukciju i izgradnju cesta i ostalih objekata niskogradnje</item>
      <item>Dražen Vuković</item>
      <item>KATIĆ BAU d.o.o. za građevinarstvo, prijevoz i trgovinu</item>
      <item>Dražen Vuković</item>
      <item>ZAGREB-INŽENJERING d.o.o. za trgovinu i usluge</item>
      <item>Dražen Vuković</item>
      <item>KONZALTING, društvo s ograničenom odgovornošću za konzalting, inžinjering i marketing</item>
      <item>BOTA-ŠARE d.o.o. za trgovinu, turizam i ugostiteljstvo</item>
      <item>ELKOM, društvo s ograničenom odgovornošću za trgovinu, proizvodnju i usluge u stečaju</item>
    </izvorni_sadrzaj>
    <derivirana_varijabla naziv="DomainObject.Predmet.SudioniciListNaziv_1">
      <item>Tomislav Krka</item>
      <item>KONSTRUKTOR-INŽENJERING dioničko društvo za graditeljstvo</item>
      <item>MADIRAZZA &amp; PARTNERI, odvjetničko društvo</item>
      <item>STROJOPROMET-ZAGREB servis, trgovina i dorada robe, d.o.o.</item>
      <item>Odvjetničko društvo LJUBENKO &amp; PARTNERI društvo s ograničenom odgovornošću za odvjetničke usluge</item>
      <item>COLAS HRVATSKA d.d. za rekonstrukciju i izgradnju cesta i ostalih objekata niskogradnje</item>
      <item>Dražen Vuković</item>
      <item>KATIĆ BAU d.o.o. za građevinarstvo, prijevoz i trgovinu</item>
      <item>Dražen Vuković</item>
      <item>ZAGREB-INŽENJERING d.o.o. za trgovinu i usluge</item>
      <item>Dražen Vuković</item>
      <item>KONZALTING, društvo s ograničenom odgovornošću za konzalting, inžinjering i marketing</item>
      <item>BOTA-ŠARE d.o.o. za trgovinu, turizam i ugostiteljstvo</item>
      <item>ELKOM, društvo s ograničenom odgovornošću za trgovinu, proizvodnju i usluge u stečaju</item>
    </derivirana_varijabla>
  </DomainObject.Predmet.SudioniciListNaziv>
  <DomainObject.Predmet.SudioniciListAdressOIB>
    <izvorni_sadrzaj>
      <item>Tomislav Krka, Starčevićeva 13,21000 Splil</item>
      <item>KONSTRUKTOR-INŽENJERING dioničko društvo za graditeljstvo, OIB 81356391287, Svačićeva 4,Split</item>
      <item>MADIRAZZA &amp; PARTNERI, odvjetničko društvo, OIB 37462847637, Masarykova 21,10000 Zagreb</item>
      <item>STROJOPROMET-ZAGREB servis, trgovina i dorada robe, d.o.o., OIB 97994010225, Zagrebačka 6,10292 Šenkovec</item>
      <item>Odvjetničko društvo LJUBENKO &amp; PARTNERI društvo s ograničenom odgovornošću za odvjetničke usluge, OIB 44071613559, Branimirova 29,Zagreb</item>
      <item>COLAS HRVATSKA d.d. za rekonstrukciju i izgradnju cesta i ostalih objekata niskogradnje, OIB 58701507957, Međimurska 26,42000 Varaždin</item>
      <item>Dražen Vuković, OIB 07783602611, Hrvatske mornarice 1d,21000 Split</item>
      <item>KATIĆ BAU d.o.o. za građevinarstvo, prijevoz i trgovinu, OIB 25283862090, Ante Starčevića 7,21256 Lovreć</item>
      <item>Dražen Vuković, OIB 07783602611, Hrvatske mornarice 1d,21000 Split</item>
      <item>ZAGREB-INŽENJERING d.o.o. za trgovinu i usluge, OIB 90258647818, Krapanjska 12,10000 Zagreb</item>
      <item>Dražen Vuković, OIB 07783602611, Hrvatske mornarice 1d,21000 Split</item>
      <item>KONZALTING, društvo s ograničenom odgovornošću za konzalting, inžinjering i marketing, OIB 73650293345, Ulica Borisa Papandopula 7,21000 Split</item>
      <item>BOTA-ŠARE d.o.o. za trgovinu, turizam i ugostiteljstvo, OIB 74950041813, Marina Držića 1,20230 Ston</item>
      <item>ELKOM, društvo s ograničenom odgovornošću za trgovinu, proizvodnju i usluge u stečaju, OIB 32820563204, Ivanečko Naselje 1/D,42240 Ivanečko Naselje</item>
    </izvorni_sadrzaj>
    <derivirana_varijabla naziv="DomainObject.Predmet.SudioniciListAdressOIB_1">
      <item>Tomislav Krka, Starčevićeva 13,21000 Splil</item>
      <item>KONSTRUKTOR-INŽENJERING dioničko društvo za graditeljstvo, OIB 81356391287, Svačićeva 4,Split</item>
      <item>MADIRAZZA &amp; PARTNERI, odvjetničko društvo, OIB 37462847637, Masarykova 21,10000 Zagreb</item>
      <item>STROJOPROMET-ZAGREB servis, trgovina i dorada robe, d.o.o., OIB 97994010225, Zagrebačka 6,10292 Šenkovec</item>
      <item>Odvjetničko društvo LJUBENKO &amp; PARTNERI društvo s ograničenom odgovornošću za odvjetničke usluge, OIB 44071613559, Branimirova 29,Zagreb</item>
      <item>COLAS HRVATSKA d.d. za rekonstrukciju i izgradnju cesta i ostalih objekata niskogradnje, OIB 58701507957, Međimurska 26,42000 Varaždin</item>
      <item>Dražen Vuković, OIB 07783602611, Hrvatske mornarice 1d,21000 Split</item>
      <item>KATIĆ BAU d.o.o. za građevinarstvo, prijevoz i trgovinu, OIB 25283862090, Ante Starčevića 7,21256 Lovreć</item>
      <item>Dražen Vuković, OIB 07783602611, Hrvatske mornarice 1d,21000 Split</item>
      <item>ZAGREB-INŽENJERING d.o.o. za trgovinu i usluge, OIB 90258647818, Krapanjska 12,10000 Zagreb</item>
      <item>Dražen Vuković, OIB 07783602611, Hrvatske mornarice 1d,21000 Split</item>
      <item>KONZALTING, društvo s ograničenom odgovornošću za konzalting, inžinjering i marketing, OIB 73650293345, Ulica Borisa Papandopula 7,21000 Split</item>
      <item>BOTA-ŠARE d.o.o. za trgovinu, turizam i ugostiteljstvo, OIB 74950041813, Marina Držića 1,20230 Ston</item>
      <item>ELKOM, društvo s ograničenom odgovornošću za trgovinu, proizvodnju i usluge u stečaju, OIB 32820563204, Ivanečko Naselje 1/D,42240 Ivanečko Naselje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81356391287</item>
      <item>, OIB 37462847637</item>
      <item>, OIB 97994010225</item>
      <item>, OIB 44071613559</item>
      <item>, OIB 58701507957</item>
      <item>, OIB 07783602611</item>
      <item>, OIB 25283862090</item>
      <item>, OIB 07783602611</item>
      <item>, OIB 90258647818</item>
      <item>, OIB 07783602611</item>
      <item>, OIB 73650293345</item>
      <item>, OIB 74950041813</item>
      <item>, OIB 32820563204</item>
    </izvorni_sadrzaj>
    <derivirana_varijabla naziv="DomainObject.Predmet.SudioniciListNazivOIB_1">
      <item>, OIB null</item>
      <item>, OIB 81356391287</item>
      <item>, OIB 37462847637</item>
      <item>, OIB 97994010225</item>
      <item>, OIB 44071613559</item>
      <item>, OIB 58701507957</item>
      <item>, OIB 07783602611</item>
      <item>, OIB 25283862090</item>
      <item>, OIB 07783602611</item>
      <item>, OIB 90258647818</item>
      <item>, OIB 07783602611</item>
      <item>, OIB 73650293345</item>
      <item>, OIB 74950041813</item>
      <item>, OIB 32820563204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61E084-A6EF-4B94-B380-26899948CB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149</properties:Words>
  <properties:Characters>928</properties:Characters>
  <properties:Lines>40</properties:Lines>
  <properties:Paragraphs>16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2014-10-27T06:32:00Z</dcterms:created>
  <dc:creator>Katarina Mikulić</dc:creator>
  <cp:lastModifiedBy>Katarina Mikulić</cp:lastModifiedBy>
  <cp:lastPrinted>2016-04-06T08:39:00Z</cp:lastPrinted>
  <dcterms:modified xmlns:xsi="http://www.w3.org/2001/XMLSchema-instance" xsi:type="dcterms:W3CDTF">2016-04-06T09:42:00Z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