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F03F5" w:rsidR="00077023" w:rsidRPr="00077023">
        <w:tc>
          <w:tcPr>
            <w:tcW w:type="dxa" w:w="2985"/>
            <w:shd w:fill="auto" w:color="auto" w:val="clear"/>
          </w:tcPr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a5fdf42" w14:paraId="a5fdf42" w:rsidRDefault="00077023" w:rsidP="00077023" w:rsidR="00077023" w:rsidRPr="0007702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F03F5" w:rsidR="00077023" w:rsidRPr="00077023">
        <w:trPr>
          <w:jc w:val="right"/>
        </w:trPr>
        <w:tc>
          <w:tcPr>
            <w:tcW w:type="dxa" w:w="4320"/>
          </w:tcPr>
          <w:p w:rsidRDefault="004D7003" w:rsidP="004D7003" w:rsidR="00FB26A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St-123/2017-34</w:t>
            </w:r>
          </w:p>
          <w:p w:rsidRDefault="004D7003" w:rsidP="004D7003" w:rsidR="004D7003" w:rsidRPr="0007702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0648E4" w:rsidP="000648E4" w:rsidR="000648E4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B670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77023" w:rsidP="000648E4" w:rsidR="00077023" w:rsidRPr="00B670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FB26A9">
        <w:rPr>
          <w:rFonts w:cs="Times New Roman" w:hAnsi="Times New Roman" w:ascii="Times New Roman"/>
          <w:sz w:val="24"/>
          <w:szCs w:val="24"/>
        </w:rPr>
        <w:t>Stečajna masa iza GRADITELJSTVO HUTINSKI d.o.o. u stečaju, Jarki, Jarki 195, OIB: 21865750133</w:t>
      </w:r>
      <w:r w:rsidR="00CA587B" w:rsidRPr="00B6708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F4137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da je stečajno</w:t>
      </w:r>
      <w:r w:rsidR="00FB26A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 upravitelju Dušku </w:t>
      </w:r>
      <w:proofErr w:type="spellStart"/>
      <w:r w:rsidR="00FB26A9">
        <w:rPr>
          <w:rFonts w:cs="Times New Roman" w:hAnsi="Times New Roman" w:ascii="Times New Roman"/>
          <w:color w:themeColor="text1" w:val="000000"/>
          <w:sz w:val="24"/>
          <w:szCs w:val="24"/>
        </w:rPr>
        <w:t>Korugi</w:t>
      </w:r>
      <w:proofErr w:type="spellEnd"/>
      <w:r w:rsidR="00FB26A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Zagreba, Ilica 129, 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OIB: </w:t>
      </w:r>
      <w:r w:rsidR="00FB26A9">
        <w:rPr>
          <w:rFonts w:cs="Times New Roman" w:hAnsi="Times New Roman" w:ascii="Times New Roman"/>
          <w:color w:themeColor="text1" w:val="000000"/>
          <w:sz w:val="24"/>
          <w:szCs w:val="24"/>
        </w:rPr>
        <w:t>40565203589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 w:rsidR="00A86912" w:rsidRPr="00B67087">
        <w:rPr>
          <w:rFonts w:cs="Times New Roman" w:hAnsi="Times New Roman" w:ascii="Times New Roman"/>
          <w:sz w:val="24"/>
          <w:szCs w:val="24"/>
        </w:rPr>
        <w:t xml:space="preserve"> 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  <w:r w:rsidR="00B67087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648E4" w:rsidP="000648E4" w:rsid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67087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U Varaždinu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4D7003">
        <w:rPr>
          <w:rFonts w:cs="Times New Roman" w:hAnsi="Times New Roman" w:ascii="Times New Roman"/>
          <w:color w:themeColor="text1" w:val="000000"/>
          <w:sz w:val="24"/>
          <w:szCs w:val="24"/>
        </w:rPr>
        <w:t>6</w:t>
      </w:r>
      <w:r w:rsidR="00FB26A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veljače 2018.  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</w:t>
      </w: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648E4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Sutkinja</w:t>
      </w: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Melita Poljanec Bubaš</w:t>
      </w:r>
      <w:r w:rsidR="002C1642">
        <w:rPr>
          <w:rFonts w:cs="Times New Roman" w:hAnsi="Times New Roman" w:ascii="Times New Roman"/>
          <w:color w:themeColor="text1" w:val="000000"/>
          <w:sz w:val="24"/>
          <w:szCs w:val="24"/>
        </w:rPr>
        <w:t>, v.r.</w:t>
      </w:r>
    </w:p>
    <w:p w:rsidRDefault="002C1642" w:rsidP="00077023" w:rsidR="002C1642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2C1642" w:rsidP="00077023" w:rsidR="002C1642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781AEF" w:rsidP="00077023" w:rsidR="00781AEF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77023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 w:rsidRPr="00B67087"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R="000648E4" w:rsidRPr="00B67087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88" w:rsidP="000648E4" w:rsidR="003A4788">
      <w:pPr>
        <w:spacing w:lineRule="auto" w:line="240" w:after="0"/>
      </w:pPr>
      <w:r>
        <w:separator/>
      </w:r>
    </w:p>
  </w:endnote>
  <w:end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88" w:rsidP="000648E4" w:rsidR="003A4788">
      <w:pPr>
        <w:spacing w:lineRule="auto" w:line="240" w:after="0"/>
      </w:pPr>
      <w:r>
        <w:separator/>
      </w:r>
    </w:p>
  </w:footnote>
  <w:foot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B67087" w:rsidR="00B67087">
    <w:pPr>
      <w:pStyle w:val="Zaglavlje"/>
    </w:pPr>
    <w:r>
      <w:tab/>
    </w:r>
  </w:p>
  <w:p w:rsidRDefault="00F41374" w:rsidP="00F41374" w:rsidR="00F41374">
    <w:pPr>
      <w:pStyle w:val="Zaglavlje"/>
    </w:pP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077023"/>
    <w:rsid w:val="001768EB"/>
    <w:rsid w:val="002C1642"/>
    <w:rsid w:val="003A4788"/>
    <w:rsid w:val="004D7003"/>
    <w:rsid w:val="0050452D"/>
    <w:rsid w:val="00581F80"/>
    <w:rsid w:val="00657AC6"/>
    <w:rsid w:val="00763DDE"/>
    <w:rsid w:val="00781AEF"/>
    <w:rsid w:val="007B7C7A"/>
    <w:rsid w:val="00A86912"/>
    <w:rsid w:val="00B10620"/>
    <w:rsid w:val="00B67087"/>
    <w:rsid w:val="00BF53A0"/>
    <w:rsid w:val="00CA587B"/>
    <w:rsid w:val="00DB07E1"/>
    <w:rsid w:val="00F41374"/>
    <w:rsid w:val="00F84059"/>
    <w:rsid w:val="00FB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68348671263</item>
      <item>, OIB null</item>
      <item>, OIB null</item>
      <item>, OIB 61208635054</item>
      <item>, OIB null</item>
      <item>, OIB 99381965992</item>
    </izvorni_sadrzaj>
    <derivirana_varijabla naziv="DomainObject.Predmet.SudioniciListNazivOIB_1">
      <item>, OIB 02535697732</item>
      <item>, OIB 68348671263</item>
      <item>, OIB null</item>
      <item>, OIB null</item>
      <item>, OIB 61208635054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6</properties:Lines>
  <properties:Paragraphs>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2017-08-08T07:59:00Z</dcterms:created>
  <dc:creator>Marko Makaj</dc:creator>
  <cp:lastModifiedBy>Nikolina Cvek</cp:lastModifiedBy>
  <cp:lastPrinted>2018-02-06T10:40:00Z</cp:lastPrinted>
  <dcterms:modified xmlns:xsi="http://www.w3.org/2001/XMLSchema-instance" xsi:type="dcterms:W3CDTF">2018-02-06T10:40:00Z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St-35/2011-121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