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bfd0" w14:paraId="bfdbfd0" w:rsidRDefault="00D018F9" w:rsidP="00D018F9" w:rsidR="00D018F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428</w:t>
      </w:r>
      <w:r>
        <w:rPr>
          <w:szCs w:val="24"/>
        </w:rPr>
        <w:t>/2015-6</w:t>
      </w:r>
    </w:p>
    <w:p w:rsidRDefault="00D018F9" w:rsidP="00D018F9" w:rsidR="00D018F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018F9" w:rsidP="00D018F9" w:rsidR="00D018F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018F9" w:rsidP="00D018F9" w:rsidR="00D018F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018F9" w:rsidP="00D018F9" w:rsidR="00D018F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POLJOPRIVREDNO-STOČARSKA-VOĆARSKA ZADRUGA BRANITELJA PODRAVINA, zadruga za proizvodnju, ekološku proizvodnju i razvoj u poljoprivredi, stočarstvu i voćarstvu</w:t>
      </w:r>
      <w:r>
        <w:t xml:space="preserve">, </w:t>
      </w:r>
      <w:r>
        <w:t xml:space="preserve">OIB: 76940734241, MBS: 010056280, Koprivnica, Zagrebačka </w:t>
      </w:r>
      <w:proofErr w:type="spellStart"/>
      <w:r>
        <w:t>bb</w:t>
      </w:r>
      <w:proofErr w:type="spellEnd"/>
      <w:r>
        <w:t xml:space="preserve">, </w:t>
      </w:r>
      <w:r>
        <w:t>dana 30. prosinca 2015. godine</w:t>
      </w:r>
    </w:p>
    <w:p w:rsidRDefault="00D018F9" w:rsidP="00D018F9" w:rsidR="00D018F9">
      <w:pPr>
        <w:jc w:val="both"/>
      </w:pPr>
    </w:p>
    <w:p w:rsidRDefault="00D018F9" w:rsidP="00D018F9" w:rsidR="00D018F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POLJOPRIVREDNO-STOČARSKA-VOĆARSKA ZADRUGA BRANITELJA PODRAVINA, zadruga za proizvodnju, ekološku proizvodnju i razvoj u poljoprivredi, stočarstvu i voćarstvu, OIB: 76940734241, MBS: 010056280, Koprivnica, Zagrebačka </w:t>
      </w:r>
      <w:proofErr w:type="spellStart"/>
      <w:r>
        <w:t>bb</w:t>
      </w:r>
      <w:proofErr w:type="spellEnd"/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</w:t>
      </w:r>
      <w:r>
        <w:rPr>
          <w:szCs w:val="24"/>
        </w:rPr>
        <w:t xml:space="preserve">45 </w:t>
      </w:r>
      <w:r>
        <w:rPr>
          <w:szCs w:val="24"/>
        </w:rPr>
        <w:t>sati.</w:t>
      </w:r>
    </w:p>
    <w:p w:rsidRDefault="00D018F9" w:rsidP="00D018F9" w:rsidR="00D018F9">
      <w:pPr>
        <w:jc w:val="both"/>
        <w:rPr>
          <w:szCs w:val="24"/>
        </w:rPr>
      </w:pPr>
    </w:p>
    <w:p w:rsidRDefault="00D018F9" w:rsidP="00D018F9" w:rsidR="00D018F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POLJOPRIVREDNO-STOČARSKA-VOĆARSKA ZADRUGA BRANITELJA PODRAVINA, zadruga za proizvodnju, ekološku proizvodnju i razvoj u poljoprivredi, stočarstvu i voćarstvu, OIB: 76940734241, MBS: 010056280, Koprivnica, Zagrebačka </w:t>
      </w:r>
      <w:proofErr w:type="spellStart"/>
      <w:r>
        <w:t>bb</w:t>
      </w:r>
      <w:proofErr w:type="spellEnd"/>
      <w:r>
        <w:t>.</w:t>
      </w:r>
    </w:p>
    <w:p w:rsidRDefault="00D018F9" w:rsidP="00D018F9" w:rsidR="00D018F9">
      <w:pPr>
        <w:jc w:val="both"/>
      </w:pPr>
    </w:p>
    <w:p w:rsidRDefault="00D018F9" w:rsidP="00D018F9" w:rsidR="00D018F9">
      <w:pPr>
        <w:jc w:val="both"/>
      </w:pPr>
      <w:r>
        <w:tab/>
        <w:t xml:space="preserve">III Za stečajnog upravitelja imenuje se </w:t>
      </w:r>
      <w:r>
        <w:t>Nikola Remenar, OIB: 48313195864, Dubrovačka 14, Velik Gorica.</w:t>
      </w:r>
    </w:p>
    <w:p w:rsidRDefault="00D018F9" w:rsidP="00D018F9" w:rsidR="00D018F9">
      <w:pPr>
        <w:jc w:val="both"/>
        <w:rPr>
          <w:color w:val="FF0000"/>
        </w:rPr>
      </w:pP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018F9" w:rsidP="00D018F9" w:rsidR="00D018F9">
      <w:pPr>
        <w:jc w:val="both"/>
        <w:rPr>
          <w:szCs w:val="24"/>
        </w:rPr>
      </w:pP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POLJOPRIVREDNO-STOČARSKA-VOĆARSKA ZADRUGA BRANITELJA PODRAVINA, zadruga za proizvodnju, ekološku proizvodnju i razvoj u poljoprivredi, stočarstvu i voćarstvu, OIB: 76940734241, MBS: 010056280, Koprivnica, Zagrebačka </w:t>
      </w:r>
      <w:proofErr w:type="spellStart"/>
      <w:r>
        <w:t>bb</w:t>
      </w:r>
      <w:proofErr w:type="spellEnd"/>
      <w:r>
        <w:rPr>
          <w:szCs w:val="24"/>
        </w:rPr>
        <w:t>, bit će brisan iz sudskog registra.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</w:t>
      </w:r>
      <w:r>
        <w:rPr>
          <w:szCs w:val="24"/>
        </w:rPr>
        <w:lastRenderedPageBreak/>
        <w:t xml:space="preserve">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D018F9" w:rsidP="00D018F9" w:rsidR="00D018F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018F9" w:rsidP="00D018F9" w:rsidR="00D018F9">
      <w:pPr>
        <w:rPr>
          <w:szCs w:val="24"/>
        </w:rPr>
      </w:pPr>
      <w:r>
        <w:rPr>
          <w:szCs w:val="24"/>
        </w:rPr>
        <w:t xml:space="preserve">     </w:t>
      </w:r>
    </w:p>
    <w:p w:rsidRDefault="00D018F9" w:rsidP="00D018F9" w:rsidR="00D018F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D018F9" w:rsidP="00D018F9" w:rsidR="00D018F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D018F9" w:rsidP="00D018F9" w:rsidR="00D018F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D018F9" w:rsidP="00D018F9" w:rsidR="00D018F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018F9" w:rsidP="00D018F9" w:rsidR="00D018F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  <w:r>
        <w:rPr>
          <w:szCs w:val="24"/>
        </w:rPr>
        <w:t>DNA:</w:t>
      </w:r>
    </w:p>
    <w:p w:rsidRDefault="00D018F9" w:rsidP="00D018F9" w:rsidR="00D018F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018F9" w:rsidP="00D018F9" w:rsidR="00D018F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018F9" w:rsidP="00D018F9" w:rsidR="00D018F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POLJOPRIVREDNO-STOČARSKA-VOĆARSKA ZADRUGA BRANITELJA PODRAVINA, zadruga za proizvodnju, ekološku proizvodnju i razvoj u poljoprivredi, stočarstvu i voćarstvu, OIB: 76940734241, MBS: 010056280, Koprivnica, Zagrebačka </w:t>
      </w:r>
      <w:proofErr w:type="spellStart"/>
      <w:r>
        <w:t>bb</w:t>
      </w:r>
      <w:proofErr w:type="spellEnd"/>
    </w:p>
    <w:p w:rsidRDefault="00D018F9" w:rsidP="00D018F9" w:rsidR="00D018F9">
      <w:pPr>
        <w:numPr>
          <w:ilvl w:val="0"/>
          <w:numId w:val="47"/>
        </w:numPr>
        <w:rPr>
          <w:szCs w:val="24"/>
        </w:rPr>
      </w:pPr>
      <w:r>
        <w:t>Upravitelj</w:t>
      </w:r>
      <w:r>
        <w:t xml:space="preserve"> dužnika </w:t>
      </w:r>
      <w:r>
        <w:t xml:space="preserve">Ninoslav Vlah, OIB: 92586934976, </w:t>
      </w:r>
      <w:proofErr w:type="spellStart"/>
      <w:r>
        <w:t>Legrad</w:t>
      </w:r>
      <w:proofErr w:type="spellEnd"/>
      <w:r>
        <w:t>, P. Zrinskog 139/</w:t>
      </w:r>
      <w:proofErr w:type="spellStart"/>
      <w:r>
        <w:t>bb</w:t>
      </w:r>
      <w:proofErr w:type="spellEnd"/>
    </w:p>
    <w:p w:rsidRDefault="00D018F9" w:rsidP="00D018F9" w:rsidR="00D018F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018F9" w:rsidP="00D018F9" w:rsidR="00D018F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D018F9" w:rsidP="00D018F9" w:rsidR="00D018F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Nikola Remenar, Dubrovačka 14, Velika Gorica</w:t>
      </w:r>
    </w:p>
    <w:p w:rsidRDefault="00D018F9" w:rsidP="00D018F9" w:rsidR="00D018F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018F9" w:rsidP="00D018F9" w:rsidR="00D018F9">
      <w:pPr>
        <w:rPr>
          <w:szCs w:val="24"/>
        </w:rPr>
      </w:pPr>
    </w:p>
    <w:p w:rsidRDefault="00DA0242" w:rsidP="00D018F9" w:rsidR="00DA0242" w:rsidRPr="00D018F9"/>
    <w:sectPr w:rsidSect="00D018F9" w:rsidR="00DA0242" w:rsidRPr="00D018F9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8F9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018F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018F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97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St-428/2015-6</izvorni_sadrzaj>
    <derivirana_varijabla naziv="DomainObject.Oznaka_1">St-428/2015-6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POLJOPRIVREDNO-STOČARSKO-VOĆARSKA ZADRUGA BRANITELJA PODRAVINA, zadruga za proizvodnju, ekološku proizvodnju i razvoj u poljo</izvorni_sadrzaj>
    <derivirana_varijabla naziv="DomainObject.Predmet.ProtustrankaFormated_1">  POLJOPRIVREDNO-STOČARSKO-VOĆARSKA ZADRUGA BRANITELJA PODRAVINA, zadruga za proizvodnju, ekološku proizvodnju i razvoj u poljo</derivirana_varijabla>
  </DomainObject.Predmet.ProtustrankaFormated>
  <DomainObject.Predmet.ProtustrankaFormatedOIB>
    <izvorni_sadrzaj>  POLJOPRIVREDNO-STOČARSKO-VOĆARSKA ZADRUGA BRANITELJA PODRAVINA, zadruga za proizvodnju, ekološku proizvodnju i razvoj u poljo, OIB 76940734241</izvorni_sadrzaj>
    <derivirana_varijabla naziv="DomainObject.Predmet.ProtustrankaFormatedOIB_1">  POLJOPRIVREDNO-STOČARSKO-VOĆARSKA ZADRUGA BRANITELJA PODRAVINA, zadruga za proizvodnju, ekološku proizvodnju i razvoj u poljo, OIB 76940734241</derivirana_varijabla>
  </DomainObject.Predmet.ProtustrankaFormatedOIB>
  <DomainObject.Predmet.ProtustrankaFormatedWithAdress>
    <izvorni_sadrzaj> POLJOPRIVREDNO-STOČARSKO-VOĆARSKA ZADRUGA BRANITELJA PODRAVINA, zadruga za proizvodnju, ekološku proizvodnju i razvoj u poljo, Zagrebačka/bb, 48000 Koprivnica</izvorni_sadrzaj>
    <derivirana_varijabla naziv="DomainObject.Predmet.ProtustrankaFormatedWithAdress_1"> POLJOPRIVREDNO-STOČARSKO-VOĆARSKA ZADRUGA BRANITELJA PODRAVINA, zadruga za proizvodnju, ekološku proizvodnju i razvoj u poljo, Zagrebačka/bb, 48000 Koprivnica</derivirana_varijabla>
  </DomainObject.Predmet.ProtustrankaFormatedWithAdress>
  <DomainObject.Predmet.ProtustrankaFormatedWithAdressOIB>
    <izvorni_sadrzaj> POLJOPRIVREDNO-STOČARSKO-VOĆARSKA ZADRUGA BRANITELJA PODRAVINA, zadruga za proizvodnju, ekološku proizvodnju i razvoj u poljo, OIB 76940734241, Zagrebačka/bb, 48000 Koprivnica</izvorni_sadrzaj>
    <derivirana_varijabla naziv="DomainObject.Predmet.ProtustrankaFormatedWithAdressOIB_1"> POLJOPRIVREDNO-STOČARSKO-VOĆARSKA ZADRUGA BRANITELJA PODRAVINA, zadruga za proizvodnju, ekološku proizvodnju i razvoj u poljo, OIB 76940734241, Zagrebačka/bb, 48000 Koprivnica</derivirana_varijabla>
  </DomainObject.Predmet.ProtustrankaFormatedWithAdressOIB>
  <DomainObject.Predmet.ProtustrankaWithAdress>
    <izvorni_sadrzaj>POLJOPRIVREDNO-STOČARSKO-VOĆARSKA ZADRUGA BRANITELJA PODRAVINA, zadruga za proizvodnju, ekološku proizvodnju i razvoj u poljo Zagrebačka/bb, 48000 Koprivnica</izvorni_sadrzaj>
    <derivirana_varijabla naziv="DomainObject.Predmet.ProtustrankaWithAdress_1">POLJOPRIVREDNO-STOČARSKO-VOĆARSKA ZADRUGA BRANITELJA PODRAVINA, zadruga za proizvodnju, ekološku proizvodnju i razvoj u poljo Zagrebačka/bb, 48000 Koprivnica</derivirana_varijabla>
  </DomainObject.Predmet.ProtustrankaWithAdress>
  <DomainObject.Predmet.ProtustrankaWithAdressOIB>
    <izvorni_sadrzaj>POLJOPRIVREDNO-STOČARSKO-VOĆARSKA ZADRUGA BRANITELJA PODRAVINA, zadruga za proizvodnju, ekološku proizvodnju i razvoj u poljo, OIB 76940734241, Zagrebačka/bb, 48000 Koprivnica</izvorni_sadrzaj>
    <derivirana_varijabla naziv="DomainObject.Predmet.ProtustrankaWithAdressOIB_1">POLJOPRIVREDNO-STOČARSKO-VOĆARSKA ZADRUGA BRANITELJA PODRAVINA, zadruga za proizvodnju, ekološku proizvodnju i razvoj u poljo, OIB 76940734241, Zagrebačka/bb, 48000 Koprivnica</derivirana_varijabla>
  </DomainObject.Predmet.ProtustrankaWithAdressOIB>
  <DomainObject.Predmet.ProtustrankaNazivFormated>
    <izvorni_sadrzaj>POLJOPRIVREDNO-STOČARSKO-VOĆARSKA ZADRUGA BRANITELJA PODRAVINA, zadruga za proizvodnju, ekološku proizvodnju i razvoj u poljo</izvorni_sadrzaj>
    <derivirana_varijabla naziv="DomainObject.Predmet.ProtustrankaNazivFormated_1">POLJOPRIVREDNO-STOČARSKO-VOĆARSKA ZADRUGA BRANITELJA PODRAVINA, zadruga za proizvodnju, ekološku proizvodnju i razvoj u poljo</derivirana_varijabla>
  </DomainObject.Predmet.ProtustrankaNazivFormated>
  <DomainObject.Predmet.ProtustrankaNazivFormatedOIB>
    <izvorni_sadrzaj>POLJOPRIVREDNO-STOČARSKO-VOĆARSKA ZADRUGA BRANITELJA PODRAVINA, zadruga za proizvodnju, ekološku proizvodnju i razvoj u poljo, OIB 76940734241</izvorni_sadrzaj>
    <derivirana_varijabla naziv="DomainObject.Predmet.ProtustrankaNazivFormatedOIB_1">POLJOPRIVREDNO-STOČARSKO-VOĆARSKA ZADRUGA BRANITELJA PODRAVINA, zadruga za proizvodnju, ekološku proizvodnju i razvoj u poljo, OIB 76940734241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194531.60</izvorni_sadrzaj>
    <derivirana_varijabla naziv="DomainObject.Predmet.TrenutnaVrijednost_1">194531.60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POLJOPRIVREDNO-STOČARSKO-VOĆARSKA ZADRUGA BRANITELJA PODRAVINA, zadruga za proizvodnju, ekološku proizvodnju i razvoj u poljo</item>
    </izvorni_sadrzaj>
    <derivirana_varijabla naziv="DomainObject.Predmet.ProtuStrankaListFormated_1">
      <item>POLJOPRIVREDNO-STOČARSKO-VOĆARSKA ZADRUGA BRANITELJA PODRAVINA, zadruga za proizvodnju, ekološku proizvodnju i razvoj u poljo</item>
    </derivirana_varijabla>
  </DomainObject.Predmet.ProtuStrankaListFormated>
  <DomainObject.Predmet.ProtuStrankaListFormatedOIB>
    <izvorni_sadrzaj>
      <item>POLJOPRIVREDNO-STOČARSKO-VOĆARSKA ZADRUGA BRANITELJA PODRAVINA, zadruga za proizvodnju, ekološku proizvodnju i razvoj u poljo, OIB 76940734241</item>
    </izvorni_sadrzaj>
    <derivirana_varijabla naziv="DomainObject.Predmet.ProtuStrankaListFormatedOIB_1">
      <item>POLJOPRIVREDNO-STOČARSKO-VOĆARSKA ZADRUGA BRANITELJA PODRAVINA, zadruga za proizvodnju, ekološku proizvodnju i razvoj u poljo, OIB 76940734241</item>
    </derivirana_varijabla>
  </DomainObject.Predmet.ProtuStrankaListFormatedOIB>
  <DomainObject.Predmet.ProtuStrankaListFormatedWithAdress>
    <izvorni_sadrzaj>
      <item>POLJOPRIVREDNO-STOČARSKO-VOĆARSKA ZADRUGA BRANITELJA PODRAVINA, zadruga za proizvodnju, ekološku proizvodnju i razvoj u poljo, Zagrebačka/bb, 48000 Koprivnica</item>
    </izvorni_sadrzaj>
    <derivirana_varijabla naziv="DomainObject.Predmet.ProtuStrankaListFormatedWithAdress_1">
      <item>POLJOPRIVREDNO-STOČARSKO-VOĆARSKA ZADRUGA BRANITELJA PODRAVINA, zadruga za proizvodnju, ekološku proizvodnju i razvoj u poljo, Zagrebačka/bb, 48000 Koprivnica</item>
    </derivirana_varijabla>
  </DomainObject.Predmet.ProtuStrankaListFormatedWithAdress>
  <DomainObject.Predmet.ProtuStrankaListFormatedWithAdressOIB>
    <izvorni_sadrzaj>
      <item>POLJOPRIVREDNO-STOČARSKO-VOĆARSKA ZADRUGA BRANITELJA PODRAVINA, zadruga za proizvodnju, ekološku proizvodnju i razvoj u poljo, OIB 76940734241, Zagrebačka/bb, 48000 Koprivnica</item>
    </izvorni_sadrzaj>
    <derivirana_varijabla naziv="DomainObject.Predmet.ProtuStrankaListFormatedWithAdressOIB_1">
      <item>POLJOPRIVREDNO-STOČARSKO-VOĆARSKA ZADRUGA BRANITELJA PODRAVINA, zadruga za proizvodnju, ekološku proizvodnju i razvoj u poljo, OIB 76940734241, Zagrebačka/bb, 48000 Koprivnica</item>
    </derivirana_varijabla>
  </DomainObject.Predmet.ProtuStrankaListFormatedWithAdressOIB>
  <DomainObject.Predmet.ProtuStrankaListNazivFormated>
    <izvorni_sadrzaj>
      <item>POLJOPRIVREDNO-STOČARSKO-VOĆARSKA ZADRUGA BRANITELJA PODRAVINA, zadruga za proizvodnju, ekološku proizvodnju i razvoj u poljo</item>
    </izvorni_sadrzaj>
    <derivirana_varijabla naziv="DomainObject.Predmet.ProtuStrankaListNazivFormated_1">
      <item>POLJOPRIVREDNO-STOČARSKO-VOĆARSKA ZADRUGA BRANITELJA PODRAVINA, zadruga za proizvodnju, ekološku proizvodnju i razvoj u poljo</item>
    </derivirana_varijabla>
  </DomainObject.Predmet.ProtuStrankaListNazivFormated>
  <DomainObject.Predmet.ProtuStrankaListNazivFormatedOIB>
    <izvorni_sadrzaj>
      <item>POLJOPRIVREDNO-STOČARSKO-VOĆARSKA ZADRUGA BRANITELJA PODRAVINA, zadruga za proizvodnju, ekološku proizvodnju i razvoj u poljo, OIB 76940734241</item>
    </izvorni_sadrzaj>
    <derivirana_varijabla naziv="DomainObject.Predmet.ProtuStrankaListNazivFormatedOIB_1">
      <item>POLJOPRIVREDNO-STOČARSKO-VOĆARSKA ZADRUGA BRANITELJA PODRAVINA, zadruga za proizvodnju, ekološku proizvodnju i razvoj u poljo, OIB 76940734241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St-428/2015-6</izvorni_sadrzaj>
    <derivirana_varijabla naziv="DomainObject.PoslovniBrojDokumenta_1">St-428/2015-6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POLJOPRIVREDNO-STOČARSKO-VOĆARSKA ZADRUGA BRANITELJA PODRAVINA, zadruga za proizvodnju, ekološku proizvodnju i razvoj u poljo</izvorni_sadrzaj>
    <derivirana_varijabla naziv="DomainObject.Predmet.ProtustrankaIDrugi_1">POLJOPRIVREDNO-STOČARSKO-VOĆARSKA ZADRUGA BRANITELJA PODRAVINA, zadruga za proizvodnju, ekološku proizvodnju i razvoj u poljo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POLJOPRIVREDNO-STOČARSKO-VOĆARSKA ZADRUGA BRANITELJA PODRAVINA, zadruga za proizvodnju, ekološku proizvodnju i razvoj u poljo, OIB 76940734241, Zagrebačka/bb, 48000 Koprivnica</izvorni_sadrzaj>
    <derivirana_varijabla naziv="DomainObject.Predmet.ProtustrankaIDrugiAdressOIB_1">POLJOPRIVREDNO-STOČARSKO-VOĆARSKA ZADRUGA BRANITELJA PODRAVINA, zadruga za proizvodnju, ekološku proizvodnju i razvoj u poljo, OIB 76940734241, Zagrebačka/bb,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POLJOPRIVREDNO-STOČARSKO-VOĆARSKA ZADRUGA BRANITELJA PODRAVINA, zadruga za proizvodnju, ekološku proizvodnju i razvoj u poljo</item>
      <item>E-oglasna ploča ovog suda</item>
      <item>Sudski registar, Trgovački sud u Varaždinu</item>
    </izvorni_sadrzaj>
    <derivirana_varijabla naziv="DomainObject.Predmet.SudioniciListNaziv_1">
      <item>Financijska agencija</item>
      <item>POLJOPRIVREDNO-STOČARSKO-VOĆARSKA ZADRUGA BRANITELJA PODRAVINA, zadruga za proizvodnju, ekološku proizvodnju i razvoj u poljo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POLJOPRIVREDNO-STOČARSKO-VOĆARSKA ZADRUGA BRANITELJA PODRAVINA, zadruga za proizvodnju, ekološku proizvodnju i razvoj u poljo, OIB 76940734241, Zagrebačka/bb,48000 Koprivnica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POLJOPRIVREDNO-STOČARSKO-VOĆARSKA ZADRUGA BRANITELJA PODRAVINA, zadruga za proizvodnju, ekološku proizvodnju i razvoj u poljo, OIB 76940734241, Zagrebačka/bb,48000 Koprivnica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65102-EE34-4DB9-973A-A222B8A63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3486</properties:Characters>
  <properties:Lines>97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2015-12-30T08:36:00Z</cp:lastPrinted>
  <dcterms:modified xmlns:xsi="http://www.w3.org/2001/XMLSchema-instance" xsi:type="dcterms:W3CDTF">2015-12-30T08:36:00Z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St-428/2015-6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