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fbdd" w14:paraId="5adfbdd" w:rsidRDefault="00B06964" w:rsidP="00910611" w:rsidR="00B069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964" w:rsidP="00910611" w:rsidR="00B06964">
      <w:r>
        <w:rPr>
          <w:rFonts w:eastAsia="MS Mincho"/>
          <w:szCs w:val="24"/>
        </w:rPr>
        <w:t>REPUBLIKA HRVATSKA</w:t>
      </w:r>
    </w:p>
    <w:p w:rsidRDefault="00B06964" w:rsidP="00910611" w:rsidR="00B06964">
      <w:r>
        <w:rPr>
          <w:rFonts w:eastAsia="MS Mincho"/>
          <w:szCs w:val="24"/>
        </w:rPr>
        <w:t>TRGOVAČKI SUD U RIJECI</w:t>
      </w:r>
    </w:p>
    <w:p w:rsidRDefault="00B06964" w:rsidR="00B0696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423D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7E0807" w:rsidRPr="007E0807">
        <w:rPr>
          <w:sz w:val="24"/>
          <w:szCs w:val="24"/>
        </w:rPr>
        <w:t>M. A. S. RAČUNALA društvo s ograničenom odgovornošću za informatički inženjering i trgovinu Rijeka (Grad Rijeka), Josipa Mohorića 88</w:t>
      </w:r>
      <w:r w:rsidR="00F423DF" w:rsidRPr="007E0807">
        <w:rPr>
          <w:sz w:val="24"/>
          <w:szCs w:val="24"/>
        </w:rPr>
        <w:t>, MBS</w:t>
      </w:r>
      <w:r w:rsidR="00762D29" w:rsidRPr="007E0807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7E0807" w:rsidRPr="007E0807">
        <w:rPr>
          <w:sz w:val="24"/>
          <w:szCs w:val="24"/>
        </w:rPr>
        <w:t>040169043</w:t>
      </w:r>
      <w:r w:rsidRPr="007E0807">
        <w:rPr>
          <w:sz w:val="24"/>
          <w:szCs w:val="24"/>
        </w:rPr>
        <w:t xml:space="preserve">, OIB: </w:t>
      </w:r>
      <w:r w:rsidR="007E0807" w:rsidRPr="007E0807">
        <w:rPr>
          <w:sz w:val="24"/>
          <w:szCs w:val="24"/>
        </w:rPr>
        <w:t>01196351597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E0807" w:rsidRPr="007E0807">
        <w:rPr>
          <w:sz w:val="24"/>
          <w:szCs w:val="24"/>
        </w:rPr>
        <w:t>M. A. S. RAČUNALA društvo s ograničenom odgovornošću za informatički inženjering i trgovinu Rijeka (Grad Rijeka), Josipa Mohorića 88, MBS</w:t>
      </w:r>
      <w:r w:rsidR="007E0807" w:rsidRPr="007E0807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7E0807" w:rsidRPr="007E0807">
        <w:rPr>
          <w:sz w:val="24"/>
          <w:szCs w:val="24"/>
        </w:rPr>
        <w:t>040169043, OIB: 01196351597</w:t>
      </w:r>
      <w:r w:rsidR="007E080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7E0807" w:rsidRPr="007E0807">
        <w:rPr>
          <w:sz w:val="24"/>
          <w:szCs w:val="24"/>
        </w:rPr>
        <w:t>M. A. S. RAČUNALA društvo s ograničenom odgovornošću za informatički inženjering i trgovinu Rijeka (Grad Rijeka), Josipa Mohorića 88, MBS</w:t>
      </w:r>
      <w:r w:rsidR="007E0807" w:rsidRPr="007E0807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7E0807" w:rsidRPr="007E0807">
        <w:rPr>
          <w:sz w:val="24"/>
          <w:szCs w:val="24"/>
        </w:rPr>
        <w:t>040169043, OIB: 01196351597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637" w:rsidP="00C31925" w:rsidR="00E61637">
      <w:r>
        <w:separator/>
      </w:r>
    </w:p>
  </w:endnote>
  <w:endnote w:id="0" w:type="continuationSeparator">
    <w:p w:rsidRDefault="00E61637" w:rsidP="00C31925" w:rsidR="00E61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807" w:rsidR="007E080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807" w:rsidR="007E080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807" w:rsidR="007E08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637" w:rsidP="00C31925" w:rsidR="00E61637">
      <w:r>
        <w:separator/>
      </w:r>
    </w:p>
  </w:footnote>
  <w:footnote w:id="0" w:type="continuationSeparator">
    <w:p w:rsidRDefault="00E61637" w:rsidP="00C31925" w:rsidR="00E61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807" w:rsidR="007E08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BA1DC4">
      <w:rPr>
        <w:sz w:val="24"/>
        <w:szCs w:val="24"/>
      </w:rPr>
      <w:t>5</w:t>
    </w:r>
    <w:r w:rsidR="00F86247">
      <w:rPr>
        <w:sz w:val="24"/>
        <w:szCs w:val="24"/>
      </w:rPr>
      <w:t>6</w:t>
    </w:r>
    <w:r w:rsidR="007E0807">
      <w:rPr>
        <w:sz w:val="24"/>
        <w:szCs w:val="24"/>
      </w:rPr>
      <w:t>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807" w:rsidR="007E08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364DDF"/>
    <w:rsid w:val="00490DF2"/>
    <w:rsid w:val="004F6C16"/>
    <w:rsid w:val="006701D2"/>
    <w:rsid w:val="00693821"/>
    <w:rsid w:val="006C4BD1"/>
    <w:rsid w:val="00762D29"/>
    <w:rsid w:val="007E0807"/>
    <w:rsid w:val="007E6B06"/>
    <w:rsid w:val="00942A0F"/>
    <w:rsid w:val="009E7247"/>
    <w:rsid w:val="00B06964"/>
    <w:rsid w:val="00B7409B"/>
    <w:rsid w:val="00BA1DC4"/>
    <w:rsid w:val="00BA3EB5"/>
    <w:rsid w:val="00BD1955"/>
    <w:rsid w:val="00C31925"/>
    <w:rsid w:val="00CF5849"/>
    <w:rsid w:val="00D40DA7"/>
    <w:rsid w:val="00D54283"/>
    <w:rsid w:val="00D678A9"/>
    <w:rsid w:val="00E518D1"/>
    <w:rsid w:val="00E61637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M.A.S. RAČUNALA d.o.o.  Rijeka</izvorni_sadrzaj>
    <derivirana_varijabla naziv="DomainObject.Predmet.ProtustrankaFormated_1">  M.A.S. RAČUNALA d.o.o.  Rijeka</derivirana_varijabla>
  </DomainObject.Predmet.ProtustrankaFormated>
  <DomainObject.Predmet.ProtustrankaFormatedOIB>
    <izvorni_sadrzaj>  M.A.S. RAČUNALA d.o.o.  Rijeka, OIB 01196351597</izvorni_sadrzaj>
    <derivirana_varijabla naziv="DomainObject.Predmet.ProtustrankaFormatedOIB_1">  M.A.S. RAČUNALA d.o.o.  Rijeka, OIB 01196351597</derivirana_varijabla>
  </DomainObject.Predmet.ProtustrankaFormatedOIB>
  <DomainObject.Predmet.ProtustrankaFormatedWithAdress>
    <izvorni_sadrzaj> M.A.S. RAČUNALA d.o.o.  Rijeka, Josipa Mohorića 88, 51000 Rijeka</izvorni_sadrzaj>
    <derivirana_varijabla naziv="DomainObject.Predmet.ProtustrankaFormatedWithAdress_1"> M.A.S. RAČUNALA d.o.o.  Rijeka, Josipa Mohorića 88, 51000 Rijeka</derivirana_varijabla>
  </DomainObject.Predmet.ProtustrankaFormatedWithAdress>
  <DomainObject.Predmet.ProtustrankaFormatedWithAdressOIB>
    <izvorni_sadrzaj> M.A.S. RAČUNALA d.o.o.  Rijeka, OIB 01196351597, Josipa Mohorića 88, 51000 Rijeka</izvorni_sadrzaj>
    <derivirana_varijabla naziv="DomainObject.Predmet.ProtustrankaFormatedWithAdressOIB_1"> M.A.S. RAČUNALA d.o.o.  Rijeka, OIB 01196351597, Josipa Mohorića 88, 51000 Rijeka</derivirana_varijabla>
  </DomainObject.Predmet.ProtustrankaFormatedWithAdressOIB>
  <DomainObject.Predmet.ProtustrankaWithAdress>
    <izvorni_sadrzaj>M.A.S. RAČUNALA d.o.o.  Rijeka Josipa Mohorića 88, 51000 Rijeka</izvorni_sadrzaj>
    <derivirana_varijabla naziv="DomainObject.Predmet.ProtustrankaWithAdress_1">M.A.S. RAČUNALA d.o.o.  Rijeka Josipa Mohorića 88, 51000 Rijeka</derivirana_varijabla>
  </DomainObject.Predmet.ProtustrankaWithAdress>
  <DomainObject.Predmet.ProtustrankaWithAdressOIB>
    <izvorni_sadrzaj>M.A.S. RAČUNALA d.o.o.  Rijeka, OIB 01196351597, Josipa Mohorića 88, 51000 Rijeka</izvorni_sadrzaj>
    <derivirana_varijabla naziv="DomainObject.Predmet.ProtustrankaWithAdressOIB_1">M.A.S. RAČUNALA d.o.o.  Rijeka, OIB 01196351597, Josipa Mohorića 88, 51000 Rijeka</derivirana_varijabla>
  </DomainObject.Predmet.ProtustrankaWithAdressOIB>
  <DomainObject.Predmet.ProtustrankaNazivFormated>
    <izvorni_sadrzaj>M.A.S. RAČUNALA d.o.o.  Rijeka</izvorni_sadrzaj>
    <derivirana_varijabla naziv="DomainObject.Predmet.ProtustrankaNazivFormated_1">M.A.S. RAČUNALA d.o.o.  Rijeka</derivirana_varijabla>
  </DomainObject.Predmet.ProtustrankaNazivFormated>
  <DomainObject.Predmet.ProtustrankaNazivFormatedOIB>
    <izvorni_sadrzaj>M.A.S. RAČUNALA d.o.o.  Rijeka, OIB 01196351597</izvorni_sadrzaj>
    <derivirana_varijabla naziv="DomainObject.Predmet.ProtustrankaNazivFormatedOIB_1">M.A.S. RAČUNALA d.o.o.  Rijeka, OIB 01196351597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M.A.S. RAČUNALA d.o.o.  Rijeka</item>
    </izvorni_sadrzaj>
    <derivirana_varijabla naziv="DomainObject.Predmet.ProtuStrankaListFormated_1">
      <item>M.A.S. RAČUNALA d.o.o.  Rijeka</item>
    </derivirana_varijabla>
  </DomainObject.Predmet.ProtuStrankaListFormated>
  <DomainObject.Predmet.ProtuStrankaListFormatedOIB>
    <izvorni_sadrzaj>
      <item>M.A.S. RAČUNALA d.o.o.  Rijeka, OIB 01196351597</item>
    </izvorni_sadrzaj>
    <derivirana_varijabla naziv="DomainObject.Predmet.ProtuStrankaListFormatedOIB_1">
      <item>M.A.S. RAČUNALA d.o.o.  Rijeka, OIB 01196351597</item>
    </derivirana_varijabla>
  </DomainObject.Predmet.ProtuStrankaListFormatedOIB>
  <DomainObject.Predmet.ProtuStrankaListFormatedWithAdress>
    <izvorni_sadrzaj>
      <item>M.A.S. RAČUNALA d.o.o.  Rijeka, Josipa Mohorića 88, 51000 Rijeka</item>
    </izvorni_sadrzaj>
    <derivirana_varijabla naziv="DomainObject.Predmet.ProtuStrankaListFormatedWithAdress_1">
      <item>M.A.S. RAČUNALA d.o.o.  Rijeka, Josipa Mohorića 88, 51000 Rijeka</item>
    </derivirana_varijabla>
  </DomainObject.Predmet.ProtuStrankaListFormatedWithAdress>
  <DomainObject.Predmet.ProtuStrankaListFormatedWithAdressOIB>
    <izvorni_sadrzaj>
      <item>M.A.S. RAČUNALA d.o.o.  Rijeka, OIB 01196351597, Josipa Mohorića 88, 51000 Rijeka</item>
    </izvorni_sadrzaj>
    <derivirana_varijabla naziv="DomainObject.Predmet.ProtuStrankaListFormatedWithAdressOIB_1">
      <item>M.A.S. RAČUNALA d.o.o.  Rijeka, OIB 01196351597, Josipa Mohorića 88, 51000 Rijeka</item>
    </derivirana_varijabla>
  </DomainObject.Predmet.ProtuStrankaListFormatedWithAdressOIB>
  <DomainObject.Predmet.ProtuStrankaListNazivFormated>
    <izvorni_sadrzaj>
      <item>M.A.S. RAČUNALA d.o.o.  Rijeka</item>
    </izvorni_sadrzaj>
    <derivirana_varijabla naziv="DomainObject.Predmet.ProtuStrankaListNazivFormated_1">
      <item>M.A.S. RAČUNALA d.o.o.  Rijeka</item>
    </derivirana_varijabla>
  </DomainObject.Predmet.ProtuStrankaListNazivFormated>
  <DomainObject.Predmet.ProtuStrankaListNazivFormatedOIB>
    <izvorni_sadrzaj>
      <item>M.A.S. RAČUNALA d.o.o.  Rijeka, OIB 01196351597</item>
    </izvorni_sadrzaj>
    <derivirana_varijabla naziv="DomainObject.Predmet.ProtuStrankaListNazivFormatedOIB_1">
      <item>M.A.S. RAČUNALA d.o.o.  Rijeka, OIB 01196351597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M.A.S. RAČUNALA d.o.o.  Rijeka</izvorni_sadrzaj>
    <derivirana_varijabla naziv="DomainObject.Predmet.ProtustrankaIDrugi_1">M.A.S. RAČUNALA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M.A.S. RAČUNALA d.o.o.  Rijeka, OIB 01196351597, Josipa Mohorića 88, 51000 Rijeka</izvorni_sadrzaj>
    <derivirana_varijabla naziv="DomainObject.Predmet.ProtustrankaIDrugiAdressOIB_1">M.A.S. RAČUNALA d.o.o.  Rijeka, OIB 01196351597, Josipa Mohorića 88,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M.A.S. RAČUNALA d.o.o.  Rijeka</item>
    </izvorni_sadrzaj>
    <derivirana_varijabla naziv="DomainObject.Predmet.SudioniciListNaziv_1">
      <item>FINA Rijeka</item>
      <item>M.A.S. RAČUNALA d.o.o.  Rijeka</item>
    </derivirana_varijabla>
  </DomainObject.Predmet.SudioniciListNaziv>
  <DomainObject.Predmet.SudioniciListAdressOIB>
    <izvorni_sadrzaj>
      <item>FINA Rijeka, OIB 85821130368, F. Kurelca 8,51000 Rijeka</item>
      <item>M.A.S. RAČUNALA d.o.o.  Rijeka, OIB 01196351597, Josipa Mohorića 88,51000 Rijeka</item>
    </izvorni_sadrzaj>
    <derivirana_varijabla naziv="DomainObject.Predmet.SudioniciListAdressOIB_1">
      <item>FINA Rijeka, OIB 85821130368, F. Kurelca 8,51000 Rijeka</item>
      <item>M.A.S. RAČUNALA d.o.o.  Rijeka, OIB 01196351597, Josipa Mohorića 88,51000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01196351597</item>
    </izvorni_sadrzaj>
    <derivirana_varijabla naziv="DomainObject.Predmet.SudioniciListNazivOIB_1">
      <item>, OIB 85821130368</item>
      <item>, OIB 01196351597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393</properties:Words>
  <properties:Characters>2154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2015-12-04T14:15:00Z</dcterms:created>
  <dc:creator>Vera Jelenović</dc:creator>
  <cp:lastModifiedBy>wsadmin</cp:lastModifiedBy>
  <dcterms:modified xmlns:xsi="http://www.w3.org/2001/XMLSchema-instance" xsi:type="dcterms:W3CDTF">2015-12-04T14:17:00Z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