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b380" w14:paraId="0a3b38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B35C4D">
        <w:t>405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B35C4D">
        <w:t>405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B35C4D">
        <w:t xml:space="preserve">FISCO TOTAL </w:t>
      </w:r>
      <w:r w:rsidR="00B35C4D" w:rsidRPr="00CB1F3F">
        <w:t>d.o.o., OIB:</w:t>
      </w:r>
      <w:r w:rsidR="00B35C4D">
        <w:t xml:space="preserve"> 27747047057</w:t>
      </w:r>
      <w:r w:rsidR="00B35C4D" w:rsidRPr="00CB1F3F">
        <w:t xml:space="preserve">, </w:t>
      </w:r>
      <w:r w:rsidR="00B35C4D">
        <w:t>Zagreb</w:t>
      </w:r>
      <w:r w:rsidR="00B35C4D" w:rsidRPr="00CB1F3F">
        <w:t xml:space="preserve">, </w:t>
      </w:r>
      <w:r w:rsidR="00B35C4D">
        <w:t>Grada Vukovara 222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1767B0">
        <w:t>2.</w:t>
      </w:r>
      <w:r w:rsidR="00B35C4D">
        <w:t>889,79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58A" w:rsidR="00EA058A">
      <w:r>
        <w:separator/>
      </w:r>
    </w:p>
  </w:endnote>
  <w:endnote w:id="0" w:type="continuationSeparator">
    <w:p w:rsidRDefault="00EA058A" w:rsidR="00EA0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58A" w:rsidR="00EA058A">
      <w:r>
        <w:separator/>
      </w:r>
    </w:p>
  </w:footnote>
  <w:footnote w:id="0" w:type="continuationSeparator">
    <w:p w:rsidRDefault="00EA058A" w:rsidR="00EA0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A058A"/>
    <w:rsid w:val="00EC3302"/>
    <w:rsid w:val="00ED6AA8"/>
    <w:rsid w:val="00F034D3"/>
    <w:rsid w:val="00F17609"/>
    <w:rsid w:val="00F25D92"/>
    <w:rsid w:val="00F3389F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6405</izvorni_sadrzaj>
    <derivirana_varijabla naziv="DomainObject.Predmet.Broj_1">6405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St-6405/2015</izvorni_sadrzaj>
    <derivirana_varijabla naziv="DomainObject.Predmet.OznakaBroj_1">St-6405/2015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FISCO TOTAL d.o.o. zastupanog po punomoćniku Tomislav Andabak</izvorni_sadrzaj>
    <derivirana_varijabla naziv="DomainObject.Predmet.ProtustrankaFormated_1">  FISCO TOTAL d.o.o. zastupanog po punomoćniku Tomislav Andabak</derivirana_varijabla>
  </DomainObject.Predmet.ProtustrankaFormated>
  <DomainObject.Predmet.ProtustrankaFormatedOIB>
    <izvorni_sadrzaj>  FISCO TOTAL d.o.o., OIB 27747047057 zastupanog po punomoćniku Tomislav Andabak</izvorni_sadrzaj>
    <derivirana_varijabla naziv="DomainObject.Predmet.ProtustrankaFormatedOIB_1">  FISCO TOTAL d.o.o., OIB 27747047057 zastupanog po punomoćniku Tomislav Andabak</derivirana_varijabla>
  </DomainObject.Predmet.ProtustrankaFormatedOIB>
  <DomainObject.Predmet.ProtustrankaFormatedWithAdress>
    <izvorni_sadrzaj> FISCO TOTAL d.o.o., Grada Vukovara 222, 10000 Zagreb zastupanog po punomoćniku Tomislav Andabak</izvorni_sadrzaj>
    <derivirana_varijabla naziv="DomainObject.Predmet.ProtustrankaFormatedWithAdress_1"> FISCO TOTAL d.o.o., Grada Vukovara 222, 10000 Zagreb zastupanog po punomoćniku Tomislav Andabak</derivirana_varijabla>
  </DomainObject.Predmet.ProtustrankaFormatedWithAdress>
  <DomainObject.Predmet.ProtustrankaFormatedWithAdressOIB>
    <izvorni_sadrzaj> FISCO TOTAL d.o.o., OIB 27747047057, Grada Vukovara 222, 10000 Zagreb zastupanog po punomoćniku Tomislav Andabak</izvorni_sadrzaj>
    <derivirana_varijabla naziv="DomainObject.Predmet.ProtustrankaFormatedWithAdressOIB_1"> FISCO TOTAL d.o.o., OIB 27747047057, Grada Vukovara 222, 10000 Zagreb zastupanog po punomoćniku Tomislav Andabak</derivirana_varijabla>
  </DomainObject.Predmet.ProtustrankaFormatedWithAdressOIB>
  <DomainObject.Predmet.ProtustrankaWithAdress>
    <izvorni_sadrzaj>FISCO TOTAL d.o.o. Grada Vukovara 222, 10000 Zagreb</izvorni_sadrzaj>
    <derivirana_varijabla naziv="DomainObject.Predmet.ProtustrankaWithAdress_1">FISCO TOTAL d.o.o. Grada Vukovara 222, 10000 Zagreb</derivirana_varijabla>
  </DomainObject.Predmet.ProtustrankaWithAdress>
  <DomainObject.Predmet.ProtustrankaWithAdressOIB>
    <izvorni_sadrzaj>FISCO TOTAL d.o.o., OIB 27747047057, Grada Vukovara 222, 10000 Zagreb</izvorni_sadrzaj>
    <derivirana_varijabla naziv="DomainObject.Predmet.ProtustrankaWithAdressOIB_1">FISCO TOTAL d.o.o., OIB 27747047057, Grada Vukovara 222, 10000 Zagreb</derivirana_varijabla>
  </DomainObject.Predmet.ProtustrankaWithAdressOIB>
  <DomainObject.Predmet.ProtustrankaNazivFormated>
    <izvorni_sadrzaj>FISCO TOTAL d.o.o.</izvorni_sadrzaj>
    <derivirana_varijabla naziv="DomainObject.Predmet.ProtustrankaNazivFormated_1">FISCO TOTAL d.o.o.</derivirana_varijabla>
  </DomainObject.Predmet.ProtustrankaNazivFormated>
  <DomainObject.Predmet.ProtustrankaNazivFormatedOIB>
    <izvorni_sadrzaj>FISCO TOTAL d.o.o., OIB 27747047057</izvorni_sadrzaj>
    <derivirana_varijabla naziv="DomainObject.Predmet.ProtustrankaNazivFormatedOIB_1">FISCO TOTAL d.o.o., OIB 27747047057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FISCO TOTAL d.o.o. zastupanog po punomoćniku Tomislav Andabak</item>
    </izvorni_sadrzaj>
    <derivirana_varijabla naziv="DomainObject.Predmet.ProtuStrankaListFormated_1">
      <item>FISCO TOTAL d.o.o. zastupanog po punomoćniku Tomislav Andabak</item>
    </derivirana_varijabla>
  </DomainObject.Predmet.ProtuStrankaListFormated>
  <DomainObject.Predmet.ProtuStrankaListFormatedOIB>
    <izvorni_sadrzaj>
      <item>FISCO TOTAL d.o.o., OIB 27747047057 zastupanog po punomoćniku Tomislav Andabak</item>
    </izvorni_sadrzaj>
    <derivirana_varijabla naziv="DomainObject.Predmet.ProtuStrankaListFormatedOIB_1">
      <item>FISCO TOTAL d.o.o., OIB 27747047057 zastupanog po punomoćniku Tomislav Andabak</item>
    </derivirana_varijabla>
  </DomainObject.Predmet.ProtuStrankaListFormatedOIB>
  <DomainObject.Predmet.ProtuStrankaListFormatedWithAdress>
    <izvorni_sadrzaj>
      <item>FISCO TOTAL d.o.o., Grada Vukovara 222, 10000 Zagreb zastupanog po punomoćniku Tomislav Andabak</item>
    </izvorni_sadrzaj>
    <derivirana_varijabla naziv="DomainObject.Predmet.ProtuStrankaListFormatedWithAdress_1">
      <item>FISCO TOTAL d.o.o., Grada Vukovara 222, 10000 Zagreb zastupanog po punomoćniku Tomislav Andabak</item>
    </derivirana_varijabla>
  </DomainObject.Predmet.ProtuStrankaListFormatedWithAdress>
  <DomainObject.Predmet.ProtuStrankaListFormatedWithAdressOIB>
    <izvorni_sadrzaj>
      <item>FISCO TOTAL d.o.o., OIB 27747047057, Grada Vukovara 222, 10000 Zagreb zastupanog po punomoćniku Tomislav Andabak</item>
    </izvorni_sadrzaj>
    <derivirana_varijabla naziv="DomainObject.Predmet.ProtuStrankaListFormatedWithAdressOIB_1">
      <item>FISCO TOTAL d.o.o., OIB 27747047057, Grada Vukovara 222, 10000 Zagreb zastupanog po punomoćniku Tomislav Andabak</item>
    </derivirana_varijabla>
  </DomainObject.Predmet.ProtuStrankaListFormatedWithAdressOIB>
  <DomainObject.Predmet.ProtuStrankaListNazivFormated>
    <izvorni_sadrzaj>
      <item>FISCO TOTAL d.o.o.</item>
    </izvorni_sadrzaj>
    <derivirana_varijabla naziv="DomainObject.Predmet.ProtuStrankaListNazivFormated_1">
      <item>FISCO TOTAL d.o.o.</item>
    </derivirana_varijabla>
  </DomainObject.Predmet.ProtuStrankaListNazivFormated>
  <DomainObject.Predmet.ProtuStrankaListNazivFormatedOIB>
    <izvorni_sadrzaj>
      <item>FISCO TOTAL d.o.o., OIB 27747047057</item>
    </izvorni_sadrzaj>
    <derivirana_varijabla naziv="DomainObject.Predmet.ProtuStrankaListNazivFormatedOIB_1">
      <item>FISCO TOTAL d.o.o., OIB 27747047057</item>
    </derivirana_varijabla>
  </DomainObject.Predmet.ProtuStrankaListNazivFormatedOIB>
  <DomainObject.Predmet.OstaliListFormated>
    <izvorni_sadrzaj>
      <item>Tomislav Andabak punomoćnik sudionika u postupku FISCO TOTAL d.o.o.</item>
    </izvorni_sadrzaj>
    <derivirana_varijabla naziv="DomainObject.Predmet.OstaliListFormated_1">
      <item>Tomislav Andabak punomoćnik sudionika u postupku FISCO TOTAL d.o.o.</item>
    </derivirana_varijabla>
  </DomainObject.Predmet.OstaliListFormated>
  <DomainObject.Predmet.OstaliListFormatedOIB>
    <izvorni_sadrzaj>
      <item>Tomislav Andabak, OIB 24605286728 punomoćnik sudionika u postupku FISCO TOTAL d.o.o.</item>
    </izvorni_sadrzaj>
    <derivirana_varijabla naziv="DomainObject.Predmet.OstaliListFormatedOIB_1">
      <item>Tomislav Andabak, OIB 24605286728 punomoćnik sudionika u postupku FISCO TOTAL d.o.o.</item>
    </derivirana_varijabla>
  </DomainObject.Predmet.OstaliListFormatedOIB>
  <DomainObject.Predmet.OstaliListFormatedWithAdress>
    <izvorni_sadrzaj>
      <item>Tomislav Andabak, Ulica grada Vukovara 222, 10000 Zagreb punomoćnik sudionika u postupku FISCO TOTAL d.o.o.</item>
    </izvorni_sadrzaj>
    <derivirana_varijabla naziv="DomainObject.Predmet.OstaliListFormatedWithAdress_1">
      <item>Tomislav Andabak, Ulica grada Vukovara 222, 10000 Zagreb punomoćnik sudionika u postupku FISCO TOTAL d.o.o.</item>
    </derivirana_varijabla>
  </DomainObject.Predmet.OstaliListFormatedWithAdress>
  <DomainObject.Predmet.OstaliListFormatedWithAdressOIB>
    <izvorni_sadrzaj>
      <item>Tomislav Andabak, OIB 24605286728, Ulica grada Vukovara 222, 10000 Zagreb punomoćnik sudionika u postupku FISCO TOTAL d.o.o.</item>
    </izvorni_sadrzaj>
    <derivirana_varijabla naziv="DomainObject.Predmet.OstaliListFormatedWithAdressOIB_1">
      <item>Tomislav Andabak, OIB 24605286728, Ulica grada Vukovara 222, 10000 Zagreb punomoćnik sudionika u postupku FISCO TOTAL d.o.o.</item>
    </derivirana_varijabla>
  </DomainObject.Predmet.OstaliListFormatedWithAdressOIB>
  <DomainObject.Predmet.OstaliListNazivFormated>
    <izvorni_sadrzaj>
      <item>Tomislav Andabak</item>
    </izvorni_sadrzaj>
    <derivirana_varijabla naziv="DomainObject.Predmet.OstaliListNazivFormated_1">
      <item>Tomislav Andabak</item>
    </derivirana_varijabla>
  </DomainObject.Predmet.OstaliListNazivFormated>
  <DomainObject.Predmet.OstaliListNazivFormatedOIB>
    <izvorni_sadrzaj>
      <item>Tomislav Andabak, OIB 24605286728</item>
    </izvorni_sadrzaj>
    <derivirana_varijabla naziv="DomainObject.Predmet.OstaliListNazivFormatedOIB_1">
      <item>Tomislav Andabak, OIB 24605286728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FISCO TOTAL d.o.o.</izvorni_sadrzaj>
    <derivirana_varijabla naziv="DomainObject.Predmet.ProtustrankaIDrugi_1">FISCO TOTAL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FISCO TOTAL d.o.o., OIB 27747047057, Grada Vukovara 222, 10000 Zagreb</izvorni_sadrzaj>
    <derivirana_varijabla naziv="DomainObject.Predmet.ProtustrankaIDrugiAdressOIB_1">FISCO TOTAL d.o.o., OIB 27747047057, Grada Vukovara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FISCO TOTAL d.o.o.</item>
      <item>Tomislav Andabak</item>
    </izvorni_sadrzaj>
    <derivirana_varijabla naziv="DomainObject.Predmet.SudioniciListNaziv_1">
      <item>FINA Regionalni centar Zagreb</item>
      <item>FISCO TOTAL d.o.o.</item>
      <item>Tomislav Andabak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FISCO TOTAL d.o.o., OIB 27747047057, Grada Vukovara 222,10000 Zagreb</item>
      <item>Tomislav Andabak, OIB 24605286728, Ulica grada Vukovara 222,10000 Zagreb</item>
    </izvorni_sadrzaj>
    <derivirana_varijabla naziv="DomainObject.Predmet.SudioniciListAdressOIB_1">
      <item>FINA Regionalni centar Zagreb, OIB 85821130368, Trg svibanjskih žrtava 1995. br. 1,10000 Zagreb</item>
      <item>FISCO TOTAL d.o.o., OIB 27747047057, Grada Vukovara 222,10000 Zagreb</item>
      <item>Tomislav Andabak, OIB 24605286728, Ulica grada Vukovara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27747047057</item>
      <item>, OIB 24605286728</item>
    </izvorni_sadrzaj>
    <derivirana_varijabla naziv="DomainObject.Predmet.SudioniciListNazivOIB_1">
      <item>, OIB 85821130368</item>
      <item>, OIB 27747047057</item>
      <item>, OIB 24605286728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2016-01-19T07:49:00Z</dcterms:created>
  <dc:creator>ilukac</dc:creator>
  <cp:lastModifiedBy>dvorana100</cp:lastModifiedBy>
  <cp:lastPrinted>2016-01-11T14:16:00Z</cp:lastPrinted>
  <dcterms:modified xmlns:xsi="http://www.w3.org/2001/XMLSchema-instance" xsi:type="dcterms:W3CDTF">2016-02-08T14:16:00Z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