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c4d3" w14:paraId="958c4d3" w:rsidRDefault="005E05E5" w:rsidR="008B113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523D" w:rsidP="000E2D4A" w:rsidR="00BF523D" w:rsidRPr="001C640D">
      <w:pPr>
        <w:jc w:val="both"/>
      </w:pPr>
    </w:p>
    <w:p w:rsidRDefault="00900561" w:rsidP="000E2D4A" w:rsidR="00900561" w:rsidRPr="001C640D">
      <w:pPr>
        <w:jc w:val="both"/>
        <w:rPr>
          <w:b/>
        </w:rPr>
      </w:pPr>
      <w:r w:rsidRPr="001C640D">
        <w:rPr>
          <w:b/>
        </w:rPr>
        <w:t>REPUBLIKA HRVATSKA</w:t>
      </w:r>
    </w:p>
    <w:p w:rsidRDefault="00900561" w:rsidP="000E2D4A" w:rsidR="00DA2130" w:rsidRPr="001C640D">
      <w:pPr>
        <w:jc w:val="both"/>
        <w:rPr>
          <w:b/>
        </w:rPr>
      </w:pPr>
      <w:r w:rsidRPr="001C640D">
        <w:rPr>
          <w:b/>
        </w:rPr>
        <w:t xml:space="preserve">TRGOVAČKI SUD U ZAGREBU                                       </w:t>
      </w:r>
      <w:r w:rsidR="000E2D4A" w:rsidRPr="001C640D">
        <w:rPr>
          <w:b/>
        </w:rPr>
        <w:t xml:space="preserve">                        </w:t>
      </w:r>
    </w:p>
    <w:p w:rsidRDefault="00BF523D" w:rsidP="001F7FEF" w:rsidR="00BF523D" w:rsidRPr="001C640D">
      <w:pPr>
        <w:jc w:val="right"/>
        <w:rPr>
          <w:b/>
        </w:rPr>
      </w:pPr>
      <w:r w:rsidRPr="001C640D">
        <w:rPr>
          <w:b/>
        </w:rPr>
        <w:t xml:space="preserve">Zagreb, </w:t>
      </w:r>
      <w:r w:rsidR="00DA2130" w:rsidRPr="001C640D">
        <w:rPr>
          <w:b/>
        </w:rPr>
        <w:t xml:space="preserve">Amruševa 2/II                               </w:t>
      </w:r>
      <w:r w:rsidRPr="001C640D">
        <w:rPr>
          <w:b/>
        </w:rPr>
        <w:t xml:space="preserve">                                  </w:t>
      </w:r>
      <w:smartTag w:element="metricconverter" w:uri="urn:schemas-microsoft-com:office:smarttags">
        <w:smartTagPr>
          <w:attr w:val="72. St" w:name="ProductID"/>
        </w:smartTagPr>
        <w:r w:rsidR="001F7FEF" w:rsidRPr="001C640D">
          <w:t>72. St</w:t>
        </w:r>
      </w:smartTag>
      <w:r w:rsidR="001F7FEF" w:rsidRPr="001C640D">
        <w:t xml:space="preserve"> -5774/2016</w:t>
      </w:r>
      <w:r w:rsidR="008B1137">
        <w:t>-58</w:t>
      </w:r>
    </w:p>
    <w:p w:rsidRDefault="008B1137" w:rsidR="008B1137"/>
    <w:p w:rsidRDefault="008B1137" w:rsidP="008B1137" w:rsidR="008B1137">
      <w:pPr>
        <w:jc w:val="center"/>
      </w:pPr>
      <w:r>
        <w:t>REPUBLIKA HRVATSKA</w:t>
      </w:r>
    </w:p>
    <w:p w:rsidRDefault="003A3659" w:rsidP="003A3659" w:rsidR="003A3659" w:rsidRPr="008B1137">
      <w:pPr>
        <w:jc w:val="center"/>
      </w:pPr>
      <w:r w:rsidRPr="008B1137">
        <w:t>Z A K L J U Č A K</w:t>
      </w:r>
    </w:p>
    <w:p w:rsidRDefault="003A3659" w:rsidP="003A3659" w:rsidR="003A3659" w:rsidRPr="001C640D">
      <w:pPr>
        <w:jc w:val="both"/>
        <w:rPr>
          <w:b/>
        </w:rPr>
      </w:pPr>
    </w:p>
    <w:p w:rsidRDefault="001F7FEF" w:rsidP="001F7FEF" w:rsidR="001F7FEF" w:rsidRPr="001C640D">
      <w:pPr>
        <w:ind w:firstLine="720"/>
        <w:jc w:val="both"/>
      </w:pPr>
      <w:r w:rsidRPr="001C640D">
        <w:t>Trgovački sud u Zagrebu, po sucu Nikoli Ribariću, u stečajnom postupku nad dužnikom TREŠNJEVKA GRADNJA d.o.o. u stečaju, Zagreb, Brodska 3, OIB 16763077147, dana 2. listopada 2017.,</w:t>
      </w:r>
    </w:p>
    <w:p w:rsidRDefault="003A3659" w:rsidP="003A3659" w:rsidR="003A3659" w:rsidRPr="001C640D">
      <w:pPr>
        <w:jc w:val="both"/>
      </w:pPr>
    </w:p>
    <w:p w:rsidRDefault="003A3659" w:rsidP="003A3659" w:rsidR="003A3659" w:rsidRPr="008B1137">
      <w:pPr>
        <w:jc w:val="center"/>
      </w:pPr>
      <w:r w:rsidRPr="008B1137">
        <w:t>z a k l j u č i o   j e</w:t>
      </w:r>
    </w:p>
    <w:p w:rsidRDefault="003A3659" w:rsidP="003A3659" w:rsidR="003A3659" w:rsidRPr="001C640D">
      <w:pPr>
        <w:jc w:val="both"/>
        <w:rPr>
          <w:b/>
        </w:rPr>
      </w:pPr>
    </w:p>
    <w:p w:rsidRDefault="00A3159D" w:rsidP="000B0488" w:rsidR="001C2BD9" w:rsidRPr="001C640D">
      <w:pPr>
        <w:pStyle w:val="Tijeloteksta"/>
        <w:ind w:firstLine="720"/>
      </w:pPr>
      <w:r w:rsidRPr="001C640D">
        <w:t>Nalaže se računovodstvu Trgovačkog suda u Zagrebu</w:t>
      </w:r>
      <w:r w:rsidR="001F7FEF" w:rsidRPr="001C640D">
        <w:t>, sa depozitnog računa u predmetu St-5774/16, iznos od 499,00 kuna, uplaćenog na ime predujma</w:t>
      </w:r>
      <w:r w:rsidR="001C2BD9" w:rsidRPr="001C640D">
        <w:t xml:space="preserve"> za troškove </w:t>
      </w:r>
      <w:r w:rsidR="001F7FEF" w:rsidRPr="001C640D">
        <w:t xml:space="preserve">stečajnog postupka, </w:t>
      </w:r>
      <w:r w:rsidR="001C2BD9" w:rsidRPr="001C640D">
        <w:t>prenijeti u Fond za pokriće troškova stečajnog postupka.</w:t>
      </w:r>
    </w:p>
    <w:p w:rsidRDefault="001F7FEF" w:rsidP="000B0488" w:rsidR="001F7FEF" w:rsidRPr="001C640D">
      <w:pPr>
        <w:pStyle w:val="Tijeloteksta"/>
        <w:ind w:firstLine="720"/>
      </w:pPr>
    </w:p>
    <w:p w:rsidRDefault="001F7FEF" w:rsidP="000B0488" w:rsidR="001F7FEF" w:rsidRPr="001C640D">
      <w:pPr>
        <w:pStyle w:val="Tijeloteksta"/>
        <w:ind w:firstLine="720"/>
      </w:pPr>
      <w:r w:rsidRPr="001C640D">
        <w:tab/>
      </w:r>
      <w:r w:rsidRPr="001C640D">
        <w:tab/>
      </w:r>
      <w:r w:rsidRPr="001C640D">
        <w:tab/>
      </w:r>
      <w:r w:rsidRPr="001C640D">
        <w:tab/>
        <w:t>Obrazloženje</w:t>
      </w:r>
    </w:p>
    <w:p w:rsidRDefault="001C640D" w:rsidP="000B0488" w:rsidR="001C640D" w:rsidRPr="001C640D">
      <w:pPr>
        <w:pStyle w:val="Tijeloteksta"/>
        <w:ind w:firstLine="720"/>
      </w:pPr>
      <w:r w:rsidRPr="001C640D">
        <w:t>Rješenjem od 11</w:t>
      </w:r>
      <w:r w:rsidR="001F7FEF" w:rsidRPr="001C640D">
        <w:t xml:space="preserve">. rujna 2017. godine </w:t>
      </w:r>
      <w:r w:rsidRPr="001C640D">
        <w:t>naloženo je računovodstvu suda da iznos od 499,00 kuna, odobren po rješenjima suda od 25. travnja 2017. godine, isplati iz sredstava Fonda za pokriće troškova stečajnog postupka.</w:t>
      </w:r>
    </w:p>
    <w:p w:rsidRDefault="001C640D" w:rsidP="000B0488" w:rsidR="001C640D" w:rsidRPr="001C640D">
      <w:pPr>
        <w:pStyle w:val="Tijeloteksta"/>
        <w:ind w:firstLine="720"/>
      </w:pPr>
      <w:r w:rsidRPr="001C640D">
        <w:t>Uvidom u predmet sud je utvrdio kako na depozitnom računu, broj St-5774/16, postoje sredstava za pokriće troškova postupka, slijedom čega je potrebno iznos od 499,00 kuna koji je isplaćen iz sredstava Fonda vratit u Fond obzirom da je odobrene troškove bilo potrebno namiriti iz sredstava na depozitu u predmetu St-5774/16, a ne iz Fonda.</w:t>
      </w:r>
    </w:p>
    <w:p w:rsidRDefault="001C640D" w:rsidP="000B0488" w:rsidR="001C640D" w:rsidRPr="001C640D">
      <w:pPr>
        <w:pStyle w:val="Tijeloteksta"/>
        <w:ind w:firstLine="720"/>
      </w:pPr>
      <w:r w:rsidRPr="001C640D">
        <w:t>Slijedom navedenoga odlučeno je kao u izreci.</w:t>
      </w:r>
    </w:p>
    <w:p w:rsidRDefault="008B1137" w:rsidP="007E1191" w:rsidR="008B1137">
      <w:pPr>
        <w:pStyle w:val="Tijeloteksta"/>
        <w:jc w:val="center"/>
      </w:pPr>
    </w:p>
    <w:p w:rsidRDefault="001F7FEF" w:rsidP="007E1191" w:rsidR="00900561" w:rsidRPr="001C640D">
      <w:pPr>
        <w:pStyle w:val="Tijeloteksta"/>
        <w:jc w:val="center"/>
      </w:pPr>
      <w:r w:rsidRPr="001C640D">
        <w:t>U Zagrebu 2. listopada</w:t>
      </w:r>
      <w:r w:rsidR="00900561" w:rsidRPr="001C640D">
        <w:t xml:space="preserve"> 2</w:t>
      </w:r>
      <w:r w:rsidR="00D462BB" w:rsidRPr="001C640D">
        <w:t>01</w:t>
      </w:r>
      <w:r w:rsidRPr="001C640D">
        <w:t>7</w:t>
      </w:r>
      <w:r w:rsidR="00900561" w:rsidRPr="001C640D">
        <w:t>.</w:t>
      </w:r>
    </w:p>
    <w:p w:rsidRDefault="0011057E" w:rsidP="007E1191" w:rsidR="0011057E" w:rsidRPr="001C640D">
      <w:pPr>
        <w:pStyle w:val="Tijeloteksta"/>
        <w:jc w:val="center"/>
      </w:pPr>
    </w:p>
    <w:p w:rsidRDefault="00BF523D" w:rsidP="00877B6E" w:rsidR="008B11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C640D">
        <w:tab/>
      </w:r>
      <w:r w:rsidR="008B113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B1137" w:rsidP="00877B6E" w:rsidR="008B11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B1137" w:rsidP="00877B6E" w:rsidR="008B113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1137" w:rsidP="00877B6E" w:rsidR="008B113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B1137" w:rsidP="00877B6E" w:rsidR="008B113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B1137" w:rsidP="008B1137" w:rsidR="008B113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0561" w:rsidP="008B1137" w:rsidR="00900561" w:rsidRPr="001C640D">
      <w:pPr>
        <w:pStyle w:val="Tijeloteksta"/>
        <w:ind w:left="5760"/>
      </w:pPr>
    </w:p>
    <w:p w:rsidRDefault="00BF523D" w:rsidP="000E2D4A" w:rsidR="00BF523D" w:rsidRPr="001C640D">
      <w:pPr>
        <w:pStyle w:val="Tijeloteksta"/>
        <w:ind w:left="5760"/>
      </w:pPr>
    </w:p>
    <w:p w:rsidRDefault="00900561" w:rsidP="000E2D4A" w:rsidR="00900561" w:rsidRPr="001C640D">
      <w:pPr>
        <w:pStyle w:val="Tijeloteksta"/>
      </w:pPr>
    </w:p>
    <w:p w:rsidRDefault="00CD0640" w:rsidP="00CD0640" w:rsidR="00CD0640" w:rsidRPr="001C640D">
      <w:pPr>
        <w:pStyle w:val="Tijeloteksta"/>
        <w:rPr>
          <w:b/>
        </w:rPr>
      </w:pPr>
      <w:r w:rsidRPr="001C640D">
        <w:rPr>
          <w:b/>
        </w:rPr>
        <w:t>POUKA O PRAVNOM LIJEKU:</w:t>
      </w:r>
    </w:p>
    <w:p w:rsidRDefault="003A3659" w:rsidP="003A3659" w:rsidR="003A3659" w:rsidRPr="001C640D">
      <w:pPr>
        <w:pStyle w:val="Tijeloteksta"/>
      </w:pPr>
      <w:r w:rsidRPr="001C640D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1C640D">
          <w:t>11. st</w:t>
        </w:r>
      </w:smartTag>
      <w:r w:rsidRPr="001C640D">
        <w:t>.9. SZ )</w:t>
      </w:r>
    </w:p>
    <w:p w:rsidRDefault="00BF523D" w:rsidP="000E2D4A" w:rsidR="00BF523D" w:rsidRPr="001C640D">
      <w:pPr>
        <w:pStyle w:val="Tijeloteksta"/>
      </w:pPr>
    </w:p>
    <w:p w:rsidRDefault="00900561" w:rsidP="000E2D4A" w:rsidR="00900561" w:rsidRPr="001C640D">
      <w:pPr>
        <w:jc w:val="both"/>
      </w:pPr>
    </w:p>
    <w:p w:rsidRDefault="00B639DE" w:rsidP="000E2D4A" w:rsidR="00B639DE" w:rsidRPr="001C640D">
      <w:pPr>
        <w:jc w:val="both"/>
      </w:pPr>
    </w:p>
    <w:sectPr w:rsidR="00B639DE" w:rsidRPr="001C640D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B0488"/>
    <w:rsid w:val="000E2D4A"/>
    <w:rsid w:val="0011057E"/>
    <w:rsid w:val="001C2BD9"/>
    <w:rsid w:val="001C640D"/>
    <w:rsid w:val="001F7FEF"/>
    <w:rsid w:val="002C0221"/>
    <w:rsid w:val="00330F84"/>
    <w:rsid w:val="00370875"/>
    <w:rsid w:val="003950DC"/>
    <w:rsid w:val="003A3659"/>
    <w:rsid w:val="003E20B7"/>
    <w:rsid w:val="00445446"/>
    <w:rsid w:val="004E5469"/>
    <w:rsid w:val="004F022B"/>
    <w:rsid w:val="0059633B"/>
    <w:rsid w:val="005C2C94"/>
    <w:rsid w:val="005D7A54"/>
    <w:rsid w:val="005E05E5"/>
    <w:rsid w:val="006265C5"/>
    <w:rsid w:val="00661F07"/>
    <w:rsid w:val="007A6843"/>
    <w:rsid w:val="007A7FD9"/>
    <w:rsid w:val="007B3F07"/>
    <w:rsid w:val="007E1191"/>
    <w:rsid w:val="00876457"/>
    <w:rsid w:val="00877B6E"/>
    <w:rsid w:val="008A756B"/>
    <w:rsid w:val="008B1137"/>
    <w:rsid w:val="008C4D21"/>
    <w:rsid w:val="00900561"/>
    <w:rsid w:val="009214EB"/>
    <w:rsid w:val="00A0256B"/>
    <w:rsid w:val="00A3159D"/>
    <w:rsid w:val="00A94094"/>
    <w:rsid w:val="00B639DE"/>
    <w:rsid w:val="00BC5EF0"/>
    <w:rsid w:val="00BE39EF"/>
    <w:rsid w:val="00BE5D6B"/>
    <w:rsid w:val="00BF523D"/>
    <w:rsid w:val="00CD0640"/>
    <w:rsid w:val="00CE6CFD"/>
    <w:rsid w:val="00D462BB"/>
    <w:rsid w:val="00DA2130"/>
    <w:rsid w:val="00DB027B"/>
    <w:rsid w:val="00E27217"/>
    <w:rsid w:val="00E41EB3"/>
    <w:rsid w:val="00F8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3A3659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semiHidden/>
    <w:rsid w:val="00BF523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B1137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link w:val="Podnaslov"/>
    <w:rsid w:val="008B113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02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5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5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5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5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3A3659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semiHidden/>
    <w:rsid w:val="00BF523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B1137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link w:val="Podnaslov"/>
    <w:rsid w:val="008B113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02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5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5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5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5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St-5774/2016</izvorni_sadrzaj>
    <derivirana_varijabla naziv="DomainObject.Predmet.OznakaBroj_1">St-5774/2016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GRADNJA d.o.o. zastupanog po punomoćniku Krešimir Vodopić</izvorni_sadrzaj>
    <derivirana_varijabla naziv="DomainObject.Predmet.ProtustrankaFormated_1">  TREŠNJEVKA GRADNJA d.o.o. zastupanog po punomoćniku Krešimir Vodopić</derivirana_varijabla>
  </DomainObject.Predmet.ProtustrankaFormated>
  <DomainObject.Predmet.ProtustrankaFormatedOIB>
    <izvorni_sadrzaj>  TREŠNJEVKA GRADNJA d.o.o., OIB 16763077147 zastupanog po punomoćniku Krešimir Vodopić</izvorni_sadrzaj>
    <derivirana_varijabla naziv="DomainObject.Predmet.ProtustrankaFormatedOIB_1">  TREŠNJEVKA GRADNJA d.o.o., OIB 16763077147 zastupanog po punomoćniku Krešimir Vodopić</derivirana_varijabla>
  </DomainObject.Predmet.ProtustrankaFormatedOIB>
  <DomainObject.Predmet.ProtustrankaFormatedWithAdress>
    <izvorni_sadrzaj> TREŠNJEVKA GRADNJA d.o.o., Brodska 3, 10000 Zagreb zastupanog po punomoćniku Krešimir Vodopić</izvorni_sadrzaj>
    <derivirana_varijabla naziv="DomainObject.Predmet.ProtustrankaFormatedWithAdress_1"> TREŠNJEVKA GRADNJA d.o.o., Brodska 3, 10000 Zagreb zastupanog po punomoćniku Krešimir Vodopić</derivirana_varijabla>
  </DomainObject.Predmet.ProtustrankaFormatedWithAdress>
  <DomainObject.Predmet.ProtustrankaFormatedWithAdressOIB>
    <izvorni_sadrzaj> TREŠNJEVKA GRADNJA d.o.o., OIB 16763077147, Brodska 3, 10000 Zagreb zastupanog po punomoćniku Krešimir Vodopić</izvorni_sadrzaj>
    <derivirana_varijabla naziv="DomainObject.Predmet.ProtustrankaFormatedWithAdressOIB_1"> TREŠNJEVKA GRADNJA d.o.o., OIB 16763077147, Brodska 3, 10000 Zagreb zastupanog po punomoćniku Krešimir Vodopić</derivirana_varijabla>
  </DomainObject.Predmet.ProtustrankaFormatedWithAdressOIB>
  <DomainObject.Predmet.ProtustrankaWithAdress>
    <izvorni_sadrzaj>TREŠNJEVKA GRADNJA d.o.o. Brodska 3, 10000 Zagreb</izvorni_sadrzaj>
    <derivirana_varijabla naziv="DomainObject.Predmet.ProtustrankaWithAdress_1">TREŠNJEVKA GRADNJA d.o.o. Brodska 3, 10000 Zagreb</derivirana_varijabla>
  </DomainObject.Predmet.ProtustrankaWithAdress>
  <DomainObject.Predmet.ProtustrankaWithAdressOIB>
    <izvorni_sadrzaj>TREŠNJEVKA GRADNJA d.o.o., OIB 16763077147, Brodska 3, 10000 Zagreb</izvorni_sadrzaj>
    <derivirana_varijabla naziv="DomainObject.Predmet.ProtustrankaWithAdressOIB_1">TREŠNJEVKA GRADNJA d.o.o., OIB 16763077147, Brodska 3, 10000 Zagreb</derivirana_varijabla>
  </DomainObject.Predmet.ProtustrankaWithAdressOIB>
  <DomainObject.Predmet.ProtustrankaNazivFormated>
    <izvorni_sadrzaj>TREŠNJEVKA GRADNJA d.o.o.</izvorni_sadrzaj>
    <derivirana_varijabla naziv="DomainObject.Predmet.ProtustrankaNazivFormated_1">TREŠNJEVKA GRADNJA d.o.o.</derivirana_varijabla>
  </DomainObject.Predmet.ProtustrankaNazivFormated>
  <DomainObject.Predmet.ProtustrankaNazivFormatedOIB>
    <izvorni_sadrzaj>TREŠNJEVKA GRADNJA d.o.o., OIB 16763077147</izvorni_sadrzaj>
    <derivirana_varijabla naziv="DomainObject.Predmet.ProtustrankaNazivFormatedOIB_1">TREŠNJEVKA GRADNJA d.o.o., OIB 16763077147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GRADNJA d.o.o. zastupanog po punomoćniku Krešimir Vodopić</item>
    </izvorni_sadrzaj>
    <derivirana_varijabla naziv="DomainObject.Predmet.ProtuStrankaListFormated_1">
      <item>TREŠNJEVKA GRADNJA d.o.o. zastupanog po punomoćniku Krešimir Vodopić</item>
    </derivirana_varijabla>
  </DomainObject.Predmet.ProtuStrankaListFormated>
  <DomainObject.Predmet.ProtuStrankaListFormatedOIB>
    <izvorni_sadrzaj>
      <item>TREŠNJEVKA GRADNJA d.o.o., OIB 16763077147 zastupanog po punomoćniku Krešimir Vodopić</item>
    </izvorni_sadrzaj>
    <derivirana_varijabla naziv="DomainObject.Predmet.ProtuStrankaListFormatedOIB_1">
      <item>TREŠNJEVKA GRADNJA d.o.o., OIB 16763077147 zastupanog po punomoćniku Krešimir Vodopić</item>
    </derivirana_varijabla>
  </DomainObject.Predmet.ProtuStrankaListFormatedOIB>
  <DomainObject.Predmet.ProtuStrankaListFormatedWithAdress>
    <izvorni_sadrzaj>
      <item>TREŠNJEVKA GRADNJA d.o.o., Brodska 3, 10000 Zagreb zastupanog po punomoćniku Krešimir Vodopić</item>
    </izvorni_sadrzaj>
    <derivirana_varijabla naziv="DomainObject.Predmet.ProtuStrankaListFormatedWithAdress_1">
      <item>TREŠNJEVKA GRADNJA d.o.o., Brodska 3, 10000 Zagreb zastupanog po punomoćniku Krešimir Vodopić</item>
    </derivirana_varijabla>
  </DomainObject.Predmet.ProtuStrankaListFormatedWithAdress>
  <DomainObject.Predmet.ProtuStrankaListFormatedWithAdressOIB>
    <izvorni_sadrzaj>
      <item>TREŠNJEVKA GRADNJA d.o.o., OIB 16763077147, Brodska 3, 10000 Zagreb zastupanog po punomoćniku Krešimir Vodopić</item>
    </izvorni_sadrzaj>
    <derivirana_varijabla naziv="DomainObject.Predmet.ProtuStrankaListFormatedWithAdressOIB_1">
      <item>TREŠNJEVKA GRADNJA d.o.o., OIB 16763077147, Brodska 3, 10000 Zagreb zastupanog po punomoćniku Krešimir Vodopić</item>
    </derivirana_varijabla>
  </DomainObject.Predmet.ProtuStrankaListFormatedWithAdressOIB>
  <DomainObject.Predmet.ProtuStrankaListNazivFormated>
    <izvorni_sadrzaj>
      <item>TREŠNJEVKA GRADNJA d.o.o.</item>
    </izvorni_sadrzaj>
    <derivirana_varijabla naziv="DomainObject.Predmet.ProtuStrankaListNazivFormated_1">
      <item>TREŠNJEVKA GRADNJA d.o.o.</item>
    </derivirana_varijabla>
  </DomainObject.Predmet.ProtuStrankaListNazivFormated>
  <DomainObject.Predmet.ProtuStrankaListNazivFormatedOIB>
    <izvorni_sadrzaj>
      <item>TREŠNJEVKA GRADNJA d.o.o., OIB 16763077147</item>
    </izvorni_sadrzaj>
    <derivirana_varijabla naziv="DomainObject.Predmet.ProtuStrankaListNazivFormatedOIB_1">
      <item>TREŠNJEVKA GRADNJA d.o.o., OIB 16763077147</item>
    </derivirana_varijabla>
  </DomainObject.Predmet.ProtuStrankaListNazivFormatedOIB>
  <DomainObject.Predmet.OstaliListFormated>
    <izvorni_sadrzaj>
      <item>Krešimir Vodopić punomoćnik sudionika u postupku TREŠNJEVKA GRADNJA d.o.o.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OstaliListFormated_1">
      <item>Krešimir Vodopić punomoćnik sudionika u postupku TREŠNJEVKA GRADNJA d.o.o.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OstaliListFormated>
  <DomainObject.Predmet.OstaliListFormatedOIB>
    <izvorni_sadrzaj>
      <item>Krešimir Vodopić, OIB 31824923336 punomoćnik sudionika u postupku TREŠNJEVKA GRADNJA d.o.o.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izvorni_sadrzaj>
    <derivirana_varijabla naziv="DomainObject.Predmet.OstaliListFormatedOIB_1">
      <item>Krešimir Vodopić, OIB 31824923336 punomoćnik sudionika u postupku TREŠNJEVKA GRADNJA d.o.o.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derivirana_varijabla>
  </DomainObject.Predmet.OstaliListFormatedOIB>
  <DomainObject.Predmet.OstaliListFormatedWithAdress>
    <izvorni_sadrzaj>
      <item>Krešimir Vodopić, Ulica Zlatarova Zlata 97a, 10000 Zagreb punomoćnik sudionika u postupku TREŠNJEVKA GRADNJA d.o.o.</item>
      <item>H-ABDUCO d.o.o., Slavonska avenija 6A , 10000 Zagreb</item>
      <item>Financijska agencija, Ulica grada Vukovara 70, 10000 Zagreb</item>
      <item>Addiko Bank dioničko društvo, Slavonska avenija 6, 10000 Zagreb</item>
      <item>ERSTE&amp;STEIERMÄRKISCHE BANKA d.d., Jadranski Trg 3a, 51000 Rijeka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OD KLIŠANIN &amp; PARTNERI d.o.o., Zelinska 2I, 10000 Zagreb</item>
      <item>Hrvatski Telekom d.d., Roberta Frangeša Mihanovića 9, 10000 Zagreb</item>
      <item>OD Borić &amp; partneri d.o.o., Josipa Marohnića 1, 10000 Zagreb</item>
    </izvorni_sadrzaj>
    <derivirana_varijabla naziv="DomainObject.Predmet.OstaliListFormatedWithAdress_1">
      <item>Krešimir Vodopić, Ulica Zlatarova Zlata 97a, 10000 Zagreb punomoćnik sudionika u postupku TREŠNJEVKA GRADNJA d.o.o.</item>
      <item>H-ABDUCO d.o.o., Slavonska avenija 6A , 10000 Zagreb</item>
      <item>Financijska agencija, Ulica grada Vukovara 70, 10000 Zagreb</item>
      <item>Addiko Bank dioničko društvo, Slavonska avenija 6, 10000 Zagreb</item>
      <item>ERSTE&amp;STEIERMÄRKISCHE BANKA d.d., Jadranski Trg 3a, 51000 Rijeka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OD KLIŠANIN &amp; PARTNERI d.o.o., Zelinska 2I, 10000 Zagreb</item>
      <item>Hrvatski Telekom d.d., Roberta Frangeša Mihanovića 9, 10000 Zagreb</item>
      <item>OD Borić &amp; partneri d.o.o., Josipa Marohnića 1, 10000 Zagreb</item>
    </derivirana_varijabla>
  </DomainObject.Predmet.OstaliListFormatedWithAdress>
  <DomainObject.Predmet.OstaliListFormatedWithAdressOIB>
    <izvorni_sadrzaj>
      <item>Krešimir Vodopić, OIB 31824923336, Ulica Zlatarova Zlata 97a, 10000 Zagreb punomoćnik sudionika u postupku TREŠNJEVKA GRADNJA d.o.o.</item>
      <item>H-ABDUCO d.o.o.,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d.d.,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OD KLIŠANIN &amp; PARTNERI d.o.o., OIB 06259076695, Zelinska 2I, 10000 Zagreb</item>
      <item>Hrvatski Telekom d.d., OIB 81793146560, Roberta Frangeša Mihanovića 9, 10000 Zagreb</item>
      <item>OD Borić &amp; partneri d.o.o., OIB 75819777315, Josipa Marohnića 1, 10000 Zagreb</item>
    </izvorni_sadrzaj>
    <derivirana_varijabla naziv="DomainObject.Predmet.OstaliListFormatedWithAdressOIB_1">
      <item>Krešimir Vodopić, OIB 31824923336, Ulica Zlatarova Zlata 97a, 10000 Zagreb punomoćnik sudionika u postupku TREŠNJEVKA GRADNJA d.o.o.</item>
      <item>H-ABDUCO d.o.o.,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d.d.,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OD KLIŠANIN &amp; PARTNERI d.o.o., OIB 06259076695, Zelinska 2I, 10000 Zagreb</item>
      <item>Hrvatski Telekom d.d., OIB 81793146560, Roberta Frangeša Mihanovića 9, 10000 Zagreb</item>
      <item>OD Borić &amp; partneri d.o.o., OIB 75819777315, Josipa Marohnića 1, 10000 Zagreb</item>
    </derivirana_varijabla>
  </DomainObject.Predmet.OstaliListFormatedWithAdressOIB>
  <DomainObject.Predmet.OstaliListNazivFormated>
    <izvorni_sadrzaj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OstaliListNazivFormated_1"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OstaliListNazivFormated>
  <DomainObject.Predmet.OstaliListNazivFormatedOIB>
    <izvorni_sadrzaj>
      <item>Krešimir Vodopić, OIB 31824923336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izvorni_sadrzaj>
    <derivirana_varijabla naziv="DomainObject.Predmet.OstaliListNazivFormatedOIB_1">
      <item>Krešimir Vodopić, OIB 31824923336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GRADNJA d.o.o.</izvorni_sadrzaj>
    <derivirana_varijabla naziv="DomainObject.Predmet.ProtustrankaIDrugi_1">TREŠNJEVKA GRADNJA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TREŠNJEVKA GRADNJA d.o.o., OIB 16763077147, Brodska 3, 10000 Zagreb</izvorni_sadrzaj>
    <derivirana_varijabla naziv="DomainObject.Predmet.ProtustrankaIDrugiAdressOIB_1">TREŠNJEVKA GRADNJA d.o.o., OIB 16763077147, Brodska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TREŠNJEVKA GRADNJA d.o.o.</item>
      <item>FINA Regionalni centar Zagreb</item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SudioniciListNaziv_1">
      <item>TREŠNJEVKA GRADNJA d.o.o.</item>
      <item>FINA Regionalni centar Zagreb</item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SudioniciListNaziv>
  <DomainObject.Predmet.SudioniciListAdressOIB>
    <izvorni_sadrzaj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d.o.o.,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d.d.,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OD KLIŠANIN &amp; PARTNERI d.o.o., OIB 06259076695, Zelinska 2I,10000 Zagreb</item>
      <item>Hrvatski Telekom d.d., OIB 81793146560, Roberta Frangeša Mihanovića 9,10000 Zagreb</item>
      <item>OD Borić &amp; partneri d.o.o., OIB 75819777315, Josipa Marohnića 1,10000 Zagreb</item>
    </izvorni_sadrzaj>
    <derivirana_varijabla naziv="DomainObject.Predmet.SudioniciListAdressOIB_1"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d.o.o.,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d.d.,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OD KLIŠANIN &amp; PARTNERI d.o.o., OIB 06259076695, Zelinska 2I,10000 Zagreb</item>
      <item>Hrvatski Telekom d.d., OIB 81793146560, Roberta Frangeša Mihanovića 9,10000 Zagreb</item>
      <item>OD Borić &amp; partneri d.o.o.,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16488001145</item>
      <item>, OIB 06259076695</item>
      <item>, OIB 81793146560</item>
      <item>, OIB 75819777315</item>
    </izvorni_sadrzaj>
    <derivirana_varijabla naziv="DomainObject.Predmet.SudioniciListNazivOIB_1"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16488001145</item>
      <item>, OIB 06259076695</item>
      <item>, OIB 81793146560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221</properties:Words>
  <properties:Characters>1156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2017-10-02T08:28:00Z</dcterms:created>
  <dc:creator>nmarkovic</dc:creator>
  <cp:lastModifiedBy>Jadranka Zelić</cp:lastModifiedBy>
  <cp:lastPrinted>2017-10-02T08:27:00Z</cp:lastPrinted>
  <dcterms:modified xmlns:xsi="http://www.w3.org/2001/XMLSchema-instance" xsi:type="dcterms:W3CDTF">2017-10-02T08:28:00Z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