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aff7" w14:paraId="21faff7" w:rsidRDefault="008D58EB" w:rsidR="008D58EB">
      <w:pPr>
        <w15:collapsed w:val="false"/>
      </w:pPr>
      <w:bookmarkStart w:name="_GoBack" w:id="0"/>
      <w:bookmarkEnd w:id="0"/>
    </w:p>
    <w:p w:rsidRDefault="008D58EB" w:rsidR="008D58EB"/>
    <w:p w:rsidRDefault="008D58EB" w:rsidR="008D58EB"/>
    <w:p w:rsidRDefault="00AF5188" w:rsidR="008D58EB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A1B" w:rsidR="00682A1B"/>
    <w:p w:rsidRDefault="008D58EB" w:rsidR="008D58EB" w:rsidRPr="00137498">
      <w:pPr>
        <w:rPr>
          <w:b/>
        </w:rPr>
      </w:pPr>
      <w:r w:rsidRPr="00137498">
        <w:rPr>
          <w:b/>
        </w:rPr>
        <w:t>REPUBLIKA HRVATSKA</w:t>
      </w:r>
    </w:p>
    <w:p w:rsidRDefault="008D58EB" w:rsidR="008D58EB" w:rsidRPr="00137498">
      <w:pPr>
        <w:rPr>
          <w:b/>
        </w:rPr>
      </w:pPr>
      <w:r w:rsidRPr="00137498">
        <w:rPr>
          <w:b/>
        </w:rPr>
        <w:t>TRGOVAČKI SUD U</w:t>
      </w:r>
      <w:r w:rsidR="00B47957">
        <w:rPr>
          <w:b/>
        </w:rPr>
        <w:t xml:space="preserve"> OSIJEKU</w:t>
      </w:r>
    </w:p>
    <w:p w:rsidRDefault="008D58EB" w:rsidR="00137498" w:rsidRPr="00137498">
      <w:pPr>
        <w:rPr>
          <w:b/>
        </w:rPr>
      </w:pPr>
      <w:r w:rsidRPr="00137498">
        <w:rPr>
          <w:b/>
        </w:rPr>
        <w:t>S</w:t>
      </w:r>
      <w:r w:rsidR="00B47957">
        <w:rPr>
          <w:b/>
        </w:rPr>
        <w:t>TALNA SLUŽBA U S</w:t>
      </w:r>
      <w:r w:rsidRPr="00137498">
        <w:rPr>
          <w:b/>
        </w:rPr>
        <w:t>LAVONSKOM BRODU</w:t>
      </w:r>
    </w:p>
    <w:p w:rsidRDefault="00137498" w:rsidR="00137498" w:rsidRPr="00137498">
      <w:pPr>
        <w:rPr>
          <w:b/>
        </w:rPr>
      </w:pPr>
      <w:r w:rsidRPr="00137498">
        <w:rPr>
          <w:b/>
        </w:rPr>
        <w:t>Trg pobjede 13</w:t>
      </w:r>
    </w:p>
    <w:p w:rsidRDefault="00137498" w:rsidR="00340593">
      <w:r w:rsidRPr="00137498">
        <w:rPr>
          <w:b/>
        </w:rPr>
        <w:t>35000 Slavonski Brod</w:t>
      </w:r>
      <w:r>
        <w:t xml:space="preserve">                     </w:t>
      </w:r>
      <w:r w:rsidR="008D58EB">
        <w:t xml:space="preserve">                                 </w:t>
      </w:r>
      <w:r w:rsidR="00AD3405">
        <w:t xml:space="preserve">                  </w:t>
      </w:r>
      <w:r w:rsidR="008D58EB">
        <w:t xml:space="preserve"> </w:t>
      </w:r>
      <w:r w:rsidR="008D58EB" w:rsidRPr="00137498">
        <w:rPr>
          <w:b/>
        </w:rPr>
        <w:t xml:space="preserve">Broj: </w:t>
      </w:r>
      <w:r w:rsidR="00BF7578">
        <w:rPr>
          <w:b/>
        </w:rPr>
        <w:t>St-</w:t>
      </w:r>
      <w:r w:rsidR="00A73132">
        <w:rPr>
          <w:b/>
        </w:rPr>
        <w:t>206</w:t>
      </w:r>
      <w:r w:rsidR="00FE1EBB">
        <w:rPr>
          <w:b/>
        </w:rPr>
        <w:t>/201</w:t>
      </w:r>
      <w:r w:rsidR="00A73132">
        <w:rPr>
          <w:b/>
        </w:rPr>
        <w:t>2</w:t>
      </w:r>
      <w:r w:rsidR="00FE1EBB">
        <w:rPr>
          <w:b/>
        </w:rPr>
        <w:t>-</w:t>
      </w:r>
      <w:r w:rsidR="00A73132">
        <w:rPr>
          <w:b/>
        </w:rPr>
        <w:t>254</w:t>
      </w:r>
    </w:p>
    <w:p w:rsidRDefault="008D58EB" w:rsidR="008D58EB">
      <w:r>
        <w:tab/>
      </w:r>
      <w:r>
        <w:tab/>
      </w:r>
    </w:p>
    <w:p w:rsidRDefault="008D58EB" w:rsidR="008D58EB"/>
    <w:p w:rsidRDefault="008D58EB" w:rsidR="008D58EB"/>
    <w:p w:rsidRDefault="008D58EB" w:rsidR="008D58EB"/>
    <w:p w:rsidRDefault="00A73132" w:rsidP="008D58EB" w:rsidR="00682A1B">
      <w:pPr>
        <w:jc w:val="center"/>
        <w:rPr>
          <w:b/>
        </w:rPr>
      </w:pPr>
      <w:r>
        <w:rPr>
          <w:b/>
        </w:rPr>
        <w:t>ODOBRU VJEROVNIKA STEČAJNOG DUŽNIKA</w:t>
      </w:r>
    </w:p>
    <w:p w:rsidRDefault="00A73132" w:rsidP="008D58EB" w:rsidR="00BF7578">
      <w:pPr>
        <w:jc w:val="center"/>
        <w:rPr>
          <w:b/>
        </w:rPr>
      </w:pPr>
      <w:r>
        <w:rPr>
          <w:b/>
        </w:rPr>
        <w:t>SLOGA IMK  d.d. u stečaju Požega</w:t>
      </w:r>
    </w:p>
    <w:p w:rsidRDefault="00A73132" w:rsidP="00FE1EBB" w:rsidR="00A73132" w:rsidRPr="00A73132">
      <w:pPr>
        <w:jc w:val="both"/>
        <w:rPr>
          <w:b/>
        </w:rPr>
      </w:pPr>
      <w:r>
        <w:tab/>
      </w:r>
      <w:r>
        <w:tab/>
      </w:r>
      <w:r w:rsidRPr="00A73132">
        <w:rPr>
          <w:b/>
        </w:rPr>
        <w:t xml:space="preserve">Na ruke predsjednice odbora: Nada Puđa, </w:t>
      </w:r>
      <w:proofErr w:type="spellStart"/>
      <w:r w:rsidRPr="00A73132">
        <w:rPr>
          <w:b/>
        </w:rPr>
        <w:t>Kuzmica</w:t>
      </w:r>
      <w:proofErr w:type="spellEnd"/>
      <w:r w:rsidRPr="00A73132">
        <w:rPr>
          <w:b/>
        </w:rPr>
        <w:t xml:space="preserve"> 76</w:t>
      </w:r>
    </w:p>
    <w:p w:rsidRDefault="00A73132" w:rsidP="00FE1EBB" w:rsidR="00A73132">
      <w:pPr>
        <w:jc w:val="both"/>
      </w:pPr>
    </w:p>
    <w:p w:rsidRDefault="00A73132" w:rsidP="00FE1EBB" w:rsidR="00A73132">
      <w:pPr>
        <w:jc w:val="both"/>
      </w:pPr>
      <w:r>
        <w:tab/>
        <w:t xml:space="preserve">Poziva se </w:t>
      </w:r>
      <w:r w:rsidR="00AD3405">
        <w:t>O</w:t>
      </w:r>
      <w:r>
        <w:t>dbor vjerovnika stečajnog dužnika Sloga IMK d.d. u stečaju, Požega, u roku od 15 dana od dana primitka ovog dopisa očitovati se na završni račun stečajnog upravitelja Milana Nakića od 11.listopada 2016, koji završni račun je ranije dostavljen članovima.</w:t>
      </w:r>
    </w:p>
    <w:p w:rsidRDefault="00A73132" w:rsidP="00FE1EBB" w:rsidR="00A73132">
      <w:pPr>
        <w:jc w:val="both"/>
      </w:pPr>
    </w:p>
    <w:p w:rsidRDefault="005C028E" w:rsidP="00FE1EBB" w:rsidR="006051FA">
      <w:pPr>
        <w:jc w:val="both"/>
      </w:pPr>
      <w:r>
        <w:tab/>
      </w:r>
    </w:p>
    <w:p w:rsidRDefault="008D58EB" w:rsidR="00340593">
      <w:r>
        <w:tab/>
      </w:r>
      <w:r>
        <w:tab/>
      </w:r>
      <w:r w:rsidR="00137498">
        <w:t xml:space="preserve">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A73132">
        <w:t>13</w:t>
      </w:r>
      <w:r w:rsidR="00FE1EBB">
        <w:t>.</w:t>
      </w:r>
      <w:r w:rsidR="00A73132">
        <w:t xml:space="preserve"> listopada</w:t>
      </w:r>
      <w:r w:rsidR="00FE1EBB">
        <w:t xml:space="preserve"> 201</w:t>
      </w:r>
      <w:r w:rsidR="00A73132">
        <w:t>6</w:t>
      </w:r>
      <w:r w:rsidR="00FE1EBB">
        <w:t>.</w:t>
      </w:r>
    </w:p>
    <w:p w:rsidRDefault="00340593" w:rsidR="00340593"/>
    <w:p w:rsidRDefault="00A23572" w:rsidR="008D58EB">
      <w:r>
        <w:t xml:space="preserve">                                       </w:t>
      </w:r>
      <w:r w:rsidR="008D58EB">
        <w:t xml:space="preserve">                                                        </w:t>
      </w:r>
      <w:r w:rsidR="00BC1062">
        <w:t xml:space="preserve">    </w:t>
      </w:r>
      <w:r w:rsidR="008D58EB">
        <w:t>S U T K I N J A:</w:t>
      </w:r>
    </w:p>
    <w:p w:rsidRDefault="008D58EB" w:rsidR="008D58EB"/>
    <w:p w:rsidRDefault="008D58EB" w:rsidR="008D58EB">
      <w:r>
        <w:t xml:space="preserve">                                                                                                    </w:t>
      </w:r>
      <w:r w:rsidR="00A73132">
        <w:t xml:space="preserve">  </w:t>
      </w:r>
      <w:r>
        <w:t>Vesna Vukelić</w:t>
      </w:r>
    </w:p>
    <w:p w:rsidRDefault="001F73E6" w:rsidR="001F73E6"/>
    <w:p w:rsidRDefault="001F73E6" w:rsidR="001F73E6"/>
    <w:p w:rsidRDefault="001F73E6" w:rsidR="001F73E6">
      <w:r>
        <w:t>Dostaviti putem mrežne stranice e-Oglasna ploča</w:t>
      </w:r>
    </w:p>
    <w:p w:rsidRDefault="001F73E6" w:rsidP="001F73E6" w:rsidR="001F73E6">
      <w:pPr>
        <w:pStyle w:val="Odlomakpopisa"/>
        <w:numPr>
          <w:ilvl w:val="0"/>
          <w:numId w:val="2"/>
        </w:numPr>
      </w:pPr>
      <w:r>
        <w:t>članovima Odbora:</w:t>
      </w:r>
    </w:p>
    <w:p w:rsidRDefault="001F73E6" w:rsidP="001F73E6" w:rsidR="001F73E6">
      <w:pPr>
        <w:pStyle w:val="Odlomakpopisa"/>
        <w:numPr>
          <w:ilvl w:val="0"/>
          <w:numId w:val="2"/>
        </w:numPr>
      </w:pPr>
      <w:r>
        <w:t xml:space="preserve">Nada Puđa, </w:t>
      </w:r>
      <w:proofErr w:type="spellStart"/>
      <w:r>
        <w:t>Kuzmice</w:t>
      </w:r>
      <w:proofErr w:type="spellEnd"/>
      <w:r>
        <w:t xml:space="preserve"> 76 i putem pošte</w:t>
      </w:r>
    </w:p>
    <w:p w:rsidRDefault="001F73E6" w:rsidP="001F73E6" w:rsidR="001F73E6">
      <w:pPr>
        <w:pStyle w:val="Odlomakpopisa"/>
        <w:numPr>
          <w:ilvl w:val="0"/>
          <w:numId w:val="2"/>
        </w:numPr>
      </w:pPr>
      <w:r>
        <w:t xml:space="preserve">Zvonko </w:t>
      </w:r>
      <w:proofErr w:type="spellStart"/>
      <w:r>
        <w:t>Rac</w:t>
      </w:r>
      <w:proofErr w:type="spellEnd"/>
      <w:r>
        <w:t xml:space="preserve">, </w:t>
      </w:r>
      <w:proofErr w:type="spellStart"/>
      <w:r>
        <w:t>Andrijaševci</w:t>
      </w:r>
      <w:proofErr w:type="spellEnd"/>
      <w:r>
        <w:t>, Nikole Tesle 13</w:t>
      </w:r>
    </w:p>
    <w:p w:rsidRDefault="001F73E6" w:rsidP="001F73E6" w:rsidR="001F73E6">
      <w:pPr>
        <w:pStyle w:val="Odlomakpopisa"/>
        <w:numPr>
          <w:ilvl w:val="0"/>
          <w:numId w:val="2"/>
        </w:numPr>
      </w:pPr>
      <w:r>
        <w:t>Kruno Prpić, Požega</w:t>
      </w:r>
    </w:p>
    <w:sectPr w:rsidR="001F7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F3871"/>
    <w:multiLevelType w:val="hybridMultilevel"/>
    <w:tmpl w:val="63845126"/>
    <w:lvl w:tplc="C7E66B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0C35F71"/>
    <w:multiLevelType w:val="hybridMultilevel"/>
    <w:tmpl w:val="1B42131A"/>
    <w:lvl w:tplc="0A6C10F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8EB"/>
    <w:rsid w:val="00087883"/>
    <w:rsid w:val="00137498"/>
    <w:rsid w:val="00183006"/>
    <w:rsid w:val="001A4F14"/>
    <w:rsid w:val="001D4403"/>
    <w:rsid w:val="001F2F81"/>
    <w:rsid w:val="001F73E6"/>
    <w:rsid w:val="00217DFE"/>
    <w:rsid w:val="00300EF4"/>
    <w:rsid w:val="003256ED"/>
    <w:rsid w:val="00340593"/>
    <w:rsid w:val="00392625"/>
    <w:rsid w:val="003D0F1D"/>
    <w:rsid w:val="00437D56"/>
    <w:rsid w:val="00441A70"/>
    <w:rsid w:val="0044624C"/>
    <w:rsid w:val="00451A56"/>
    <w:rsid w:val="005C028E"/>
    <w:rsid w:val="006051FA"/>
    <w:rsid w:val="00611B17"/>
    <w:rsid w:val="0063700D"/>
    <w:rsid w:val="00682A1B"/>
    <w:rsid w:val="007216E4"/>
    <w:rsid w:val="00743207"/>
    <w:rsid w:val="00771993"/>
    <w:rsid w:val="00784C93"/>
    <w:rsid w:val="007E5E3E"/>
    <w:rsid w:val="008D58EB"/>
    <w:rsid w:val="008E2F7C"/>
    <w:rsid w:val="009475AE"/>
    <w:rsid w:val="00985D0E"/>
    <w:rsid w:val="00A23572"/>
    <w:rsid w:val="00A73132"/>
    <w:rsid w:val="00AD3405"/>
    <w:rsid w:val="00AF5188"/>
    <w:rsid w:val="00B16DE1"/>
    <w:rsid w:val="00B47957"/>
    <w:rsid w:val="00BC1062"/>
    <w:rsid w:val="00BF7578"/>
    <w:rsid w:val="00C93BC1"/>
    <w:rsid w:val="00D045D4"/>
    <w:rsid w:val="00D63035"/>
    <w:rsid w:val="00DE7942"/>
    <w:rsid w:val="00F51DAB"/>
    <w:rsid w:val="00F60188"/>
    <w:rsid w:val="00F7115E"/>
    <w:rsid w:val="00F75D6D"/>
    <w:rsid w:val="00FE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1EB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58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1EB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2012.</izvorni_sadrzaj>
    <derivirana_varijabla naziv="DomainObject.Predmet.DatumOsnivanja_1">16.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-III ukal.11</izvorni_sadrzaj>
    <derivirana_varijabla naziv="DomainObject.Predmet.PrimjedbaSuca_1">I -III ukal.11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 SLOGA  IMK   d.d.  POŽEGA</izvorni_sadrzaj>
    <derivirana_varijabla naziv="DomainObject.Predmet.ProtustrankaFormated_1">   SLOGA  IMK   d.d.  POŽEGA</derivirana_varijabla>
  </DomainObject.Predmet.ProtustrankaFormated>
  <DomainObject.Predmet.ProtustrankaFormatedOIB>
    <izvorni_sadrzaj>   SLOGA  IMK   d.d.  POŽEGA, OIB 96668788087</izvorni_sadrzaj>
    <derivirana_varijabla naziv="DomainObject.Predmet.ProtustrankaFormatedOIB_1">   SLOGA  IMK   d.d.  POŽEGA, OIB 96668788087</derivirana_varijabla>
  </DomainObject.Predmet.ProtustrankaFormatedOIB>
  <DomainObject.Predmet.ProtustrankaFormatedWithAdress>
    <izvorni_sadrzaj>  SLOGA  IMK   d.d.  POŽEGA, Arslanovci 58, 34000 Požega</izvorni_sadrzaj>
    <derivirana_varijabla naziv="DomainObject.Predmet.ProtustrankaFormatedWithAdress_1">  SLOGA  IMK   d.d.  POŽEGA, Arslanovci 58, 34000 Požega</derivirana_varijabla>
  </DomainObject.Predmet.ProtustrankaFormatedWithAdress>
  <DomainObject.Predmet.ProtustrankaFormatedWithAdressOIB>
    <izvorni_sadrzaj>  SLOGA  IMK   d.d.  POŽEGA, OIB 96668788087, Arslanovci 58, 34000 Požega</izvorni_sadrzaj>
    <derivirana_varijabla naziv="DomainObject.Predmet.ProtustrankaFormatedWithAdressOIB_1">  SLOGA  IMK   d.d.  POŽEGA, OIB 96668788087, Arslanovci 58, 34000 Požega</derivirana_varijabla>
  </DomainObject.Predmet.ProtustrankaFormatedWithAdressOIB>
  <DomainObject.Predmet.ProtustrankaWithAdress>
    <izvorni_sadrzaj> SLOGA  IMK   d.d.  POŽEGA Arslanovci 58, 34000 Požega</izvorni_sadrzaj>
    <derivirana_varijabla naziv="DomainObject.Predmet.ProtustrankaWithAdress_1"> SLOGA  IMK   d.d.  POŽEGA Arslanovci 58, 34000 Požega</derivirana_varijabla>
  </DomainObject.Predmet.ProtustrankaWithAdress>
  <DomainObject.Predmet.ProtustrankaWithAdressOIB>
    <izvorni_sadrzaj> SLOGA  IMK   d.d.  POŽEGA, OIB 96668788087, Arslanovci 58, 34000 Požega</izvorni_sadrzaj>
    <derivirana_varijabla naziv="DomainObject.Predmet.ProtustrankaWithAdressOIB_1"> SLOGA  IMK   d.d.  POŽEGA, OIB 96668788087, Arslanovci 58, 34000 Požega</derivirana_varijabla>
  </DomainObject.Predmet.ProtustrankaWithAdressOIB>
  <DomainObject.Predmet.ProtustrankaNazivFormated>
    <izvorni_sadrzaj> SLOGA  IMK   d.d.  POŽEGA</izvorni_sadrzaj>
    <derivirana_varijabla naziv="DomainObject.Predmet.ProtustrankaNazivFormated_1"> SLOGA  IMK   d.d.  POŽEGA</derivirana_varijabla>
  </DomainObject.Predmet.ProtustrankaNazivFormated>
  <DomainObject.Predmet.ProtustrankaNazivFormatedOIB>
    <izvorni_sadrzaj> SLOGA  IMK   d.d.  POŽEGA, OIB 96668788087</izvorni_sadrzaj>
    <derivirana_varijabla naziv="DomainObject.Predmet.ProtustrankaNazivFormatedOIB_1"> SLOGA  IMK   d.d.  POŽEGA, OIB 96668788087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SLOGA  IMK d.d.  POŽEGA</izvorni_sadrzaj>
    <derivirana_varijabla naziv="DomainObject.Predmet.StrankaFormated_1">  SLOGA  IMK d.d.  POŽEGA</derivirana_varijabla>
  </DomainObject.Predmet.StrankaFormated>
  <DomainObject.Predmet.StrankaFormatedOIB>
    <izvorni_sadrzaj>  SLOGA  IMK d.d.  POŽEGA, OIB 96668788087</izvorni_sadrzaj>
    <derivirana_varijabla naziv="DomainObject.Predmet.StrankaFormatedOIB_1">  SLOGA  IMK d.d.  POŽEGA, OIB 96668788087</derivirana_varijabla>
  </DomainObject.Predmet.StrankaFormatedOIB>
  <DomainObject.Predmet.StrankaFormatedWithAdress>
    <izvorni_sadrzaj> SLOGA  IMK d.d.  POŽEGA, Arslanovci 58, 34000 Požega</izvorni_sadrzaj>
    <derivirana_varijabla naziv="DomainObject.Predmet.StrankaFormatedWithAdress_1"> SLOGA  IMK d.d.  POŽEGA, Arslanovci 58, 34000 Požega</derivirana_varijabla>
  </DomainObject.Predmet.StrankaFormatedWithAdress>
  <DomainObject.Predmet.StrankaFormatedWithAdressOIB>
    <izvorni_sadrzaj> SLOGA  IMK d.d.  POŽEGA, OIB 96668788087, Arslanovci 58, 34000 Požega</izvorni_sadrzaj>
    <derivirana_varijabla naziv="DomainObject.Predmet.StrankaFormatedWithAdressOIB_1"> SLOGA  IMK d.d.  POŽEGA, OIB 96668788087, Arslanovci 58, 34000 Požega</derivirana_varijabla>
  </DomainObject.Predmet.StrankaFormatedWithAdressOIB>
  <DomainObject.Predmet.StrankaWithAdress>
    <izvorni_sadrzaj>SLOGA  IMK d.d.  POŽEGA Arslanovci 58,34000 Požega</izvorni_sadrzaj>
    <derivirana_varijabla naziv="DomainObject.Predmet.StrankaWithAdress_1">SLOGA  IMK d.d.  POŽEGA Arslanovci 58,34000 Požega</derivirana_varijabla>
  </DomainObject.Predmet.StrankaWithAdress>
  <DomainObject.Predmet.StrankaWithAdressOIB>
    <izvorni_sadrzaj>SLOGA  IMK d.d.  POŽEGA, OIB 96668788087, Arslanovci 58,34000 Požega</izvorni_sadrzaj>
    <derivirana_varijabla naziv="DomainObject.Predmet.StrankaWithAdressOIB_1">SLOGA  IMK d.d.  POŽEGA, OIB 96668788087, Arslanovci 58,34000 Požega</derivirana_varijabla>
  </DomainObject.Predmet.StrankaWithAdressOIB>
  <DomainObject.Predmet.StrankaNazivFormated>
    <izvorni_sadrzaj>SLOGA  IMK d.d.  POŽEGA</izvorni_sadrzaj>
    <derivirana_varijabla naziv="DomainObject.Predmet.StrankaNazivFormated_1">SLOGA  IMK d.d.  POŽEGA</derivirana_varijabla>
  </DomainObject.Predmet.StrankaNazivFormated>
  <DomainObject.Predmet.StrankaNazivFormatedOIB>
    <izvorni_sadrzaj>SLOGA  IMK d.d.  POŽEGA, OIB 96668788087</izvorni_sadrzaj>
    <derivirana_varijabla naziv="DomainObject.Predmet.StrankaNazivFormatedOIB_1">SLOGA  IMK d.d.  POŽEGA, OIB 96668788087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SLOGA  IMK d.d.  POŽEGA</item>
    </izvorni_sadrzaj>
    <derivirana_varijabla naziv="DomainObject.Predmet.StrankaListFormated_1">
      <item>SLOGA  IMK d.d.  POŽEGA</item>
    </derivirana_varijabla>
  </DomainObject.Predmet.StrankaListFormated>
  <DomainObject.Predmet.StrankaListFormatedOIB>
    <izvorni_sadrzaj>
      <item>SLOGA  IMK d.d.  POŽEGA, OIB 96668788087</item>
    </izvorni_sadrzaj>
    <derivirana_varijabla naziv="DomainObject.Predmet.StrankaListFormatedOIB_1">
      <item>SLOGA  IMK d.d.  POŽEGA, OIB 96668788087</item>
    </derivirana_varijabla>
  </DomainObject.Predmet.StrankaListFormatedOIB>
  <DomainObject.Predmet.StrankaListFormatedWithAdress>
    <izvorni_sadrzaj>
      <item>SLOGA  IMK d.d.  POŽEGA, Arslanovci 58, 34000 Požega</item>
    </izvorni_sadrzaj>
    <derivirana_varijabla naziv="DomainObject.Predmet.StrankaListFormatedWithAdress_1">
      <item>SLOGA  IMK d.d.  POŽEGA, Arslanovci 58, 34000 Požega</item>
    </derivirana_varijabla>
  </DomainObject.Predmet.StrankaListFormatedWithAdress>
  <DomainObject.Predmet.StrankaListFormatedWithAdressOIB>
    <izvorni_sadrzaj>
      <item>SLOGA  IMK d.d.  POŽEGA, OIB 96668788087, Arslanovci 58, 34000 Požega</item>
    </izvorni_sadrzaj>
    <derivirana_varijabla naziv="DomainObject.Predmet.StrankaListFormatedWithAdressOIB_1">
      <item>SLOGA  IMK d.d.  POŽEGA, OIB 96668788087, Arslanovci 58, 34000 Požega</item>
    </derivirana_varijabla>
  </DomainObject.Predmet.StrankaListFormatedWithAdressOIB>
  <DomainObject.Predmet.StrankaListNazivFormated>
    <izvorni_sadrzaj>
      <item>SLOGA  IMK d.d.  POŽEGA</item>
    </izvorni_sadrzaj>
    <derivirana_varijabla naziv="DomainObject.Predmet.StrankaListNazivFormated_1">
      <item>SLOGA  IMK d.d.  POŽEGA</item>
    </derivirana_varijabla>
  </DomainObject.Predmet.StrankaListNazivFormated>
  <DomainObject.Predmet.StrankaListNazivFormatedOIB>
    <izvorni_sadrzaj>
      <item>SLOGA  IMK d.d.  POŽEGA, OIB 96668788087</item>
    </izvorni_sadrzaj>
    <derivirana_varijabla naziv="DomainObject.Predmet.StrankaListNazivFormatedOIB_1">
      <item>SLOGA  IMK d.d.  POŽEGA, OIB 96668788087</item>
    </derivirana_varijabla>
  </DomainObject.Predmet.StrankaListNazivFormatedOIB>
  <DomainObject.Predmet.ProtuStrankaListFormated>
    <izvorni_sadrzaj>
      <item> SLOGA  IMK   d.d.  POŽEGA</item>
    </izvorni_sadrzaj>
    <derivirana_varijabla naziv="DomainObject.Predmet.ProtuStrankaListFormated_1">
      <item> SLOGA  IMK   d.d.  POŽEGA</item>
    </derivirana_varijabla>
  </DomainObject.Predmet.ProtuStrankaListFormated>
  <DomainObject.Predmet.ProtuStrankaListFormatedOIB>
    <izvorni_sadrzaj>
      <item> SLOGA  IMK   d.d.  POŽEGA, OIB 96668788087</item>
    </izvorni_sadrzaj>
    <derivirana_varijabla naziv="DomainObject.Predmet.ProtuStrankaListFormatedOIB_1">
      <item> SLOGA  IMK   d.d.  POŽEGA, OIB 96668788087</item>
    </derivirana_varijabla>
  </DomainObject.Predmet.ProtuStrankaListFormatedOIB>
  <DomainObject.Predmet.ProtuStrankaListFormatedWithAdress>
    <izvorni_sadrzaj>
      <item> SLOGA  IMK   d.d.  POŽEGA, Arslanovci 58, 34000 Požega</item>
    </izvorni_sadrzaj>
    <derivirana_varijabla naziv="DomainObject.Predmet.ProtuStrankaListFormatedWithAdress_1">
      <item> SLOGA  IMK   d.d.  POŽEGA, Arslanovci 58, 34000 Požega</item>
    </derivirana_varijabla>
  </DomainObject.Predmet.ProtuStrankaListFormatedWithAdress>
  <DomainObject.Predmet.ProtuStrankaListFormatedWithAdressOIB>
    <izvorni_sadrzaj>
      <item> SLOGA  IMK   d.d.  POŽEGA, OIB 96668788087, Arslanovci 58, 34000 Požega</item>
    </izvorni_sadrzaj>
    <derivirana_varijabla naziv="DomainObject.Predmet.ProtuStrankaListFormatedWithAdressOIB_1">
      <item> SLOGA  IMK   d.d.  POŽEGA, OIB 96668788087, Arslanovci 58, 34000 Požega</item>
    </derivirana_varijabla>
  </DomainObject.Predmet.ProtuStrankaListFormatedWithAdressOIB>
  <DomainObject.Predmet.ProtuStrankaListNazivFormated>
    <izvorni_sadrzaj>
      <item> SLOGA  IMK   d.d.  POŽEGA</item>
    </izvorni_sadrzaj>
    <derivirana_varijabla naziv="DomainObject.Predmet.ProtuStrankaListNazivFormated_1">
      <item> SLOGA  IMK   d.d.  POŽEGA</item>
    </derivirana_varijabla>
  </DomainObject.Predmet.ProtuStrankaListNazivFormated>
  <DomainObject.Predmet.ProtuStrankaListNazivFormatedOIB>
    <izvorni_sadrzaj>
      <item> SLOGA  IMK   d.d.  POŽEGA, OIB 96668788087</item>
    </izvorni_sadrzaj>
    <derivirana_varijabla naziv="DomainObject.Predmet.ProtuStrankaListNazivFormatedOIB_1">
      <item> SLOGA  IMK   d.d.  POŽEGA, OIB 96668788087</item>
    </derivirana_varijabla>
  </DomainObject.Predmet.ProtuStrankaListNazivFormatedOIB>
  <DomainObject.Predmet.OstaliList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Formated>
  <DomainObject.Predmet.OstaliList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FormatedOIB>
  <DomainObject.Predmet.OstaliListFormatedWithAdress>
    <izvorni_sadrzaj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FormatedWithAdress_1"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FormatedWithAdress>
  <DomainObject.Predmet.OstaliListFormatedWithAdressOIB>
    <izvorni_sadrzaj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FormatedWithAdressOIB_1"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FormatedWithAdressOIB>
  <DomainObject.Predmet.OstaliListNaziv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Naziv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NazivFormated>
  <DomainObject.Predmet.OstaliListNaziv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Naziv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SLOGA  IMK d.d.  POŽEGA</izvorni_sadrzaj>
    <derivirana_varijabla naziv="DomainObject.Predmet.StrankaIDrugi_1">SLOGA  IMK d.d.  POŽEGA</derivirana_varijabla>
  </DomainObject.Predmet.StrankaIDrugi>
  <DomainObject.Predmet.ProtustrankaIDrugi>
    <izvorni_sadrzaj> SLOGA  IMK   d.d.  POŽEGA</izvorni_sadrzaj>
    <derivirana_varijabla naziv="DomainObject.Predmet.ProtustrankaIDrugi_1"> SLOGA  IMK   d.d.  POŽEGA</derivirana_varijabla>
  </DomainObject.Predmet.ProtustrankaIDrugi>
  <DomainObject.Predmet.StrankaIDrugiAdressOIB>
    <izvorni_sadrzaj>SLOGA  IMK d.d.  POŽEGA, OIB 96668788087, Arslanovci 58, 34000 Požega</izvorni_sadrzaj>
    <derivirana_varijabla naziv="DomainObject.Predmet.StrankaIDrugiAdressOIB_1">SLOGA  IMK d.d.  POŽEGA, OIB 96668788087, Arslanovci 58, 34000 Požega</derivirana_varijabla>
  </DomainObject.Predmet.StrankaIDrugiAdressOIB>
  <DomainObject.Predmet.ProtustrankaIDrugiAdressOIB>
    <izvorni_sadrzaj> SLOGA  IMK   d.d.  POŽEGA, OIB 96668788087, Arslanovci 58, 34000 Požega</izvorni_sadrzaj>
    <derivirana_varijabla naziv="DomainObject.Predmet.ProtustrankaIDrugiAdressOIB_1"> SLOGA  IMK   d.d.  POŽEGA, OIB 96668788087,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SudioniciListNaziv_1"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SudioniciListNaziv>
  <DomainObject.Predmet.SudioniciListAdressOIB>
    <izvorni_sadrzaj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SudioniciListAdressOIB_1"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</izvorni_sadrzaj>
    <derivirana_varijabla naziv="DomainObject.Predmet.SudioniciListNazivOIB_1"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121</properties:Words>
  <properties:Characters>634</properties:Characters>
  <properties:Lines>36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2016-10-13T09:49:00Z</dcterms:created>
  <dc:creator>Korisnik</dc:creator>
  <cp:lastModifiedBy>wsadmin</cp:lastModifiedBy>
  <cp:lastPrinted>2016-10-13T09:49:00Z</cp:lastPrinted>
  <dcterms:modified xmlns:xsi="http://www.w3.org/2001/XMLSchema-instance" xsi:type="dcterms:W3CDTF">2016-10-13T11:01:00Z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