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a5e82" w14:paraId="92a5e82" w:rsidRDefault="0093705E" w:rsidP="00F55AA7" w:rsidR="008275DF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09169D">
        <w:t>29</w:t>
      </w:r>
      <w:r w:rsidR="00641045">
        <w:t>7</w:t>
      </w:r>
      <w:r>
        <w:t>/</w:t>
      </w:r>
      <w:r w:rsidR="00F55AA7">
        <w:t>1</w:t>
      </w:r>
      <w:r w:rsidR="0009169D">
        <w:t>3</w:t>
      </w:r>
      <w:r>
        <w:t>-</w:t>
      </w:r>
      <w:r w:rsidR="00641045">
        <w:t>1</w:t>
      </w:r>
      <w:r w:rsidR="0009169D">
        <w:t>31</w:t>
      </w:r>
    </w:p>
    <w:p w:rsidRDefault="00CF77B4" w:rsidP="00CF77B4" w:rsidR="00CF77B4">
      <w:r>
        <w:rPr>
          <w:rStyle w:val="Naglaeno"/>
        </w:rPr>
        <w:t xml:space="preserve">             </w:t>
      </w:r>
      <w:r w:rsidR="00B801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77B4" w:rsidP="00CF77B4" w:rsidR="00CF77B4" w:rsidRPr="00D21A2C"/>
    <w:p w:rsidRDefault="00CF77B4" w:rsidP="00CF77B4" w:rsidR="00CF77B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F77B4" w:rsidP="00CF77B4" w:rsidR="00CF77B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275DF" w:rsidR="008275DF"/>
    <w:p w:rsidRDefault="00FF7736" w:rsidP="00FF7736" w:rsidR="00FF7736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8275DF" w:rsidR="008275DF" w:rsidRPr="00CF77B4">
      <w:pPr>
        <w:pStyle w:val="Naslov2"/>
        <w:rPr>
          <w:b w:val="false"/>
        </w:rPr>
      </w:pPr>
      <w:r w:rsidRPr="00CF77B4">
        <w:rPr>
          <w:b w:val="false"/>
        </w:rPr>
        <w:t>R J E Š E N J E</w:t>
      </w:r>
    </w:p>
    <w:p w:rsidRDefault="0093705E" w:rsidP="0093705E" w:rsidR="0093705E">
      <w:pPr>
        <w:rPr>
          <w:b/>
          <w:bCs/>
        </w:rPr>
      </w:pPr>
    </w:p>
    <w:p w:rsidRDefault="0095512B" w:rsidP="0093705E" w:rsidR="0095512B">
      <w:pPr>
        <w:rPr>
          <w:b/>
          <w:bCs/>
        </w:rPr>
      </w:pPr>
    </w:p>
    <w:p w:rsidRDefault="008275DF" w:rsidP="00F55AA7" w:rsidR="008275DF">
      <w:pPr>
        <w:jc w:val="both"/>
      </w:pPr>
      <w:r>
        <w:tab/>
        <w:t xml:space="preserve">Trgovački sud u Osijeku, </w:t>
      </w:r>
      <w:r w:rsidR="00CA0DC0">
        <w:t>po stečajnom</w:t>
      </w:r>
      <w:r>
        <w:t xml:space="preserve"> suc</w:t>
      </w:r>
      <w:r w:rsidR="00CA0DC0">
        <w:t>u</w:t>
      </w:r>
      <w:r>
        <w:t xml:space="preserve"> </w:t>
      </w:r>
      <w:r w:rsidR="00DC3007">
        <w:t xml:space="preserve">mr. sc. </w:t>
      </w:r>
      <w:r>
        <w:t>Tihomir</w:t>
      </w:r>
      <w:r w:rsidR="00CA0DC0">
        <w:t>u</w:t>
      </w:r>
      <w:r>
        <w:t xml:space="preserve"> Kovačević</w:t>
      </w:r>
      <w:r w:rsidR="00CA0DC0">
        <w:t>u</w:t>
      </w:r>
      <w:r>
        <w:t>, kao stečajno</w:t>
      </w:r>
      <w:r w:rsidR="00CA0DC0">
        <w:t>m</w:t>
      </w:r>
      <w:r>
        <w:t xml:space="preserve"> suc</w:t>
      </w:r>
      <w:r w:rsidR="00CA0DC0">
        <w:t>u</w:t>
      </w:r>
      <w:r>
        <w:t xml:space="preserve">, u stečajnom postupku nad </w:t>
      </w:r>
      <w:r w:rsidR="002F49EA">
        <w:t xml:space="preserve">stečajnom masom </w:t>
      </w:r>
      <w:r w:rsidR="0045113A">
        <w:t xml:space="preserve">iza </w:t>
      </w:r>
      <w:r w:rsidR="002F49EA">
        <w:t xml:space="preserve">stečajnog </w:t>
      </w:r>
      <w:r>
        <w:t>dužnik</w:t>
      </w:r>
      <w:r w:rsidR="002F49EA">
        <w:t>a</w:t>
      </w:r>
      <w:r>
        <w:t xml:space="preserve"> </w:t>
      </w:r>
      <w:r w:rsidR="0009169D" w:rsidRPr="00EE0D0C">
        <w:rPr>
          <w:bCs/>
        </w:rPr>
        <w:t xml:space="preserve">MRVIĆ d.o.o. za proizvodnju, trgovinu i usluge u stečaju, </w:t>
      </w:r>
      <w:r w:rsidR="00CF6DAD">
        <w:rPr>
          <w:bCs/>
        </w:rPr>
        <w:t>Osijek</w:t>
      </w:r>
      <w:r w:rsidR="0009169D" w:rsidRPr="00EE0D0C">
        <w:rPr>
          <w:bCs/>
        </w:rPr>
        <w:t xml:space="preserve">, </w:t>
      </w:r>
      <w:r w:rsidR="00CF6DAD">
        <w:rPr>
          <w:bCs/>
        </w:rPr>
        <w:t>Trg b</w:t>
      </w:r>
      <w:r w:rsidR="0009169D" w:rsidRPr="00EE0D0C">
        <w:rPr>
          <w:bCs/>
        </w:rPr>
        <w:t>ana J</w:t>
      </w:r>
      <w:r w:rsidR="00CF6DAD">
        <w:rPr>
          <w:bCs/>
        </w:rPr>
        <w:t>.</w:t>
      </w:r>
      <w:r w:rsidR="0009169D" w:rsidRPr="00EE0D0C">
        <w:rPr>
          <w:bCs/>
        </w:rPr>
        <w:t xml:space="preserve"> Jelačića </w:t>
      </w:r>
      <w:r w:rsidR="00CF6DAD">
        <w:rPr>
          <w:bCs/>
        </w:rPr>
        <w:t>27</w:t>
      </w:r>
      <w:r w:rsidR="0009169D" w:rsidRPr="00EE0D0C">
        <w:rPr>
          <w:bCs/>
        </w:rPr>
        <w:t>, MBS 030</w:t>
      </w:r>
      <w:r w:rsidR="00CF6DAD">
        <w:rPr>
          <w:bCs/>
        </w:rPr>
        <w:t>204513</w:t>
      </w:r>
      <w:r w:rsidR="0009169D" w:rsidRPr="00EE0D0C">
        <w:rPr>
          <w:bCs/>
        </w:rPr>
        <w:t xml:space="preserve">, OIB </w:t>
      </w:r>
      <w:r w:rsidR="00CF6DAD">
        <w:rPr>
          <w:bCs/>
        </w:rPr>
        <w:t>09542265160</w:t>
      </w:r>
      <w:r w:rsidR="00655E92">
        <w:t xml:space="preserve">, </w:t>
      </w:r>
      <w:r>
        <w:t xml:space="preserve">dana </w:t>
      </w:r>
      <w:r w:rsidR="001237F8">
        <w:t>2</w:t>
      </w:r>
      <w:r w:rsidR="00CF6DAD">
        <w:t>7</w:t>
      </w:r>
      <w:r>
        <w:t xml:space="preserve">. </w:t>
      </w:r>
      <w:r w:rsidR="00CF6DAD">
        <w:t xml:space="preserve">rujna </w:t>
      </w:r>
      <w:r>
        <w:t>20</w:t>
      </w:r>
      <w:r w:rsidR="00A64FE5">
        <w:t>1</w:t>
      </w:r>
      <w:r w:rsidR="00CF6DAD">
        <w:t>8</w:t>
      </w:r>
      <w:r>
        <w:t xml:space="preserve">. </w:t>
      </w:r>
    </w:p>
    <w:p w:rsidRDefault="0093705E" w:rsidR="0093705E">
      <w:pPr>
        <w:jc w:val="both"/>
      </w:pPr>
    </w:p>
    <w:p w:rsidRDefault="0095512B" w:rsidR="0095512B">
      <w:pPr>
        <w:jc w:val="both"/>
      </w:pPr>
    </w:p>
    <w:p w:rsidRDefault="008275DF" w:rsidP="00C04832" w:rsidR="002F49EA" w:rsidRPr="00C04832">
      <w:pPr>
        <w:jc w:val="center"/>
        <w:rPr>
          <w:bCs/>
        </w:rPr>
      </w:pPr>
      <w:r w:rsidRPr="00FF7736">
        <w:rPr>
          <w:bCs/>
        </w:rPr>
        <w:t>r i j e š i o  j e</w:t>
      </w:r>
    </w:p>
    <w:p w:rsidRDefault="0093705E" w:rsidP="002F49EA" w:rsidR="0093705E">
      <w:pPr>
        <w:jc w:val="both"/>
        <w:rPr>
          <w:b/>
          <w:bCs/>
        </w:rPr>
      </w:pPr>
    </w:p>
    <w:p w:rsidRDefault="0095512B" w:rsidP="002F49EA" w:rsidR="0095512B">
      <w:pPr>
        <w:jc w:val="both"/>
        <w:rPr>
          <w:b/>
          <w:bCs/>
        </w:rPr>
      </w:pPr>
    </w:p>
    <w:p w:rsidRDefault="0093705E" w:rsidP="001237F8" w:rsidR="008275DF">
      <w:pPr>
        <w:pStyle w:val="Odlomakpopisa"/>
        <w:numPr>
          <w:ilvl w:val="0"/>
          <w:numId w:val="17"/>
        </w:numPr>
        <w:ind w:hanging="284" w:left="993"/>
        <w:jc w:val="both"/>
        <w:rPr>
          <w:bCs/>
        </w:rPr>
      </w:pPr>
      <w:r w:rsidRPr="001237F8">
        <w:rPr>
          <w:bCs/>
        </w:rPr>
        <w:t>Zaključuje se</w:t>
      </w:r>
      <w:r w:rsidR="00DC3007" w:rsidRPr="001237F8">
        <w:rPr>
          <w:bCs/>
        </w:rPr>
        <w:t xml:space="preserve"> stečajn</w:t>
      </w:r>
      <w:r w:rsidRPr="001237F8">
        <w:rPr>
          <w:bCs/>
        </w:rPr>
        <w:t>i</w:t>
      </w:r>
      <w:r w:rsidR="00DC3007" w:rsidRPr="001237F8">
        <w:rPr>
          <w:bCs/>
        </w:rPr>
        <w:t xml:space="preserve"> postup</w:t>
      </w:r>
      <w:r w:rsidRPr="001237F8">
        <w:rPr>
          <w:bCs/>
        </w:rPr>
        <w:t>a</w:t>
      </w:r>
      <w:r w:rsidR="00DC3007" w:rsidRPr="001237F8">
        <w:rPr>
          <w:bCs/>
        </w:rPr>
        <w:t>k nad stečajn</w:t>
      </w:r>
      <w:r w:rsidR="003B5A6E" w:rsidRPr="001237F8">
        <w:rPr>
          <w:bCs/>
        </w:rPr>
        <w:t xml:space="preserve">om masom </w:t>
      </w:r>
      <w:r w:rsidR="00520AF6" w:rsidRPr="001237F8">
        <w:rPr>
          <w:bCs/>
        </w:rPr>
        <w:t xml:space="preserve">iza </w:t>
      </w:r>
      <w:r w:rsidR="003B5A6E" w:rsidRPr="001237F8">
        <w:rPr>
          <w:bCs/>
        </w:rPr>
        <w:t>stečajnog</w:t>
      </w:r>
      <w:r w:rsidR="00DC3007" w:rsidRPr="001237F8">
        <w:rPr>
          <w:bCs/>
        </w:rPr>
        <w:t xml:space="preserve"> dužnikom</w:t>
      </w:r>
      <w:r w:rsidR="00DC3007" w:rsidRPr="001237F8">
        <w:rPr>
          <w:b/>
          <w:bCs/>
        </w:rPr>
        <w:t xml:space="preserve"> </w:t>
      </w:r>
      <w:r w:rsidR="00C22707" w:rsidRPr="00EE0D0C">
        <w:rPr>
          <w:bCs/>
        </w:rPr>
        <w:t xml:space="preserve">MRVIĆ d.o.o. za proizvodnju, trgovinu i usluge u stečaju, </w:t>
      </w:r>
      <w:r w:rsidR="00C22707">
        <w:rPr>
          <w:bCs/>
        </w:rPr>
        <w:t>Osijek</w:t>
      </w:r>
      <w:r w:rsidR="00C22707" w:rsidRPr="00EE0D0C">
        <w:rPr>
          <w:bCs/>
        </w:rPr>
        <w:t xml:space="preserve">, </w:t>
      </w:r>
      <w:r w:rsidR="00C22707">
        <w:rPr>
          <w:bCs/>
        </w:rPr>
        <w:t>Trg b</w:t>
      </w:r>
      <w:r w:rsidR="00C22707" w:rsidRPr="00EE0D0C">
        <w:rPr>
          <w:bCs/>
        </w:rPr>
        <w:t>ana J</w:t>
      </w:r>
      <w:r w:rsidR="00C22707">
        <w:rPr>
          <w:bCs/>
        </w:rPr>
        <w:t>.</w:t>
      </w:r>
      <w:r w:rsidR="00C22707" w:rsidRPr="00EE0D0C">
        <w:rPr>
          <w:bCs/>
        </w:rPr>
        <w:t xml:space="preserve"> Jelačića </w:t>
      </w:r>
      <w:r w:rsidR="00C22707">
        <w:rPr>
          <w:bCs/>
        </w:rPr>
        <w:t>27</w:t>
      </w:r>
      <w:r w:rsidR="00C22707" w:rsidRPr="00EE0D0C">
        <w:rPr>
          <w:bCs/>
        </w:rPr>
        <w:t>, MBS 030</w:t>
      </w:r>
      <w:r w:rsidR="00C22707">
        <w:rPr>
          <w:bCs/>
        </w:rPr>
        <w:t>204513</w:t>
      </w:r>
      <w:r w:rsidR="00C22707" w:rsidRPr="00EE0D0C">
        <w:rPr>
          <w:bCs/>
        </w:rPr>
        <w:t xml:space="preserve">, OIB </w:t>
      </w:r>
      <w:r w:rsidR="00C22707">
        <w:rPr>
          <w:bCs/>
        </w:rPr>
        <w:t>09542265160</w:t>
      </w:r>
      <w:r w:rsidRPr="001237F8">
        <w:rPr>
          <w:bCs/>
        </w:rPr>
        <w:t>,</w:t>
      </w:r>
      <w:r w:rsidR="00DC3007" w:rsidRPr="001237F8">
        <w:rPr>
          <w:b/>
          <w:bCs/>
        </w:rPr>
        <w:t xml:space="preserve"> </w:t>
      </w:r>
      <w:r w:rsidRPr="001237F8">
        <w:rPr>
          <w:bCs/>
        </w:rPr>
        <w:t>nakon provedene naknadne diobe stečajne mase</w:t>
      </w:r>
      <w:r w:rsidR="00DC3007" w:rsidRPr="001237F8">
        <w:rPr>
          <w:bCs/>
        </w:rPr>
        <w:t>.</w:t>
      </w:r>
    </w:p>
    <w:p w:rsidRDefault="0095512B" w:rsidP="00F97175" w:rsidR="0095512B">
      <w:pPr>
        <w:pStyle w:val="Odlomakpopisa"/>
        <w:ind w:left="993"/>
        <w:jc w:val="both"/>
        <w:rPr>
          <w:bCs/>
        </w:rPr>
      </w:pPr>
    </w:p>
    <w:p w:rsidRDefault="001237F8" w:rsidP="001237F8" w:rsidR="001237F8" w:rsidRPr="001237F8">
      <w:pPr>
        <w:pStyle w:val="Odlomakpopisa"/>
        <w:numPr>
          <w:ilvl w:val="0"/>
          <w:numId w:val="17"/>
        </w:numPr>
        <w:ind w:hanging="284" w:left="993"/>
        <w:jc w:val="both"/>
        <w:rPr>
          <w:bCs/>
        </w:rPr>
      </w:pPr>
      <w:r>
        <w:rPr>
          <w:bCs/>
        </w:rPr>
        <w:t>Nalaže se registru Trgovačk</w:t>
      </w:r>
      <w:r w:rsidR="00F90083">
        <w:rPr>
          <w:bCs/>
        </w:rPr>
        <w:t>o</w:t>
      </w:r>
      <w:r>
        <w:rPr>
          <w:bCs/>
        </w:rPr>
        <w:t xml:space="preserve">g suda u Osijeku, u sudski registar upisati brisanje stečajne mase iza stečajnog dužnika </w:t>
      </w:r>
      <w:r w:rsidR="00C22707" w:rsidRPr="00EE0D0C">
        <w:rPr>
          <w:bCs/>
        </w:rPr>
        <w:t xml:space="preserve">MRVIĆ d.o.o. za proizvodnju, trgovinu i usluge u stečaju, </w:t>
      </w:r>
      <w:r w:rsidR="00C22707">
        <w:rPr>
          <w:bCs/>
        </w:rPr>
        <w:t>Osijek</w:t>
      </w:r>
      <w:r w:rsidR="00C22707" w:rsidRPr="00EE0D0C">
        <w:rPr>
          <w:bCs/>
        </w:rPr>
        <w:t xml:space="preserve">, </w:t>
      </w:r>
      <w:r w:rsidR="00C22707">
        <w:rPr>
          <w:bCs/>
        </w:rPr>
        <w:t>Trg b</w:t>
      </w:r>
      <w:r w:rsidR="00C22707" w:rsidRPr="00EE0D0C">
        <w:rPr>
          <w:bCs/>
        </w:rPr>
        <w:t>ana J</w:t>
      </w:r>
      <w:r w:rsidR="00C22707">
        <w:rPr>
          <w:bCs/>
        </w:rPr>
        <w:t>.</w:t>
      </w:r>
      <w:r w:rsidR="00C22707" w:rsidRPr="00EE0D0C">
        <w:rPr>
          <w:bCs/>
        </w:rPr>
        <w:t xml:space="preserve"> Jelačića </w:t>
      </w:r>
      <w:r w:rsidR="00C22707">
        <w:rPr>
          <w:bCs/>
        </w:rPr>
        <w:t>27</w:t>
      </w:r>
      <w:r w:rsidR="00C22707" w:rsidRPr="00EE0D0C">
        <w:rPr>
          <w:bCs/>
        </w:rPr>
        <w:t>, MBS 030</w:t>
      </w:r>
      <w:r w:rsidR="00C22707">
        <w:rPr>
          <w:bCs/>
        </w:rPr>
        <w:t>204513</w:t>
      </w:r>
      <w:r w:rsidR="00C22707" w:rsidRPr="00EE0D0C">
        <w:rPr>
          <w:bCs/>
        </w:rPr>
        <w:t xml:space="preserve">, OIB </w:t>
      </w:r>
      <w:r w:rsidR="00C22707">
        <w:rPr>
          <w:bCs/>
        </w:rPr>
        <w:t>09542265160</w:t>
      </w:r>
      <w:r w:rsidR="00F90083">
        <w:rPr>
          <w:bCs/>
        </w:rPr>
        <w:t xml:space="preserve"> i stečajne upraviteljice </w:t>
      </w:r>
      <w:r w:rsidR="00C22707" w:rsidRPr="00B07B18">
        <w:t>Snježana Sudarević, Osijek, Trg bana J. Jelačića 27,</w:t>
      </w:r>
      <w:r w:rsidR="00C22707">
        <w:rPr>
          <w:b/>
        </w:rPr>
        <w:t xml:space="preserve"> </w:t>
      </w:r>
      <w:r w:rsidR="00C22707">
        <w:t>OIB 83030278680</w:t>
      </w:r>
      <w:r w:rsidR="00F90083">
        <w:t>.</w:t>
      </w:r>
    </w:p>
    <w:p w:rsidRDefault="0093705E" w:rsidP="00DC3007" w:rsidR="0093705E">
      <w:pPr>
        <w:jc w:val="both"/>
        <w:rPr>
          <w:bCs/>
        </w:rPr>
      </w:pPr>
    </w:p>
    <w:p w:rsidRDefault="0095512B" w:rsidP="00DC3007" w:rsidR="0095512B">
      <w:pPr>
        <w:jc w:val="both"/>
        <w:rPr>
          <w:bCs/>
        </w:rPr>
      </w:pPr>
    </w:p>
    <w:p w:rsidRDefault="00DC3007" w:rsidP="00C04832" w:rsidR="0093705E" w:rsidRPr="00C04832">
      <w:pPr>
        <w:jc w:val="center"/>
        <w:rPr>
          <w:bCs/>
        </w:rPr>
      </w:pPr>
      <w:r w:rsidRPr="00D430D5">
        <w:rPr>
          <w:bCs/>
        </w:rPr>
        <w:t>Obrazloženje</w:t>
      </w:r>
    </w:p>
    <w:p w:rsidRDefault="0093705E" w:rsidP="0093705E" w:rsidR="0093705E">
      <w:pPr>
        <w:rPr>
          <w:b/>
          <w:bCs/>
        </w:rPr>
      </w:pPr>
    </w:p>
    <w:p w:rsidRDefault="0095512B" w:rsidP="0093705E" w:rsidR="0095512B">
      <w:pPr>
        <w:rPr>
          <w:b/>
          <w:bCs/>
        </w:rPr>
      </w:pPr>
    </w:p>
    <w:p w:rsidRDefault="00DC3007" w:rsidP="00F55AA7" w:rsidR="0093705E">
      <w:pPr>
        <w:jc w:val="both"/>
        <w:rPr>
          <w:bCs/>
        </w:rPr>
      </w:pPr>
      <w:r>
        <w:rPr>
          <w:bCs/>
        </w:rPr>
        <w:tab/>
        <w:t xml:space="preserve">Stečajni postupak nad dužnikom </w:t>
      </w:r>
      <w:r w:rsidR="00C22707">
        <w:rPr>
          <w:bCs/>
        </w:rPr>
        <w:t>MRVIĆ</w:t>
      </w:r>
      <w:r w:rsidR="002C214A" w:rsidRPr="00AB5A0C">
        <w:rPr>
          <w:bCs/>
        </w:rPr>
        <w:t xml:space="preserve"> d.o.o. u stečaju</w:t>
      </w:r>
      <w:r w:rsidR="002C214A">
        <w:rPr>
          <w:bCs/>
        </w:rPr>
        <w:t xml:space="preserve">, </w:t>
      </w:r>
      <w:r w:rsidR="002C57DF">
        <w:rPr>
          <w:bCs/>
        </w:rPr>
        <w:t>Budimci</w:t>
      </w:r>
      <w:r w:rsidR="00020E0D" w:rsidRPr="00D430D5">
        <w:rPr>
          <w:bCs/>
        </w:rPr>
        <w:t>,</w:t>
      </w:r>
      <w:r w:rsidR="00020E0D">
        <w:t xml:space="preserve"> </w:t>
      </w:r>
      <w:r>
        <w:rPr>
          <w:bCs/>
        </w:rPr>
        <w:t xml:space="preserve">zaključen je rješenjem ovoga suda broj </w:t>
      </w:r>
      <w:r w:rsidR="00655E92">
        <w:rPr>
          <w:bCs/>
        </w:rPr>
        <w:t xml:space="preserve">14 </w:t>
      </w:r>
      <w:r>
        <w:rPr>
          <w:bCs/>
        </w:rPr>
        <w:t>St-</w:t>
      </w:r>
      <w:r w:rsidR="002C57DF">
        <w:rPr>
          <w:bCs/>
        </w:rPr>
        <w:t>297</w:t>
      </w:r>
      <w:r>
        <w:rPr>
          <w:bCs/>
        </w:rPr>
        <w:t>/</w:t>
      </w:r>
      <w:r w:rsidR="002C214A">
        <w:rPr>
          <w:bCs/>
        </w:rPr>
        <w:t>1</w:t>
      </w:r>
      <w:r w:rsidR="002C57DF">
        <w:rPr>
          <w:bCs/>
        </w:rPr>
        <w:t>3</w:t>
      </w:r>
      <w:r>
        <w:rPr>
          <w:bCs/>
        </w:rPr>
        <w:t>-</w:t>
      </w:r>
      <w:r w:rsidR="002C57DF">
        <w:rPr>
          <w:bCs/>
        </w:rPr>
        <w:t>94</w:t>
      </w:r>
      <w:r>
        <w:rPr>
          <w:bCs/>
        </w:rPr>
        <w:t xml:space="preserve"> od </w:t>
      </w:r>
      <w:r w:rsidR="002C57DF">
        <w:rPr>
          <w:bCs/>
        </w:rPr>
        <w:t>2</w:t>
      </w:r>
      <w:r>
        <w:rPr>
          <w:bCs/>
        </w:rPr>
        <w:t>.</w:t>
      </w:r>
      <w:r w:rsidR="002C214A">
        <w:rPr>
          <w:bCs/>
        </w:rPr>
        <w:t>0</w:t>
      </w:r>
      <w:r w:rsidR="002C57DF">
        <w:rPr>
          <w:bCs/>
        </w:rPr>
        <w:t>7</w:t>
      </w:r>
      <w:r>
        <w:rPr>
          <w:bCs/>
        </w:rPr>
        <w:t>.20</w:t>
      </w:r>
      <w:r w:rsidR="00901D5A">
        <w:rPr>
          <w:bCs/>
        </w:rPr>
        <w:t>14</w:t>
      </w:r>
      <w:r>
        <w:rPr>
          <w:bCs/>
        </w:rPr>
        <w:t>., uz obvezu stečajn</w:t>
      </w:r>
      <w:r w:rsidR="00ED4A5E">
        <w:rPr>
          <w:bCs/>
        </w:rPr>
        <w:t>e</w:t>
      </w:r>
      <w:r>
        <w:rPr>
          <w:bCs/>
        </w:rPr>
        <w:t xml:space="preserve"> upravitelj</w:t>
      </w:r>
      <w:r w:rsidR="00ED4A5E">
        <w:rPr>
          <w:bCs/>
        </w:rPr>
        <w:t>ice</w:t>
      </w:r>
      <w:r>
        <w:rPr>
          <w:bCs/>
        </w:rPr>
        <w:t xml:space="preserve"> da završi započet</w:t>
      </w:r>
      <w:r w:rsidR="002C57DF">
        <w:rPr>
          <w:bCs/>
        </w:rPr>
        <w:t>e</w:t>
      </w:r>
      <w:r>
        <w:rPr>
          <w:bCs/>
        </w:rPr>
        <w:t xml:space="preserve"> sudsk</w:t>
      </w:r>
      <w:r w:rsidR="002C57DF">
        <w:rPr>
          <w:bCs/>
        </w:rPr>
        <w:t>e</w:t>
      </w:r>
      <w:r>
        <w:rPr>
          <w:bCs/>
        </w:rPr>
        <w:t xml:space="preserve"> postupk</w:t>
      </w:r>
      <w:r w:rsidR="002C57DF">
        <w:rPr>
          <w:bCs/>
        </w:rPr>
        <w:t>e</w:t>
      </w:r>
      <w:r w:rsidR="00901D5A">
        <w:rPr>
          <w:bCs/>
        </w:rPr>
        <w:t xml:space="preserve"> u ime i za račun stečajne mase</w:t>
      </w:r>
      <w:r>
        <w:rPr>
          <w:bCs/>
        </w:rPr>
        <w:t>.</w:t>
      </w:r>
    </w:p>
    <w:p w:rsidRDefault="0093705E" w:rsidP="00DC3007" w:rsidR="0093705E">
      <w:pPr>
        <w:jc w:val="both"/>
        <w:rPr>
          <w:bCs/>
        </w:rPr>
      </w:pPr>
    </w:p>
    <w:p w:rsidRDefault="00DC3007" w:rsidP="00DC3007" w:rsidR="00ED4A5E">
      <w:pPr>
        <w:jc w:val="both"/>
        <w:rPr>
          <w:bCs/>
        </w:rPr>
      </w:pPr>
      <w:r>
        <w:rPr>
          <w:bCs/>
        </w:rPr>
        <w:tab/>
      </w:r>
      <w:r w:rsidR="0093705E">
        <w:rPr>
          <w:bCs/>
        </w:rPr>
        <w:t xml:space="preserve">Rješenjem ovoga suda poslovnog broja </w:t>
      </w:r>
      <w:r w:rsidR="00D471C3">
        <w:rPr>
          <w:bCs/>
        </w:rPr>
        <w:t>14 St-297/13</w:t>
      </w:r>
      <w:r w:rsidR="00B90611" w:rsidRPr="00B90611">
        <w:rPr>
          <w:bCs/>
        </w:rPr>
        <w:t>-1</w:t>
      </w:r>
      <w:r w:rsidR="00D471C3">
        <w:rPr>
          <w:bCs/>
        </w:rPr>
        <w:t>2</w:t>
      </w:r>
      <w:r w:rsidR="00B90611">
        <w:rPr>
          <w:bCs/>
        </w:rPr>
        <w:t>5</w:t>
      </w:r>
      <w:r w:rsidR="00B90611" w:rsidRPr="00B90611">
        <w:rPr>
          <w:bCs/>
        </w:rPr>
        <w:t xml:space="preserve"> </w:t>
      </w:r>
      <w:r w:rsidR="005D501F" w:rsidRPr="005D501F">
        <w:rPr>
          <w:bCs/>
        </w:rPr>
        <w:t xml:space="preserve">od </w:t>
      </w:r>
      <w:r w:rsidR="00D471C3">
        <w:rPr>
          <w:bCs/>
        </w:rPr>
        <w:t>17</w:t>
      </w:r>
      <w:r w:rsidR="005D501F" w:rsidRPr="005D501F">
        <w:rPr>
          <w:bCs/>
        </w:rPr>
        <w:t>.</w:t>
      </w:r>
      <w:r w:rsidR="00B90611">
        <w:rPr>
          <w:bCs/>
        </w:rPr>
        <w:t>0</w:t>
      </w:r>
      <w:r w:rsidR="00D471C3">
        <w:rPr>
          <w:bCs/>
        </w:rPr>
        <w:t>5</w:t>
      </w:r>
      <w:r w:rsidR="0093705E">
        <w:rPr>
          <w:bCs/>
        </w:rPr>
        <w:t>.201</w:t>
      </w:r>
      <w:r w:rsidR="00D471C3">
        <w:rPr>
          <w:bCs/>
        </w:rPr>
        <w:t>8</w:t>
      </w:r>
      <w:r w:rsidR="0093705E">
        <w:rPr>
          <w:bCs/>
        </w:rPr>
        <w:t xml:space="preserve">. određen je nastavak postupka </w:t>
      </w:r>
      <w:r w:rsidR="00B90611">
        <w:rPr>
          <w:bCs/>
        </w:rPr>
        <w:t>radi</w:t>
      </w:r>
      <w:r w:rsidR="00ED549A">
        <w:rPr>
          <w:bCs/>
        </w:rPr>
        <w:t xml:space="preserve"> naknadn</w:t>
      </w:r>
      <w:r w:rsidR="00B90611">
        <w:rPr>
          <w:bCs/>
        </w:rPr>
        <w:t>e</w:t>
      </w:r>
      <w:r w:rsidR="00ED549A">
        <w:rPr>
          <w:bCs/>
        </w:rPr>
        <w:t xml:space="preserve"> diob</w:t>
      </w:r>
      <w:r w:rsidR="00B90611">
        <w:rPr>
          <w:bCs/>
        </w:rPr>
        <w:t>e</w:t>
      </w:r>
      <w:r w:rsidR="0093705E">
        <w:rPr>
          <w:bCs/>
        </w:rPr>
        <w:t>.</w:t>
      </w:r>
    </w:p>
    <w:p w:rsidRDefault="00F97175" w:rsidP="00DC3007" w:rsidR="00F97175">
      <w:pPr>
        <w:jc w:val="both"/>
        <w:rPr>
          <w:bCs/>
        </w:rPr>
      </w:pPr>
    </w:p>
    <w:p w:rsidRDefault="00A852FB" w:rsidP="00DC3007" w:rsidR="00A852FB">
      <w:pPr>
        <w:jc w:val="both"/>
        <w:rPr>
          <w:bCs/>
        </w:rPr>
      </w:pPr>
    </w:p>
    <w:p w:rsidRDefault="00A852FB" w:rsidP="00DC3007" w:rsidR="00A852FB">
      <w:pPr>
        <w:jc w:val="both"/>
        <w:rPr>
          <w:bCs/>
        </w:rPr>
      </w:pPr>
    </w:p>
    <w:p w:rsidRDefault="00A852FB" w:rsidP="00DC3007" w:rsidR="00A852FB">
      <w:pPr>
        <w:jc w:val="both"/>
        <w:rPr>
          <w:bCs/>
        </w:rPr>
      </w:pPr>
    </w:p>
    <w:p w:rsidRDefault="00A852FB" w:rsidP="00DC3007" w:rsidR="00A852FB">
      <w:pPr>
        <w:jc w:val="both"/>
        <w:rPr>
          <w:bCs/>
        </w:rPr>
      </w:pPr>
    </w:p>
    <w:p w:rsidRDefault="00A852FB" w:rsidP="00DC3007" w:rsidR="00A852FB">
      <w:pPr>
        <w:jc w:val="both"/>
        <w:rPr>
          <w:bCs/>
        </w:rPr>
      </w:pPr>
    </w:p>
    <w:p w:rsidRDefault="00A852FB" w:rsidP="00DC3007" w:rsidR="00A852FB">
      <w:pPr>
        <w:jc w:val="both"/>
        <w:rPr>
          <w:bCs/>
        </w:rPr>
      </w:pPr>
    </w:p>
    <w:p w:rsidRDefault="00274A41" w:rsidP="0095512B" w:rsidR="0093705E" w:rsidRPr="0095512B">
      <w:pPr>
        <w:rPr>
          <w:rFonts w:cstheme="majorBidi" w:hAnsiTheme="majorBidi" w:asciiTheme="majorBidi"/>
        </w:rPr>
      </w:pPr>
      <w:r>
        <w:rPr>
          <w:bCs/>
        </w:rPr>
        <w:lastRenderedPageBreak/>
        <w:tab/>
        <w:t>Budući je stečajn</w:t>
      </w:r>
      <w:r w:rsidR="00CC2C2B">
        <w:rPr>
          <w:bCs/>
        </w:rPr>
        <w:t>a</w:t>
      </w:r>
      <w:r>
        <w:rPr>
          <w:bCs/>
        </w:rPr>
        <w:t xml:space="preserve"> upravitelj</w:t>
      </w:r>
      <w:r w:rsidR="00CC2C2B">
        <w:rPr>
          <w:bCs/>
        </w:rPr>
        <w:t>ica</w:t>
      </w:r>
      <w:r>
        <w:rPr>
          <w:bCs/>
        </w:rPr>
        <w:t xml:space="preserve"> svojim podneskom od </w:t>
      </w:r>
      <w:r w:rsidR="00CC2C2B">
        <w:rPr>
          <w:bCs/>
        </w:rPr>
        <w:t>2</w:t>
      </w:r>
      <w:r w:rsidR="00D471C3">
        <w:rPr>
          <w:bCs/>
        </w:rPr>
        <w:t>5</w:t>
      </w:r>
      <w:r>
        <w:rPr>
          <w:bCs/>
        </w:rPr>
        <w:t>.</w:t>
      </w:r>
      <w:r w:rsidR="00D471C3">
        <w:rPr>
          <w:bCs/>
        </w:rPr>
        <w:t>09</w:t>
      </w:r>
      <w:r>
        <w:rPr>
          <w:bCs/>
        </w:rPr>
        <w:t>.201</w:t>
      </w:r>
      <w:r w:rsidR="00D471C3">
        <w:rPr>
          <w:bCs/>
        </w:rPr>
        <w:t>8</w:t>
      </w:r>
      <w:r>
        <w:rPr>
          <w:bCs/>
        </w:rPr>
        <w:t>. izvijesti</w:t>
      </w:r>
      <w:r w:rsidR="00CC2C2B">
        <w:rPr>
          <w:bCs/>
        </w:rPr>
        <w:t>la</w:t>
      </w:r>
      <w:r>
        <w:rPr>
          <w:bCs/>
        </w:rPr>
        <w:t xml:space="preserve"> sud da je prove</w:t>
      </w:r>
      <w:r w:rsidR="00CC2C2B">
        <w:rPr>
          <w:bCs/>
        </w:rPr>
        <w:t>la</w:t>
      </w:r>
      <w:r>
        <w:rPr>
          <w:bCs/>
        </w:rPr>
        <w:t xml:space="preserve"> naknadnu diobu stečajne mase</w:t>
      </w:r>
      <w:r w:rsidR="00CC2C2B">
        <w:rPr>
          <w:bCs/>
        </w:rPr>
        <w:t xml:space="preserve"> i da su provedene sve radnje</w:t>
      </w:r>
      <w:r>
        <w:rPr>
          <w:bCs/>
        </w:rPr>
        <w:t xml:space="preserve">, odlučeno je kao u izreci temeljem </w:t>
      </w:r>
      <w:r w:rsidR="009F7A0A">
        <w:rPr>
          <w:bCs/>
        </w:rPr>
        <w:t xml:space="preserve">odredbe </w:t>
      </w:r>
      <w:r>
        <w:rPr>
          <w:bCs/>
        </w:rPr>
        <w:t xml:space="preserve">čl. </w:t>
      </w:r>
      <w:r w:rsidR="00CC2C2B">
        <w:rPr>
          <w:bCs/>
        </w:rPr>
        <w:t>199</w:t>
      </w:r>
      <w:r w:rsidR="009F7A0A">
        <w:rPr>
          <w:bCs/>
        </w:rPr>
        <w:t xml:space="preserve">. st. </w:t>
      </w:r>
      <w:r w:rsidR="00CC2C2B">
        <w:rPr>
          <w:bCs/>
        </w:rPr>
        <w:t>4</w:t>
      </w:r>
      <w:r w:rsidR="00BF1EDE" w:rsidRPr="00BF1EDE">
        <w:rPr>
          <w:bCs/>
        </w:rPr>
        <w:t xml:space="preserve">. </w:t>
      </w:r>
      <w:r w:rsidR="0095512B" w:rsidRPr="004768CC">
        <w:rPr>
          <w:rFonts w:cstheme="majorBidi" w:hAnsiTheme="majorBidi" w:asciiTheme="majorBidi"/>
        </w:rPr>
        <w:t>Stečajnog zakona (NN 44/96, 29/99, 129/00, 123/03, 82/06, 116/10, 25/12 i 133/12), a u vezi s čl. 441. Stečajnog zakona (NN 71/15</w:t>
      </w:r>
      <w:r w:rsidR="00A852FB">
        <w:rPr>
          <w:rFonts w:cstheme="majorBidi" w:hAnsiTheme="majorBidi" w:asciiTheme="majorBidi"/>
        </w:rPr>
        <w:t xml:space="preserve"> i 104/17</w:t>
      </w:r>
      <w:r w:rsidR="0095512B" w:rsidRPr="004768CC">
        <w:rPr>
          <w:rFonts w:cstheme="majorBidi" w:hAnsiTheme="majorBidi" w:asciiTheme="majorBidi"/>
        </w:rPr>
        <w:t>)</w:t>
      </w:r>
      <w:r>
        <w:rPr>
          <w:bCs/>
        </w:rPr>
        <w:t>.</w:t>
      </w:r>
    </w:p>
    <w:p w:rsidRDefault="0093705E" w:rsidP="0093705E" w:rsidR="0093705E">
      <w:pPr>
        <w:rPr>
          <w:b/>
          <w:bCs/>
        </w:rPr>
      </w:pPr>
    </w:p>
    <w:p w:rsidRDefault="00ED4A5E" w:rsidP="0093705E" w:rsidR="00ED4A5E">
      <w:pPr>
        <w:rPr>
          <w:b/>
          <w:bCs/>
        </w:rPr>
      </w:pPr>
    </w:p>
    <w:p w:rsidRDefault="008275DF" w:rsidP="00BF1EDE" w:rsidR="00094C57">
      <w:pPr>
        <w:pStyle w:val="Tijeloteksta"/>
        <w:jc w:val="center"/>
        <w:rPr>
          <w:bCs/>
        </w:rPr>
      </w:pPr>
      <w:r w:rsidRPr="00BF1EDE">
        <w:rPr>
          <w:bCs/>
        </w:rPr>
        <w:t xml:space="preserve">U Osijeku </w:t>
      </w:r>
      <w:r w:rsidR="00CF6DAD" w:rsidRPr="00CF6DAD">
        <w:rPr>
          <w:bCs/>
        </w:rPr>
        <w:t>27. rujna 2018</w:t>
      </w:r>
      <w:r w:rsidRPr="00BF1EDE">
        <w:rPr>
          <w:bCs/>
        </w:rPr>
        <w:t xml:space="preserve">. </w:t>
      </w:r>
    </w:p>
    <w:p w:rsidRDefault="00ED4A5E" w:rsidP="00BF1EDE" w:rsidR="00ED4A5E" w:rsidRPr="00BF1EDE">
      <w:pPr>
        <w:pStyle w:val="Tijeloteksta"/>
        <w:jc w:val="center"/>
        <w:rPr>
          <w:bCs/>
        </w:rPr>
      </w:pPr>
    </w:p>
    <w:p w:rsidRDefault="008275DF" w:rsidR="008275DF" w:rsidRPr="00BF1EDE">
      <w:pPr>
        <w:pStyle w:val="Tijeloteksta"/>
        <w:rPr>
          <w:bCs/>
        </w:rPr>
      </w:pPr>
      <w:r w:rsidRPr="00BF1EDE">
        <w:rPr>
          <w:bCs/>
        </w:rPr>
        <w:t>Zapisničar:</w:t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  <w:t>STEČAJNI SUDAC:</w:t>
      </w:r>
    </w:p>
    <w:p w:rsidRDefault="00DC3007" w:rsidR="001B54E4" w:rsidRPr="00BF1EDE">
      <w:pPr>
        <w:pStyle w:val="Tijeloteksta"/>
        <w:rPr>
          <w:bCs/>
        </w:rPr>
      </w:pPr>
      <w:r w:rsidRPr="00BF1EDE">
        <w:rPr>
          <w:bCs/>
        </w:rPr>
        <w:t>Elizabeta Đeke</w:t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  <w:t xml:space="preserve">     </w:t>
      </w:r>
      <w:r w:rsidR="0093705E" w:rsidRPr="00BF1EDE">
        <w:rPr>
          <w:bCs/>
        </w:rPr>
        <w:t xml:space="preserve">  </w:t>
      </w:r>
      <w:r w:rsidRPr="00BF1EDE">
        <w:rPr>
          <w:bCs/>
        </w:rPr>
        <w:t xml:space="preserve">mr. sc. </w:t>
      </w:r>
      <w:r w:rsidR="008275DF" w:rsidRPr="00BF1EDE">
        <w:rPr>
          <w:bCs/>
        </w:rPr>
        <w:t>Tihomir Kovačević</w:t>
      </w:r>
    </w:p>
    <w:p w:rsidRDefault="0093705E" w:rsidR="0093705E">
      <w:pPr>
        <w:pStyle w:val="Tijeloteksta"/>
        <w:rPr>
          <w:b/>
          <w:bCs/>
        </w:rPr>
      </w:pPr>
    </w:p>
    <w:p w:rsidRDefault="00ED4A5E" w:rsidR="00ED4A5E">
      <w:pPr>
        <w:pStyle w:val="Tijeloteksta"/>
        <w:rPr>
          <w:b/>
          <w:bCs/>
        </w:rPr>
      </w:pPr>
    </w:p>
    <w:p w:rsidRDefault="0093705E" w:rsidP="0093705E" w:rsidR="0093705E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93705E" w:rsidP="0093705E" w:rsidR="0093705E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C85B66" w:rsidR="00C85B66">
      <w:pPr>
        <w:pStyle w:val="Tijeloteksta"/>
        <w:rPr>
          <w:b/>
          <w:bCs/>
        </w:rPr>
      </w:pPr>
    </w:p>
    <w:p w:rsidRDefault="00B276C3" w:rsidR="00B276C3">
      <w:pPr>
        <w:pStyle w:val="Tijeloteksta"/>
        <w:rPr>
          <w:b/>
          <w:bCs/>
        </w:rPr>
      </w:pPr>
    </w:p>
    <w:p w:rsidRDefault="001B54E4" w:rsidP="001B54E4" w:rsidR="001B54E4" w:rsidRPr="00C04832">
      <w:pPr>
        <w:pStyle w:val="Tijeloteksta"/>
        <w:rPr>
          <w:bCs/>
        </w:rPr>
      </w:pPr>
      <w:r w:rsidRPr="00C04832">
        <w:rPr>
          <w:bCs/>
        </w:rPr>
        <w:t>D N A :</w:t>
      </w:r>
    </w:p>
    <w:p w:rsidRDefault="001B54E4" w:rsidP="00A852FB" w:rsidR="00A852FB" w:rsidRPr="00A852FB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Stečajno</w:t>
      </w:r>
      <w:r w:rsidR="00ED4A5E">
        <w:rPr>
          <w:bCs/>
        </w:rPr>
        <w:t>j</w:t>
      </w:r>
      <w:r>
        <w:rPr>
          <w:bCs/>
        </w:rPr>
        <w:t xml:space="preserve"> upravitelj</w:t>
      </w:r>
      <w:r w:rsidR="00ED4A5E">
        <w:rPr>
          <w:bCs/>
        </w:rPr>
        <w:t>ici</w:t>
      </w:r>
      <w:r w:rsidR="00B276C3">
        <w:rPr>
          <w:bCs/>
        </w:rPr>
        <w:t xml:space="preserve"> </w:t>
      </w:r>
      <w:r w:rsidR="00A852FB">
        <w:rPr>
          <w:bCs/>
        </w:rPr>
        <w:t>Snježani Sudarević</w:t>
      </w:r>
    </w:p>
    <w:p w:rsidRDefault="00ED4A5E" w:rsidP="002F49EA" w:rsidR="00ED4A5E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Sudski registar</w:t>
      </w:r>
    </w:p>
    <w:p w:rsidRDefault="006644AA" w:rsidP="006644AA" w:rsidR="008275DF">
      <w:pPr>
        <w:pStyle w:val="Tijeloteksta"/>
        <w:numPr>
          <w:ilvl w:val="0"/>
          <w:numId w:val="15"/>
        </w:numPr>
        <w:rPr>
          <w:bCs/>
        </w:rPr>
      </w:pPr>
      <w:r w:rsidRPr="006644AA">
        <w:rPr>
          <w:bCs/>
        </w:rPr>
        <w:t>mrežna stranica e-Oglasna ploča sudova</w:t>
      </w:r>
    </w:p>
    <w:sectPr w:rsidR="008275DF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450B" w:rsidR="00AD450B">
      <w:r>
        <w:separator/>
      </w:r>
    </w:p>
  </w:endnote>
  <w:endnote w:id="0" w:type="continuationSeparator">
    <w:p w:rsidRDefault="00AD450B" w:rsidR="00AD45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450B" w:rsidR="00AD450B">
      <w:r>
        <w:separator/>
      </w:r>
    </w:p>
  </w:footnote>
  <w:footnote w:id="0" w:type="continuationSeparator">
    <w:p w:rsidRDefault="00AD450B" w:rsidR="00AD45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708C" w:rsidR="001D7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31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D708C" w:rsidR="001D708C">
    <w:pPr>
      <w:pStyle w:val="Zaglavlje"/>
    </w:pPr>
  </w:p>
  <w:p w:rsidRDefault="001D708C" w:rsidR="001D708C">
    <w:pPr>
      <w:pStyle w:val="Zaglavlje"/>
    </w:pPr>
  </w:p>
  <w:p w:rsidRDefault="001D708C" w:rsidP="00F55AA7" w:rsidR="001D708C">
    <w:pPr>
      <w:pStyle w:val="Zaglavlje"/>
    </w:pPr>
    <w:r>
      <w:tab/>
    </w:r>
    <w:r>
      <w:tab/>
    </w:r>
    <w:r w:rsidR="00B276C3" w:rsidRPr="00B276C3">
      <w:t>14 St-</w:t>
    </w:r>
    <w:r w:rsidR="0009169D" w:rsidRPr="0009169D">
      <w:t>297/13-131</w:t>
    </w:r>
  </w:p>
  <w:p w:rsidRDefault="001D708C" w:rsidR="001D708C">
    <w:pPr>
      <w:pStyle w:val="Zaglavlje"/>
    </w:pPr>
  </w:p>
  <w:p w:rsidRDefault="001D708C" w:rsidR="001D708C">
    <w:pPr>
      <w:pStyle w:val="Zaglavlje"/>
    </w:pPr>
  </w:p>
  <w:p w:rsidRDefault="001D708C" w:rsidR="001D708C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</w:pPr>
  </w:p>
  <w:p w:rsidRDefault="001D708C" w:rsidR="001D70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C84806"/>
    <w:multiLevelType w:val="hybridMultilevel"/>
    <w:tmpl w:val="8A160312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6110B49"/>
    <w:multiLevelType w:val="hybridMultilevel"/>
    <w:tmpl w:val="27ECE4CA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0D400F5"/>
    <w:multiLevelType w:val="hybridMultilevel"/>
    <w:tmpl w:val="C812E6AC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BB55987"/>
    <w:multiLevelType w:val="hybridMultilevel"/>
    <w:tmpl w:val="AE8811D6"/>
    <w:lvl w:tplc="1458EC70" w:ilvl="0">
      <w:numFmt w:val="bullet"/>
      <w:lvlText w:val="-"/>
      <w:lvlJc w:val="left"/>
      <w:pPr>
        <w:tabs>
          <w:tab w:pos="3195" w:val="num"/>
        </w:tabs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570" w:val="num"/>
        </w:tabs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90" w:val="num"/>
        </w:tabs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10" w:val="num"/>
        </w:tabs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30" w:val="num"/>
        </w:tabs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50" w:val="num"/>
        </w:tabs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70" w:val="num"/>
        </w:tabs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90" w:val="num"/>
        </w:tabs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10" w:val="num"/>
        </w:tabs>
        <w:ind w:hanging="360" w:left="8610"/>
      </w:pPr>
      <w:rPr>
        <w:rFonts w:hAnsi="Wingdings" w:ascii="Wingdings" w:hint="default"/>
      </w:rPr>
    </w:lvl>
  </w:abstractNum>
  <w:abstractNum w:abstractNumId="7">
    <w:nsid w:val="41C844C2"/>
    <w:multiLevelType w:val="hybridMultilevel"/>
    <w:tmpl w:val="6F1E4A2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83AC4E6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904ACA2C" w:ilvl="2">
      <w:start w:val="2"/>
      <w:numFmt w:val="decimal"/>
      <w:lvlText w:val="%3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458A71BA"/>
    <w:multiLevelType w:val="hybridMultilevel"/>
    <w:tmpl w:val="7ED42CD0"/>
    <w:lvl w:tplc="041A000F" w:ilvl="0">
      <w:start w:val="1"/>
      <w:numFmt w:val="decimal"/>
      <w:lvlText w:val="%1."/>
      <w:lvlJc w:val="left"/>
      <w:pPr>
        <w:ind w:hanging="360" w:left="2145"/>
      </w:pPr>
    </w:lvl>
    <w:lvl w:tentative="true" w:tplc="041A0019" w:ilvl="1">
      <w:start w:val="1"/>
      <w:numFmt w:val="lowerLetter"/>
      <w:lvlText w:val="%2."/>
      <w:lvlJc w:val="left"/>
      <w:pPr>
        <w:ind w:hanging="360" w:left="2865"/>
      </w:pPr>
    </w:lvl>
    <w:lvl w:tentative="true" w:tplc="041A001B" w:ilvl="2">
      <w:start w:val="1"/>
      <w:numFmt w:val="lowerRoman"/>
      <w:lvlText w:val="%3."/>
      <w:lvlJc w:val="right"/>
      <w:pPr>
        <w:ind w:hanging="180" w:left="3585"/>
      </w:pPr>
    </w:lvl>
    <w:lvl w:tentative="true" w:tplc="041A000F" w:ilvl="3">
      <w:start w:val="1"/>
      <w:numFmt w:val="decimal"/>
      <w:lvlText w:val="%4."/>
      <w:lvlJc w:val="left"/>
      <w:pPr>
        <w:ind w:hanging="360" w:left="4305"/>
      </w:pPr>
    </w:lvl>
    <w:lvl w:tentative="true" w:tplc="041A0019" w:ilvl="4">
      <w:start w:val="1"/>
      <w:numFmt w:val="lowerLetter"/>
      <w:lvlText w:val="%5."/>
      <w:lvlJc w:val="left"/>
      <w:pPr>
        <w:ind w:hanging="360" w:left="5025"/>
      </w:pPr>
    </w:lvl>
    <w:lvl w:tentative="true" w:tplc="041A001B" w:ilvl="5">
      <w:start w:val="1"/>
      <w:numFmt w:val="lowerRoman"/>
      <w:lvlText w:val="%6."/>
      <w:lvlJc w:val="right"/>
      <w:pPr>
        <w:ind w:hanging="180" w:left="5745"/>
      </w:pPr>
    </w:lvl>
    <w:lvl w:tentative="true" w:tplc="041A000F" w:ilvl="6">
      <w:start w:val="1"/>
      <w:numFmt w:val="decimal"/>
      <w:lvlText w:val="%7."/>
      <w:lvlJc w:val="left"/>
      <w:pPr>
        <w:ind w:hanging="360" w:left="6465"/>
      </w:pPr>
    </w:lvl>
    <w:lvl w:tentative="true" w:tplc="041A0019" w:ilvl="7">
      <w:start w:val="1"/>
      <w:numFmt w:val="lowerLetter"/>
      <w:lvlText w:val="%8."/>
      <w:lvlJc w:val="left"/>
      <w:pPr>
        <w:ind w:hanging="360" w:left="7185"/>
      </w:pPr>
    </w:lvl>
    <w:lvl w:tentative="true" w:tplc="041A001B" w:ilvl="8">
      <w:start w:val="1"/>
      <w:numFmt w:val="lowerRoman"/>
      <w:lvlText w:val="%9."/>
      <w:lvlJc w:val="right"/>
      <w:pPr>
        <w:ind w:hanging="180" w:left="7905"/>
      </w:pPr>
    </w:lvl>
  </w:abstractNum>
  <w:abstractNum w:abstractNumId="9">
    <w:nsid w:val="59671524"/>
    <w:multiLevelType w:val="hybridMultilevel"/>
    <w:tmpl w:val="6E38D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9C05BE7"/>
    <w:multiLevelType w:val="hybridMultilevel"/>
    <w:tmpl w:val="B9BAC004"/>
    <w:lvl w:tplc="F8F462C6" w:ilvl="0">
      <w:start w:val="14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11">
    <w:nsid w:val="60101741"/>
    <w:multiLevelType w:val="hybridMultilevel"/>
    <w:tmpl w:val="AFE807D8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89F5E6C"/>
    <w:multiLevelType w:val="hybridMultilevel"/>
    <w:tmpl w:val="57D62316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27B27D9"/>
    <w:multiLevelType w:val="hybridMultilevel"/>
    <w:tmpl w:val="D318E75A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74566593"/>
    <w:multiLevelType w:val="hybridMultilevel"/>
    <w:tmpl w:val="10641B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98F46B6"/>
    <w:multiLevelType w:val="hybridMultilevel"/>
    <w:tmpl w:val="D562C8F6"/>
    <w:lvl w:tplc="904ACA2C" w:ilvl="0">
      <w:start w:val="2"/>
      <w:numFmt w:val="decimal"/>
      <w:lvlText w:val="%1."/>
      <w:lvlJc w:val="left"/>
      <w:pPr>
        <w:tabs>
          <w:tab w:pos="7995" w:val="num"/>
        </w:tabs>
        <w:ind w:hanging="360" w:left="79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390" w:val="num"/>
        </w:tabs>
        <w:ind w:hanging="360" w:left="6390"/>
      </w:pPr>
    </w:lvl>
    <w:lvl w:tentative="true" w:tplc="041A001B" w:ilvl="2">
      <w:start w:val="1"/>
      <w:numFmt w:val="lowerRoman"/>
      <w:lvlText w:val="%3."/>
      <w:lvlJc w:val="right"/>
      <w:pPr>
        <w:tabs>
          <w:tab w:pos="7110" w:val="num"/>
        </w:tabs>
        <w:ind w:hanging="180" w:left="7110"/>
      </w:pPr>
    </w:lvl>
    <w:lvl w:tentative="true" w:tplc="041A000F" w:ilvl="3">
      <w:start w:val="1"/>
      <w:numFmt w:val="decimal"/>
      <w:lvlText w:val="%4."/>
      <w:lvlJc w:val="left"/>
      <w:pPr>
        <w:tabs>
          <w:tab w:pos="7830" w:val="num"/>
        </w:tabs>
        <w:ind w:hanging="360" w:left="7830"/>
      </w:pPr>
    </w:lvl>
    <w:lvl w:tentative="true" w:tplc="041A0019" w:ilvl="4">
      <w:start w:val="1"/>
      <w:numFmt w:val="lowerLetter"/>
      <w:lvlText w:val="%5."/>
      <w:lvlJc w:val="left"/>
      <w:pPr>
        <w:tabs>
          <w:tab w:pos="8550" w:val="num"/>
        </w:tabs>
        <w:ind w:hanging="360" w:left="8550"/>
      </w:pPr>
    </w:lvl>
    <w:lvl w:tentative="true" w:tplc="041A001B" w:ilvl="5">
      <w:start w:val="1"/>
      <w:numFmt w:val="lowerRoman"/>
      <w:lvlText w:val="%6."/>
      <w:lvlJc w:val="right"/>
      <w:pPr>
        <w:tabs>
          <w:tab w:pos="9270" w:val="num"/>
        </w:tabs>
        <w:ind w:hanging="180" w:left="9270"/>
      </w:pPr>
    </w:lvl>
    <w:lvl w:tplc="041A000F" w:ilvl="6">
      <w:start w:val="1"/>
      <w:numFmt w:val="decimal"/>
      <w:lvlText w:val="%7."/>
      <w:lvlJc w:val="left"/>
      <w:pPr>
        <w:tabs>
          <w:tab w:pos="9990" w:val="num"/>
        </w:tabs>
        <w:ind w:hanging="360" w:left="9990"/>
      </w:pPr>
    </w:lvl>
    <w:lvl w:tentative="true" w:tplc="041A0019" w:ilvl="7">
      <w:start w:val="1"/>
      <w:numFmt w:val="lowerLetter"/>
      <w:lvlText w:val="%8."/>
      <w:lvlJc w:val="left"/>
      <w:pPr>
        <w:tabs>
          <w:tab w:pos="10710" w:val="num"/>
        </w:tabs>
        <w:ind w:hanging="360" w:left="10710"/>
      </w:pPr>
    </w:lvl>
    <w:lvl w:tentative="true" w:tplc="041A001B" w:ilvl="8">
      <w:start w:val="1"/>
      <w:numFmt w:val="lowerRoman"/>
      <w:lvlText w:val="%9."/>
      <w:lvlJc w:val="right"/>
      <w:pPr>
        <w:tabs>
          <w:tab w:pos="11430" w:val="num"/>
        </w:tabs>
        <w:ind w:hanging="180" w:left="11430"/>
      </w:pPr>
    </w:lvl>
  </w:abstractNum>
  <w:abstractNum w:abstractNumId="16">
    <w:nsid w:val="7D2B3ADB"/>
    <w:multiLevelType w:val="hybridMultilevel"/>
    <w:tmpl w:val="304E6882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9"/>
  </w:num>
  <w:num w:numId="6">
    <w:abstractNumId w:val="7"/>
  </w:num>
  <w:num w:numId="7">
    <w:abstractNumId w:val="15"/>
  </w:num>
  <w:num w:numId="8">
    <w:abstractNumId w:val="16"/>
  </w:num>
  <w:num w:numId="9">
    <w:abstractNumId w:val="11"/>
  </w:num>
  <w:num w:numId="10">
    <w:abstractNumId w:val="5"/>
  </w:num>
  <w:num w:numId="11">
    <w:abstractNumId w:val="12"/>
  </w:num>
  <w:num w:numId="12">
    <w:abstractNumId w:val="4"/>
  </w:num>
  <w:num w:numId="13">
    <w:abstractNumId w:val="6"/>
  </w:num>
  <w:num w:numId="14">
    <w:abstractNumId w:val="10"/>
  </w:num>
  <w:num w:numId="15">
    <w:abstractNumId w:val="14"/>
  </w:num>
  <w:num w:numId="16">
    <w:abstractNumId w:val="13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20E0D"/>
    <w:rsid w:val="00054F22"/>
    <w:rsid w:val="000557C4"/>
    <w:rsid w:val="000660E6"/>
    <w:rsid w:val="00070493"/>
    <w:rsid w:val="0009169D"/>
    <w:rsid w:val="00092642"/>
    <w:rsid w:val="00094C57"/>
    <w:rsid w:val="001237F8"/>
    <w:rsid w:val="001A1060"/>
    <w:rsid w:val="001B07A1"/>
    <w:rsid w:val="001B54E4"/>
    <w:rsid w:val="001D708C"/>
    <w:rsid w:val="002148E6"/>
    <w:rsid w:val="00226EAF"/>
    <w:rsid w:val="00274A41"/>
    <w:rsid w:val="002C214A"/>
    <w:rsid w:val="002C57DF"/>
    <w:rsid w:val="002F49EA"/>
    <w:rsid w:val="00335117"/>
    <w:rsid w:val="003B5A6E"/>
    <w:rsid w:val="003C0FC5"/>
    <w:rsid w:val="0044667F"/>
    <w:rsid w:val="0045113A"/>
    <w:rsid w:val="00520AF6"/>
    <w:rsid w:val="005345EF"/>
    <w:rsid w:val="005855D7"/>
    <w:rsid w:val="005D501F"/>
    <w:rsid w:val="00600854"/>
    <w:rsid w:val="006103AA"/>
    <w:rsid w:val="00620029"/>
    <w:rsid w:val="00641045"/>
    <w:rsid w:val="006432FC"/>
    <w:rsid w:val="00655E92"/>
    <w:rsid w:val="006644AA"/>
    <w:rsid w:val="007207E2"/>
    <w:rsid w:val="0075644E"/>
    <w:rsid w:val="007933AF"/>
    <w:rsid w:val="007A316B"/>
    <w:rsid w:val="007B68CF"/>
    <w:rsid w:val="007E3BAC"/>
    <w:rsid w:val="008275DF"/>
    <w:rsid w:val="008318F1"/>
    <w:rsid w:val="00856A05"/>
    <w:rsid w:val="008968DC"/>
    <w:rsid w:val="00901D5A"/>
    <w:rsid w:val="00925CAB"/>
    <w:rsid w:val="0093705E"/>
    <w:rsid w:val="00944CCA"/>
    <w:rsid w:val="0095512B"/>
    <w:rsid w:val="009932CA"/>
    <w:rsid w:val="009B40C6"/>
    <w:rsid w:val="009E0FEE"/>
    <w:rsid w:val="009E5B98"/>
    <w:rsid w:val="009F7A0A"/>
    <w:rsid w:val="00A33451"/>
    <w:rsid w:val="00A5057E"/>
    <w:rsid w:val="00A57687"/>
    <w:rsid w:val="00A619FC"/>
    <w:rsid w:val="00A64FE5"/>
    <w:rsid w:val="00A852FB"/>
    <w:rsid w:val="00AD450B"/>
    <w:rsid w:val="00AE7FA5"/>
    <w:rsid w:val="00B03C8F"/>
    <w:rsid w:val="00B276C3"/>
    <w:rsid w:val="00B706CC"/>
    <w:rsid w:val="00B73EA6"/>
    <w:rsid w:val="00B801D6"/>
    <w:rsid w:val="00B90611"/>
    <w:rsid w:val="00BD7895"/>
    <w:rsid w:val="00BF1EDE"/>
    <w:rsid w:val="00BF211A"/>
    <w:rsid w:val="00C04832"/>
    <w:rsid w:val="00C131A8"/>
    <w:rsid w:val="00C22707"/>
    <w:rsid w:val="00C454A8"/>
    <w:rsid w:val="00C7002A"/>
    <w:rsid w:val="00C85B66"/>
    <w:rsid w:val="00CA0DC0"/>
    <w:rsid w:val="00CC2C2B"/>
    <w:rsid w:val="00CD3FD3"/>
    <w:rsid w:val="00CF6DAD"/>
    <w:rsid w:val="00CF77B4"/>
    <w:rsid w:val="00D430D5"/>
    <w:rsid w:val="00D471C3"/>
    <w:rsid w:val="00DC3007"/>
    <w:rsid w:val="00E51A14"/>
    <w:rsid w:val="00E55EE5"/>
    <w:rsid w:val="00E62969"/>
    <w:rsid w:val="00E90D7A"/>
    <w:rsid w:val="00EC3E09"/>
    <w:rsid w:val="00ED4A5E"/>
    <w:rsid w:val="00ED549A"/>
    <w:rsid w:val="00F05297"/>
    <w:rsid w:val="00F45038"/>
    <w:rsid w:val="00F5301E"/>
    <w:rsid w:val="00F55AA7"/>
    <w:rsid w:val="00F90083"/>
    <w:rsid w:val="00F97175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93705E"/>
    <w:rPr>
      <w:sz w:val="24"/>
      <w:szCs w:val="24"/>
    </w:rPr>
  </w:style>
  <w:style w:styleId="Naglaeno" w:type="character">
    <w:name w:val="Strong"/>
    <w:qFormat/>
    <w:rsid w:val="00CF77B4"/>
    <w:rPr>
      <w:b/>
      <w:bCs/>
    </w:rPr>
  </w:style>
  <w:style w:customStyle="true" w:styleId="Naslov2Char" w:type="character">
    <w:name w:val="Naslov 2 Char"/>
    <w:link w:val="Naslov2"/>
    <w:rsid w:val="00FF7736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1237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31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31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31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31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31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93705E"/>
    <w:rPr>
      <w:sz w:val="24"/>
      <w:szCs w:val="24"/>
    </w:rPr>
  </w:style>
  <w:style w:styleId="Naglaeno" w:type="character">
    <w:name w:val="Strong"/>
    <w:qFormat/>
    <w:rsid w:val="00CF77B4"/>
    <w:rPr>
      <w:b/>
      <w:bCs/>
    </w:rPr>
  </w:style>
  <w:style w:customStyle="1" w:styleId="Naslov2Char" w:type="character">
    <w:name w:val="Naslov 2 Char"/>
    <w:link w:val="Naslov2"/>
    <w:rsid w:val="00FF7736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1237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31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31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31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31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31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2013.</izvorni_sadrzaj>
    <derivirana_varijabla naziv="DomainObject.Predmet.DatumOsnivanja_1">20.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srpnja 2014.</izvorni_sadrzaj>
    <derivirana_varijabla naziv="DomainObject.Predmet.DatumRjesavanja_1">2. srpnja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St-297/2013</izvorni_sadrzaj>
    <derivirana_varijabla naziv="DomainObject.Predmet.OznakaBroj_1">St-297/2013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RJEŠENJEM Tt-14/4093-2</izvorni_sadrzaj>
    <derivirana_varijabla naziv="DomainObject.Predmet.PrimjedbaSuca_1">SUBJEKT BRISAN RJEŠENJEM Tt-14/4093-2</derivirana_varijabla>
  </DomainObject.Predmet.PrimjedbaSuca>
  <DomainObject.Predmet.ProtustrankaFormated>
    <izvorni_sadrzaj>  MRVIĆ d.o.o. za proizvodnju, trgovinu i usluge</izvorni_sadrzaj>
    <derivirana_varijabla naziv="DomainObject.Predmet.ProtustrankaFormated_1">  MRVIĆ d.o.o. za proizvodnju, trgovinu i usluge</derivirana_varijabla>
  </DomainObject.Predmet.ProtustrankaFormated>
  <DomainObject.Predmet.ProtustrankaFormatedOIB>
    <izvorni_sadrzaj>  MRVIĆ d.o.o. za proizvodnju, trgovinu i usluge, OIB 33404566970</izvorni_sadrzaj>
    <derivirana_varijabla naziv="DomainObject.Predmet.ProtustrankaFormatedOIB_1">  MRVIĆ d.o.o. za proizvodnju, trgovinu i usluge, OIB 33404566970</derivirana_varijabla>
  </DomainObject.Predmet.ProtustrankaFormatedOIB>
  <DomainObject.Predmet.ProtustrankaFormatedWithAdress>
    <izvorni_sadrzaj> MRVIĆ d.o.o. za proizvodnju, trgovinu i usluge, Bana Josipa Jelačića 86, Budimci</izvorni_sadrzaj>
    <derivirana_varijabla naziv="DomainObject.Predmet.ProtustrankaFormatedWithAdress_1"> MRVIĆ d.o.o. za proizvodnju, trgovinu i usluge, Bana Josipa Jelačića 86, Budimci</derivirana_varijabla>
  </DomainObject.Predmet.ProtustrankaFormatedWithAdress>
  <DomainObject.Predmet.ProtustrankaFormatedWithAdressOIB>
    <izvorni_sadrzaj> MRVIĆ d.o.o. za proizvodnju, trgovinu i usluge, OIB 33404566970, Bana Josipa Jelačića 86, Budimci</izvorni_sadrzaj>
    <derivirana_varijabla naziv="DomainObject.Predmet.ProtustrankaFormatedWithAdressOIB_1"> MRVIĆ d.o.o. za proizvodnju, trgovinu i usluge, OIB 33404566970, Bana Josipa Jelačića 86, Budimci</derivirana_varijabla>
  </DomainObject.Predmet.ProtustrankaFormatedWithAdressOIB>
  <DomainObject.Predmet.ProtustrankaWithAdress>
    <izvorni_sadrzaj>MRVIĆ d.o.o. za proizvodnju, trgovinu i usluge Bana Josipa Jelačića 86, Budimci</izvorni_sadrzaj>
    <derivirana_varijabla naziv="DomainObject.Predmet.ProtustrankaWithAdress_1">MRVIĆ d.o.o. za proizvodnju, trgovinu i usluge Bana Josipa Jelačića 86, Budimci</derivirana_varijabla>
  </DomainObject.Predmet.ProtustrankaWithAdress>
  <DomainObject.Predmet.ProtustrankaWithAdressOIB>
    <izvorni_sadrzaj>MRVIĆ d.o.o. za proizvodnju, trgovinu i usluge, OIB 33404566970, Bana Josipa Jelačića 86, Budimci</izvorni_sadrzaj>
    <derivirana_varijabla naziv="DomainObject.Predmet.ProtustrankaWithAdressOIB_1">MRVIĆ d.o.o. za proizvodnju, trgovinu i usluge, OIB 33404566970, Bana Josipa Jelačića 86, Budimci</derivirana_varijabla>
  </DomainObject.Predmet.ProtustrankaWithAdressOIB>
  <DomainObject.Predmet.ProtustrankaNazivFormated>
    <izvorni_sadrzaj>MRVIĆ d.o.o. za proizvodnju, trgovinu i usluge</izvorni_sadrzaj>
    <derivirana_varijabla naziv="DomainObject.Predmet.ProtustrankaNazivFormated_1">MRVIĆ d.o.o. za proizvodnju, trgovinu i usluge</derivirana_varijabla>
  </DomainObject.Predmet.ProtustrankaNazivFormated>
  <DomainObject.Predmet.ProtustrankaNazivFormatedOIB>
    <izvorni_sadrzaj>MRVIĆ d.o.o. za proizvodnju, trgovinu i usluge, OIB 33404566970</izvorni_sadrzaj>
    <derivirana_varijabla naziv="DomainObject.Predmet.ProtustrankaNazivFormatedOIB_1">MRVIĆ d.o.o. za proizvodnju, trgovinu i usluge, OIB 33404566970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OSIJEK</izvorni_sadrzaj>
    <derivirana_varijabla naziv="DomainObject.Predmet.StrankaFormated_1">  FINA OSIJEK</derivirana_varijabla>
  </DomainObject.Predmet.StrankaFormated>
  <DomainObject.Predmet.StrankaFormatedOIB>
    <izvorni_sadrzaj>  FINA OSIJEK, OIB 85821130368</izvorni_sadrzaj>
    <derivirana_varijabla naziv="DomainObject.Predmet.StrankaFormatedOIB_1">  FINA OSIJEK, OIB 85821130368</derivirana_varijabla>
  </DomainObject.Predmet.StrankaFormatedOIB>
  <DomainObject.Predmet.StrankaFormatedWithAdress>
    <izvorni_sadrzaj> FINA OSIJEK, L. Jagera 1-3, 31 000 Osijek</izvorni_sadrzaj>
    <derivirana_varijabla naziv="DomainObject.Predmet.StrankaFormatedWithAdress_1"> FINA OSIJEK, L. Jagera 1-3, 31 000 Osijek</derivirana_varijabla>
  </DomainObject.Predmet.StrankaFormatedWithAdress>
  <DomainObject.Predmet.StrankaFormatedWithAdressOIB>
    <izvorni_sadrzaj> FINA OSIJEK, OIB 85821130368, L. Jagera 1-3, 31 000 Osijek</izvorni_sadrzaj>
    <derivirana_varijabla naziv="DomainObject.Predmet.StrankaFormatedWithAdressOIB_1"> FINA OSIJEK, OIB 85821130368, L. Jagera 1-3, 31 000 Osijek</derivirana_varijabla>
  </DomainObject.Predmet.StrankaFormatedWithAdressOIB>
  <DomainObject.Predmet.StrankaWithAdress>
    <izvorni_sadrzaj>FINA OSIJEK L. Jagera 1-3,31 000 Osijek</izvorni_sadrzaj>
    <derivirana_varijabla naziv="DomainObject.Predmet.StrankaWithAdress_1">FINA OSIJEK L. Jagera 1-3,31 000 Osijek</derivirana_varijabla>
  </DomainObject.Predmet.StrankaWithAdress>
  <DomainObject.Predmet.StrankaWithAdressOIB>
    <izvorni_sadrzaj>FINA OSIJEK, OIB 85821130368, L. Jagera 1-3,31 000 Osijek</izvorni_sadrzaj>
    <derivirana_varijabla naziv="DomainObject.Predmet.StrankaWithAdressOIB_1">FINA OSIJEK, OIB 85821130368, L. Jagera 1-3,31 000 Osijek</derivirana_varijabla>
  </DomainObject.Predmet.StrankaWithAdressOIB>
  <DomainObject.Predmet.StrankaNazivFormated>
    <izvorni_sadrzaj>FINA OSIJEK</izvorni_sadrzaj>
    <derivirana_varijabla naziv="DomainObject.Predmet.StrankaNazivFormated_1">FINA OSIJEK</derivirana_varijabla>
  </DomainObject.Predmet.StrankaNazivFormated>
  <DomainObject.Predmet.StrankaNazivFormatedOIB>
    <izvorni_sadrzaj>FINA OSIJEK, OIB 85821130368</izvorni_sadrzaj>
    <derivirana_varijabla naziv="DomainObject.Predmet.StrankaNazivFormatedOIB_1">FINA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OSIJEK</item>
    </izvorni_sadrzaj>
    <derivirana_varijabla naziv="DomainObject.Predmet.StrankaListFormated_1">
      <item>FINA OSIJEK</item>
    </derivirana_varijabla>
  </DomainObject.Predmet.StrankaListFormated>
  <DomainObject.Predmet.StrankaListFormatedOIB>
    <izvorni_sadrzaj>
      <item>FINA OSIJEK, OIB 85821130368</item>
    </izvorni_sadrzaj>
    <derivirana_varijabla naziv="DomainObject.Predmet.StrankaListFormatedOIB_1">
      <item>FINA OSIJEK, OIB 85821130368</item>
    </derivirana_varijabla>
  </DomainObject.Predmet.StrankaListFormatedOIB>
  <DomainObject.Predmet.StrankaListFormatedWithAdress>
    <izvorni_sadrzaj>
      <item>FINA OSIJEK, L. Jagera 1-3, 31 000 Osijek</item>
    </izvorni_sadrzaj>
    <derivirana_varijabla naziv="DomainObject.Predmet.StrankaListFormatedWithAdress_1">
      <item>FINA OSIJEK, L. Jagera 1-3, 31 000 Osijek</item>
    </derivirana_varijabla>
  </DomainObject.Predmet.StrankaListFormatedWithAdress>
  <DomainObject.Predmet.StrankaListFormatedWithAdressOIB>
    <izvorni_sadrzaj>
      <item>FINA OSIJEK, OIB 85821130368, L. Jagera 1-3, 31 000 Osijek</item>
    </izvorni_sadrzaj>
    <derivirana_varijabla naziv="DomainObject.Predmet.StrankaListFormatedWithAdressOIB_1">
      <item>FINA OSIJEK, OIB 85821130368, L. Jagera 1-3, 31 000 Osijek</item>
    </derivirana_varijabla>
  </DomainObject.Predmet.StrankaListFormatedWithAdressOIB>
  <DomainObject.Predmet.StrankaListNazivFormated>
    <izvorni_sadrzaj>
      <item>FINA OSIJEK</item>
    </izvorni_sadrzaj>
    <derivirana_varijabla naziv="DomainObject.Predmet.StrankaListNazivFormated_1">
      <item>FINA OSIJEK</item>
    </derivirana_varijabla>
  </DomainObject.Predmet.StrankaListNazivFormated>
  <DomainObject.Predmet.StrankaListNazivFormatedOIB>
    <izvorni_sadrzaj>
      <item>FINA OSIJEK, OIB 85821130368</item>
    </izvorni_sadrzaj>
    <derivirana_varijabla naziv="DomainObject.Predmet.StrankaListNazivFormatedOIB_1">
      <item>FINA OSIJEK, OIB 85821130368</item>
    </derivirana_varijabla>
  </DomainObject.Predmet.StrankaListNazivFormatedOIB>
  <DomainObject.Predmet.ProtuStrankaListFormated>
    <izvorni_sadrzaj>
      <item>MRVIĆ d.o.o. za proizvodnju, trgovinu i usluge</item>
    </izvorni_sadrzaj>
    <derivirana_varijabla naziv="DomainObject.Predmet.ProtuStrankaListFormated_1">
      <item>MRVIĆ d.o.o. za proizvodnju, trgovinu i usluge</item>
    </derivirana_varijabla>
  </DomainObject.Predmet.ProtuStrankaListFormated>
  <DomainObject.Predmet.ProtuStrankaListFormatedOIB>
    <izvorni_sadrzaj>
      <item>MRVIĆ d.o.o. za proizvodnju, trgovinu i usluge, OIB 33404566970</item>
    </izvorni_sadrzaj>
    <derivirana_varijabla naziv="DomainObject.Predmet.ProtuStrankaListFormatedOIB_1">
      <item>MRVIĆ d.o.o. za proizvodnju, trgovinu i usluge, OIB 33404566970</item>
    </derivirana_varijabla>
  </DomainObject.Predmet.ProtuStrankaListFormatedOIB>
  <DomainObject.Predmet.ProtuStrankaListFormatedWithAdress>
    <izvorni_sadrzaj>
      <item>MRVIĆ d.o.o. za proizvodnju, trgovinu i usluge, Bana Josipa Jelačića 86, Budimci</item>
    </izvorni_sadrzaj>
    <derivirana_varijabla naziv="DomainObject.Predmet.ProtuStrankaListFormatedWithAdress_1">
      <item>MRVIĆ d.o.o. za proizvodnju, trgovinu i usluge, Bana Josipa Jelačića 86, Budimci</item>
    </derivirana_varijabla>
  </DomainObject.Predmet.ProtuStrankaListFormatedWithAdress>
  <DomainObject.Predmet.ProtuStrankaListFormatedWithAdressOIB>
    <izvorni_sadrzaj>
      <item>MRVIĆ d.o.o. za proizvodnju, trgovinu i usluge, OIB 33404566970, Bana Josipa Jelačića 86, Budimci</item>
    </izvorni_sadrzaj>
    <derivirana_varijabla naziv="DomainObject.Predmet.ProtuStrankaListFormatedWithAdressOIB_1">
      <item>MRVIĆ d.o.o. za proizvodnju, trgovinu i usluge, OIB 33404566970, Bana Josipa Jelačića 86, Budimci</item>
    </derivirana_varijabla>
  </DomainObject.Predmet.ProtuStrankaListFormatedWithAdressOIB>
  <DomainObject.Predmet.ProtuStrankaListNazivFormated>
    <izvorni_sadrzaj>
      <item>MRVIĆ d.o.o. za proizvodnju, trgovinu i usluge</item>
    </izvorni_sadrzaj>
    <derivirana_varijabla naziv="DomainObject.Predmet.ProtuStrankaListNazivFormated_1">
      <item>MRVIĆ d.o.o. za proizvodnju, trgovinu i usluge</item>
    </derivirana_varijabla>
  </DomainObject.Predmet.ProtuStrankaListNazivFormated>
  <DomainObject.Predmet.ProtuStrankaListNazivFormatedOIB>
    <izvorni_sadrzaj>
      <item>MRVIĆ d.o.o. za proizvodnju, trgovinu i usluge, OIB 33404566970</item>
    </izvorni_sadrzaj>
    <derivirana_varijabla naziv="DomainObject.Predmet.ProtuStrankaListNazivFormatedOIB_1">
      <item>MRVIĆ d.o.o. za proizvodnju, trgovinu i usluge, OIB 33404566970</item>
    </derivirana_varijabla>
  </DomainObject.Predmet.ProtuStrankaListNazivFormatedOIB>
  <DomainObject.Predmet.OstaliListFormated>
    <izvorni_sadrzaj>
      <item>Anđelko Mrvić</item>
      <item>Željko Rupčić</item>
      <item>ŽDO GUO OSIJEK</item>
      <item>Hypo Alpe-Adria-bank d.d. Zagreb</item>
      <item>PAPUK d.d. Našice</item>
      <item>KRNJAK d.o.o. Donji MIholjac</item>
      <item>BIOMIN d.o.o. Zagreb</item>
      <item>ŽITAR d.o.o. Donji Miholjac</item>
    </izvorni_sadrzaj>
    <derivirana_varijabla naziv="DomainObject.Predmet.OstaliListFormated_1">
      <item>Anđelko Mrvić</item>
      <item>Željko Rupčić</item>
      <item>ŽDO GUO OSIJEK</item>
      <item>Hypo Alpe-Adria-bank d.d. Zagreb</item>
      <item>PAPUK d.d. Našice</item>
      <item>KRNJAK d.o.o. Donji MIholjac</item>
      <item>BIOMIN d.o.o. Zagreb</item>
      <item>ŽITAR d.o.o. Donji Miholjac</item>
    </derivirana_varijabla>
  </DomainObject.Predmet.OstaliListFormated>
  <DomainObject.Predmet.OstaliListFormatedOIB>
    <izvorni_sadrzaj>
      <item>Anđelko Mrvić</item>
      <item>Željko Rupčić, OIB 31017026540</item>
      <item>ŽDO GUO OSIJEK</item>
      <item>Hypo Alpe-Adria-bank d.d. Zagreb, OIB 14036333877</item>
      <item>PAPUK d.d. Našice, OIB 95755909085</item>
      <item>KRNJAK d.o.o. Donji MIholjac, OIB 55779401358</item>
      <item>BIOMIN d.o.o. Zagreb</item>
      <item>ŽITAR d.o.o. Donji Miholjac</item>
    </izvorni_sadrzaj>
    <derivirana_varijabla naziv="DomainObject.Predmet.OstaliListFormatedOIB_1">
      <item>Anđelko Mrvić</item>
      <item>Željko Rupčić, OIB 31017026540</item>
      <item>ŽDO GUO OSIJEK</item>
      <item>Hypo Alpe-Adria-bank d.d. Zagreb, OIB 14036333877</item>
      <item>PAPUK d.d. Našice, OIB 95755909085</item>
      <item>KRNJAK d.o.o. Donji MIholjac, OIB 55779401358</item>
      <item>BIOMIN d.o.o. Zagreb</item>
      <item>ŽITAR d.o.o. Donji Miholjac</item>
    </derivirana_varijabla>
  </DomainObject.Predmet.OstaliListFormatedOIB>
  <DomainObject.Predmet.OstaliListFormatedWithAdress>
    <izvorni_sadrzaj>
      <item>Anđelko Mrvić, 31500 Našice</item>
      <item>Željko Rupčić, 31400 Đakovo</item>
      <item>ŽDO GUO OSIJEK, Osijek</item>
      <item>Hypo Alpe-Adria-bank d.d. Zagreb</item>
      <item>PAPUK d.d. Našice, Kolodvorska 1, 31500 Našice</item>
      <item>KRNJAK d.o.o. Donji MIholjac, Gorica 34, Donji Miholjac</item>
      <item>BIOMIN d.o.o. Zagreb</item>
      <item>ŽITAR d.o.o. Donji Miholjac</item>
    </izvorni_sadrzaj>
    <derivirana_varijabla naziv="DomainObject.Predmet.OstaliListFormatedWithAdress_1">
      <item>Anđelko Mrvić, 31500 Našice</item>
      <item>Željko Rupčić, 31400 Đakovo</item>
      <item>ŽDO GUO OSIJEK, Osijek</item>
      <item>Hypo Alpe-Adria-bank d.d. Zagreb</item>
      <item>PAPUK d.d. Našice, Kolodvorska 1, 31500 Našice</item>
      <item>KRNJAK d.o.o. Donji MIholjac, Gorica 34, Donji Miholjac</item>
      <item>BIOMIN d.o.o. Zagreb</item>
      <item>ŽITAR d.o.o. Donji Miholjac</item>
    </derivirana_varijabla>
  </DomainObject.Predmet.OstaliListFormatedWithAdress>
  <DomainObject.Predmet.OstaliListFormatedWithAdressOIB>
    <izvorni_sadrzaj>
      <item>Anđelko Mrvić, 31500 Našice</item>
      <item>Željko Rupčić, OIB 31017026540, 31400 Đakovo</item>
      <item>ŽDO GUO OSIJEK, Osijek</item>
      <item>Hypo Alpe-Adria-bank d.d. Zagreb, OIB 14036333877</item>
      <item>PAPUK d.d. Našice, OIB 95755909085, Kolodvorska 1, 31500 Našice</item>
      <item>KRNJAK d.o.o. Donji MIholjac, OIB 55779401358, Gorica 34, Donji Miholjac</item>
      <item>BIOMIN d.o.o. Zagreb</item>
      <item>ŽITAR d.o.o. Donji Miholjac</item>
    </izvorni_sadrzaj>
    <derivirana_varijabla naziv="DomainObject.Predmet.OstaliListFormatedWithAdressOIB_1">
      <item>Anđelko Mrvić, 31500 Našice</item>
      <item>Željko Rupčić, OIB 31017026540, 31400 Đakovo</item>
      <item>ŽDO GUO OSIJEK, Osijek</item>
      <item>Hypo Alpe-Adria-bank d.d. Zagreb, OIB 14036333877</item>
      <item>PAPUK d.d. Našice, OIB 95755909085, Kolodvorska 1, 31500 Našice</item>
      <item>KRNJAK d.o.o. Donji MIholjac, OIB 55779401358, Gorica 34, Donji Miholjac</item>
      <item>BIOMIN d.o.o. Zagreb</item>
      <item>ŽITAR d.o.o. Donji Miholjac</item>
    </derivirana_varijabla>
  </DomainObject.Predmet.OstaliListFormatedWithAdressOIB>
  <DomainObject.Predmet.OstaliListNazivFormated>
    <izvorni_sadrzaj>
      <item>Anđelko Mrvić</item>
      <item>Željko Rupčić</item>
      <item>ŽDO GUO OSIJEK</item>
      <item>Hypo Alpe-Adria-bank d.d. Zagreb</item>
      <item>PAPUK d.d. Našice</item>
      <item>KRNJAK d.o.o. Donji MIholjac</item>
      <item>BIOMIN d.o.o. Zagreb</item>
      <item>ŽITAR d.o.o. Donji Miholjac</item>
    </izvorni_sadrzaj>
    <derivirana_varijabla naziv="DomainObject.Predmet.OstaliListNazivFormated_1">
      <item>Anđelko Mrvić</item>
      <item>Željko Rupčić</item>
      <item>ŽDO GUO OSIJEK</item>
      <item>Hypo Alpe-Adria-bank d.d. Zagreb</item>
      <item>PAPUK d.d. Našice</item>
      <item>KRNJAK d.o.o. Donji MIholjac</item>
      <item>BIOMIN d.o.o. Zagreb</item>
      <item>ŽITAR d.o.o. Donji Miholjac</item>
    </derivirana_varijabla>
  </DomainObject.Predmet.OstaliListNazivFormated>
  <DomainObject.Predmet.OstaliListNazivFormatedOIB>
    <izvorni_sadrzaj>
      <item>Anđelko Mrvić</item>
      <item>Željko Rupčić, OIB 31017026540</item>
      <item>ŽDO GUO OSIJEK</item>
      <item>Hypo Alpe-Adria-bank d.d. Zagreb, OIB 14036333877</item>
      <item>PAPUK d.d. Našice, OIB 95755909085</item>
      <item>KRNJAK d.o.o. Donji MIholjac, OIB 55779401358</item>
      <item>BIOMIN d.o.o. Zagreb</item>
      <item>ŽITAR d.o.o. Donji Miholjac</item>
    </izvorni_sadrzaj>
    <derivirana_varijabla naziv="DomainObject.Predmet.OstaliListNazivFormatedOIB_1">
      <item>Anđelko Mrvić</item>
      <item>Željko Rupčić, OIB 31017026540</item>
      <item>ŽDO GUO OSIJEK</item>
      <item>Hypo Alpe-Adria-bank d.d. Zagreb, OIB 14036333877</item>
      <item>PAPUK d.d. Našice, OIB 95755909085</item>
      <item>KRNJAK d.o.o. Donji MIholjac, OIB 55779401358</item>
      <item>BIOMIN d.o.o. Zagreb</item>
      <item>ŽITAR d.o.o. Donji Miholjac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OSIJEK</izvorni_sadrzaj>
    <derivirana_varijabla naziv="DomainObject.Predmet.StrankaIDrugi_1">FINA OSIJEK</derivirana_varijabla>
  </DomainObject.Predmet.StrankaIDrugi>
  <DomainObject.Predmet.ProtustrankaIDrugi>
    <izvorni_sadrzaj>MRVIĆ d.o.o. za proizvodnju, trgovinu i usluge</izvorni_sadrzaj>
    <derivirana_varijabla naziv="DomainObject.Predmet.ProtustrankaIDrugi_1">MRVIĆ d.o.o. za proizvodnju, trgovinu i usluge</derivirana_varijabla>
  </DomainObject.Predmet.ProtustrankaIDrugi>
  <DomainObject.Predmet.StrankaIDrugiAdressOIB>
    <izvorni_sadrzaj>FINA OSIJEK, OIB 85821130368, L. Jagera 1-3, 31 000 Osijek</izvorni_sadrzaj>
    <derivirana_varijabla naziv="DomainObject.Predmet.StrankaIDrugiAdressOIB_1">FINA OSIJEK, OIB 85821130368, L. Jagera 1-3, 31 000 Osijek</derivirana_varijabla>
  </DomainObject.Predmet.StrankaIDrugiAdressOIB>
  <DomainObject.Predmet.ProtustrankaIDrugiAdressOIB>
    <izvorni_sadrzaj>MRVIĆ d.o.o. za proizvodnju, trgovinu i usluge, OIB 33404566970, Bana Josipa Jelačića 86, Budimci</izvorni_sadrzaj>
    <derivirana_varijabla naziv="DomainObject.Predmet.ProtustrankaIDrugiAdressOIB_1">MRVIĆ d.o.o. za proizvodnju, trgovinu i usluge, OIB 33404566970, Bana Josipa Jelačića 86, Budimci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srpnja 2014.</izvorni_sadrzaj>
    <derivirana_varijabla naziv="DomainObject.Predmet.OdlukaRjesenje.DatumDonosenjaOdluke_1">2. srpnja 2014.</derivirana_varijabla>
  </DomainObject.Predmet.OdlukaRjesenje.DatumDonosenjaOdluke>
  <DomainObject.Predmet.OdlukaRjesenje.DatumPravomocnosti>
    <izvorni_sadrzaj>2. kolovoza 2014.</izvorni_sadrzaj>
    <derivirana_varijabla naziv="DomainObject.Predmet.OdlukaRjesenje.DatumPravomocnosti_1">2. kolovoza 2014.</derivirana_varijabla>
  </DomainObject.Predmet.OdlukaRjesenje.DatumPravomocnosti>
  <DomainObject.Predmet.OdlukaRjesenje.Oznaka>
    <izvorni_sadrzaj>St-297/2013-94</izvorni_sadrzaj>
    <derivirana_varijabla naziv="DomainObject.Predmet.OdlukaRjesenje.Oznaka_1">St-297/2013-94</derivirana_varijabla>
  </DomainObject.Predmet.OdlukaRjesenje.Oznaka>
  <DomainObject.Predmet.SudioniciListNaziv>
    <izvorni_sadrzaj>
      <item>FINA OSIJEK</item>
      <item>MRVIĆ d.o.o. za proizvodnju, trgovinu i usluge</item>
      <item>Anđelko Mrvić</item>
      <item>Željko Rupčić</item>
      <item>ŽDO GUO OSIJEK</item>
      <item>Hypo Alpe-Adria-bank d.d. Zagreb</item>
      <item>PAPUK d.d. Našice</item>
      <item>KRNJAK d.o.o. Donji MIholjac</item>
      <item>BIOMIN d.o.o. Zagreb</item>
      <item>ŽITAR d.o.o. Donji Miholjac</item>
    </izvorni_sadrzaj>
    <derivirana_varijabla naziv="DomainObject.Predmet.SudioniciListNaziv_1">
      <item>FINA OSIJEK</item>
      <item>MRVIĆ d.o.o. za proizvodnju, trgovinu i usluge</item>
      <item>Anđelko Mrvić</item>
      <item>Željko Rupčić</item>
      <item>ŽDO GUO OSIJEK</item>
      <item>Hypo Alpe-Adria-bank d.d. Zagreb</item>
      <item>PAPUK d.d. Našice</item>
      <item>KRNJAK d.o.o. Donji MIholjac</item>
      <item>BIOMIN d.o.o. Zagreb</item>
      <item>ŽITAR d.o.o. Donji Miholjac</item>
    </derivirana_varijabla>
  </DomainObject.Predmet.SudioniciListNaziv>
  <DomainObject.Predmet.SudioniciListAdressOIB>
    <izvorni_sadrzaj>
      <item>FINA OSIJEK, OIB 85821130368, L. Jagera 1-3,31 000 Osijek</item>
      <item>MRVIĆ d.o.o. za proizvodnju, trgovinu i usluge, OIB 33404566970, Bana Josipa Jelačića 86,Budimci</item>
      <item>Anđelko Mrvić, 31500 Našice</item>
      <item>Željko Rupčić, OIB 31017026540, 31400 Đakovo</item>
      <item>ŽDO GUO OSIJEK, Osijek</item>
      <item>Hypo Alpe-Adria-bank d.d. Zagreb, OIB 14036333877</item>
      <item>PAPUK d.d. Našice, OIB 95755909085, Kolodvorska 1,31500 Našice</item>
      <item>KRNJAK d.o.o. Donji MIholjac, OIB 55779401358, Gorica 34,Donji Miholjac</item>
      <item>BIOMIN d.o.o. Zagreb</item>
      <item>ŽITAR d.o.o. Donji Miholjac</item>
    </izvorni_sadrzaj>
    <derivirana_varijabla naziv="DomainObject.Predmet.SudioniciListAdressOIB_1">
      <item>FINA OSIJEK, OIB 85821130368, L. Jagera 1-3,31 000 Osijek</item>
      <item>MRVIĆ d.o.o. za proizvodnju, trgovinu i usluge, OIB 33404566970, Bana Josipa Jelačića 86,Budimci</item>
      <item>Anđelko Mrvić, 31500 Našice</item>
      <item>Željko Rupčić, OIB 31017026540, 31400 Đakovo</item>
      <item>ŽDO GUO OSIJEK, Osijek</item>
      <item>Hypo Alpe-Adria-bank d.d. Zagreb, OIB 14036333877</item>
      <item>PAPUK d.d. Našice, OIB 95755909085, Kolodvorska 1,31500 Našice</item>
      <item>KRNJAK d.o.o. Donji MIholjac, OIB 55779401358, Gorica 34,Donji Miholjac</item>
      <item>BIOMIN d.o.o. Zagreb</item>
      <item>ŽITAR d.o.o.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33404566970</item>
      <item>, OIB null</item>
      <item>, OIB 31017026540</item>
      <item>, OIB null</item>
      <item>, OIB 14036333877</item>
      <item>, OIB 95755909085</item>
      <item>, OIB 55779401358</item>
      <item>, OIB null</item>
      <item>, OIB null</item>
    </izvorni_sadrzaj>
    <derivirana_varijabla naziv="DomainObject.Predmet.SudioniciListNazivOIB_1">
      <item>, OIB 85821130368</item>
      <item>, OIB 33404566970</item>
      <item>, OIB null</item>
      <item>, OIB 31017026540</item>
      <item>, OIB null</item>
      <item>, OIB 14036333877</item>
      <item>, OIB 95755909085</item>
      <item>, OIB 55779401358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78B39A-8A28-498A-AE51-C3C10793E7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332</properties:Words>
  <properties:Characters>1787</properties:Characters>
  <properties:Lines>68</properties:Lines>
  <properties:Paragraphs>22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2017-05-19T07:47:00Z</dcterms:created>
  <dc:creator>banka</dc:creator>
  <cp:lastModifiedBy>Elizabeta Đeke</cp:lastModifiedBy>
  <cp:lastPrinted>2017-11-02T07:34:00Z</cp:lastPrinted>
  <dcterms:modified xmlns:xsi="http://www.w3.org/2001/XMLSchema-instance" xsi:type="dcterms:W3CDTF">2018-09-27T11:55:00Z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zaključenje st. masa.docx)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