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b2c3c" w14:paraId="deb2c3c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</w:t>
      </w:r>
      <w:r w:rsidR="00CF6168">
        <w:rPr>
          <w:lang w:val="hr-HR"/>
        </w:rPr>
        <w:tab/>
      </w:r>
      <w:r w:rsidRPr="000664E3">
        <w:rPr>
          <w:lang w:val="hr-HR"/>
        </w:rPr>
        <w:t xml:space="preserve">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CF6168">
        <w:rPr>
          <w:lang w:val="hr-HR"/>
        </w:rPr>
        <w:t>41</w:t>
      </w:r>
      <w:r w:rsidR="004006EF">
        <w:rPr>
          <w:lang w:val="hr-HR"/>
        </w:rPr>
        <w:t>7</w:t>
      </w:r>
      <w:r w:rsidR="0097587E">
        <w:rPr>
          <w:lang w:val="hr-HR"/>
        </w:rPr>
        <w:t>/2015-2.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4006EF">
        <w:rPr>
          <w:lang w:val="hr-HR"/>
        </w:rPr>
        <w:t>GEOSLATINA d.o.o. za proizvodnju električne i toplinske energije, te proizvodnju i trgovinu geotermalnih voda, Slatina, Vladimira Nazora 35</w:t>
      </w:r>
      <w:r w:rsidR="005609E1">
        <w:rPr>
          <w:lang w:val="hr-HR"/>
        </w:rPr>
        <w:t>,</w:t>
      </w:r>
      <w:r w:rsidR="00B97F89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 xml:space="preserve">S: </w:t>
      </w:r>
      <w:r w:rsidR="004006EF">
        <w:rPr>
          <w:lang w:val="hr-HR"/>
        </w:rPr>
        <w:t>01007900</w:t>
      </w:r>
      <w:r w:rsidR="00FB7F79">
        <w:rPr>
          <w:lang w:val="hr-HR"/>
        </w:rPr>
        <w:t>,</w:t>
      </w:r>
      <w:r>
        <w:rPr>
          <w:lang w:val="hr-HR"/>
        </w:rPr>
        <w:t xml:space="preserve"> OIB: </w:t>
      </w:r>
      <w:r w:rsidR="004006EF">
        <w:rPr>
          <w:lang w:val="hr-HR"/>
        </w:rPr>
        <w:t>51383064498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CF6168">
        <w:rPr>
          <w:lang w:val="hr-HR"/>
        </w:rPr>
        <w:t>41</w:t>
      </w:r>
      <w:r w:rsidR="004006EF">
        <w:rPr>
          <w:lang w:val="hr-HR"/>
        </w:rPr>
        <w:t>7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4629E7">
        <w:rPr>
          <w:lang w:val="hr-HR"/>
        </w:rPr>
        <w:t>1. rujna</w:t>
      </w:r>
      <w:r w:rsidRPr="000664E3">
        <w:rPr>
          <w:lang w:val="hr-HR"/>
        </w:rPr>
        <w:t xml:space="preserve">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4006EF">
        <w:rPr>
          <w:lang w:val="hr-HR"/>
        </w:rPr>
        <w:t>119.123,79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4006EF">
        <w:rPr>
          <w:lang w:val="hr-HR"/>
        </w:rPr>
        <w:t>Marinko Mikulić, iz Zagreba, Lukšić Gornji 7</w:t>
      </w:r>
      <w:r w:rsidR="00605F99">
        <w:rPr>
          <w:lang w:val="hr-HR"/>
        </w:rPr>
        <w:t>,</w:t>
      </w:r>
      <w:r w:rsidR="00FA3C36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4006EF">
        <w:rPr>
          <w:lang w:val="hr-HR"/>
        </w:rPr>
        <w:t>57215562399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CF6168">
        <w:rPr>
          <w:lang w:val="hr-HR"/>
        </w:rPr>
        <w:t>3. prosinca</w:t>
      </w:r>
      <w:r w:rsidRPr="000664E3">
        <w:rPr>
          <w:lang w:val="hr-HR"/>
        </w:rPr>
        <w:t xml:space="preserve"> 2015.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r>
        <w:rPr>
          <w:lang w:val="hr-HR"/>
        </w:rPr>
        <w:t>Rj.</w:t>
      </w:r>
    </w:p>
    <w:p w:rsidRDefault="00F12ADC" w:rsidP="00D81A66" w:rsidR="00A73B9E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</w:t>
      </w:r>
    </w:p>
    <w:p w:rsidRDefault="00F12ADC" w:rsidP="00A73B9E" w:rsidR="00A73B9E">
      <w:pPr>
        <w:rPr>
          <w:lang w:val="hr-HR"/>
        </w:rPr>
      </w:pP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D81A66" w:rsidP="00A73B9E" w:rsidR="00D81A66">
      <w:pPr>
        <w:rPr>
          <w:lang w:val="hr-HR"/>
        </w:rPr>
      </w:pPr>
      <w:r>
        <w:rPr>
          <w:lang w:val="hr-HR"/>
        </w:rPr>
        <w:t xml:space="preserve">zakonskom zastupniku dužnika putem e-Oglasne ploče 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8259B1" w:rsidR="000E2229" w:rsidRPr="004525DA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CF6168">
        <w:rPr>
          <w:lang w:val="hr-HR"/>
        </w:rPr>
        <w:t>03</w:t>
      </w:r>
      <w:r w:rsidR="00FB7F79">
        <w:rPr>
          <w:lang w:val="hr-HR"/>
        </w:rPr>
        <w:t>.</w:t>
      </w:r>
      <w:r w:rsidR="004525DA">
        <w:rPr>
          <w:lang w:val="hr-HR"/>
        </w:rPr>
        <w:t>1</w:t>
      </w:r>
      <w:r w:rsidR="00CF6168">
        <w:rPr>
          <w:lang w:val="hr-HR"/>
        </w:rPr>
        <w:t>2</w:t>
      </w:r>
      <w:r w:rsidR="004525DA">
        <w:rPr>
          <w:lang w:val="hr-HR"/>
        </w:rPr>
        <w:t>.2015.</w:t>
      </w:r>
    </w:p>
    <w:sectPr w:rsidR="000E2229" w:rsidRPr="004525DA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0D33" w:rsidR="00170D33">
      <w:r>
        <w:separator/>
      </w:r>
    </w:p>
  </w:endnote>
  <w:endnote w:id="0" w:type="continuationSeparator">
    <w:p w:rsidRDefault="00170D33" w:rsidR="00170D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0D33" w:rsidR="00170D33">
      <w:r>
        <w:separator/>
      </w:r>
    </w:p>
  </w:footnote>
  <w:footnote w:id="0" w:type="continuationSeparator">
    <w:p w:rsidRDefault="00170D33" w:rsidR="00170D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09E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20AD1"/>
    <w:rsid w:val="00071E80"/>
    <w:rsid w:val="00080DAD"/>
    <w:rsid w:val="000B6A05"/>
    <w:rsid w:val="000E2229"/>
    <w:rsid w:val="000E2494"/>
    <w:rsid w:val="00170D33"/>
    <w:rsid w:val="00184DF0"/>
    <w:rsid w:val="001B397D"/>
    <w:rsid w:val="00230CD2"/>
    <w:rsid w:val="0032457F"/>
    <w:rsid w:val="003E56D2"/>
    <w:rsid w:val="004006EF"/>
    <w:rsid w:val="004525DA"/>
    <w:rsid w:val="004629E7"/>
    <w:rsid w:val="004B7E8E"/>
    <w:rsid w:val="0052619D"/>
    <w:rsid w:val="005609E1"/>
    <w:rsid w:val="005A21BE"/>
    <w:rsid w:val="005D3406"/>
    <w:rsid w:val="00605F99"/>
    <w:rsid w:val="006107FD"/>
    <w:rsid w:val="00617995"/>
    <w:rsid w:val="00674F9D"/>
    <w:rsid w:val="006767EE"/>
    <w:rsid w:val="006B32F7"/>
    <w:rsid w:val="007E27E0"/>
    <w:rsid w:val="008259B1"/>
    <w:rsid w:val="00831DA7"/>
    <w:rsid w:val="008A217A"/>
    <w:rsid w:val="008E00AB"/>
    <w:rsid w:val="008E3DB0"/>
    <w:rsid w:val="00943BD9"/>
    <w:rsid w:val="0097587E"/>
    <w:rsid w:val="00985844"/>
    <w:rsid w:val="009E6C69"/>
    <w:rsid w:val="009F1B25"/>
    <w:rsid w:val="00A475FF"/>
    <w:rsid w:val="00A73B9E"/>
    <w:rsid w:val="00AB4255"/>
    <w:rsid w:val="00B24E12"/>
    <w:rsid w:val="00B53C1D"/>
    <w:rsid w:val="00B7583B"/>
    <w:rsid w:val="00B97F89"/>
    <w:rsid w:val="00BE2EE0"/>
    <w:rsid w:val="00C10334"/>
    <w:rsid w:val="00C435AB"/>
    <w:rsid w:val="00CA6057"/>
    <w:rsid w:val="00CD08D1"/>
    <w:rsid w:val="00CD6B0C"/>
    <w:rsid w:val="00CF6168"/>
    <w:rsid w:val="00D46E25"/>
    <w:rsid w:val="00D81A66"/>
    <w:rsid w:val="00DC7979"/>
    <w:rsid w:val="00E97333"/>
    <w:rsid w:val="00EB4B7A"/>
    <w:rsid w:val="00EC2C0D"/>
    <w:rsid w:val="00F12ADC"/>
    <w:rsid w:val="00F178C7"/>
    <w:rsid w:val="00F7033E"/>
    <w:rsid w:val="00FA3C36"/>
    <w:rsid w:val="00FB7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CF61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F6168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B4B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4B7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4B7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4B7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4B7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CF61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F6168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B4B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4B7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4B7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4B7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4B7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prosinca 2015.</izvorni_sadrzaj>
    <derivirana_varijabla naziv="DomainObject.DatumDonosenjaOdluke_1">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417</izvorni_sadrzaj>
    <derivirana_varijabla naziv="DomainObject.Predmet.Broj_1">417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St-417/2015</izvorni_sadrzaj>
    <derivirana_varijabla naziv="DomainObject.Predmet.OznakaBroj_1">St-417/2015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GEOSLATINA d.o.o. za proizvodnju električne i toplinske energije, te proizvodnju i trgovinu geotermalnih voda, Slatina zastupanog po punomoćniku Marinko Mikulić</izvorni_sadrzaj>
    <derivirana_varijabla naziv="DomainObject.Predmet.ProtustrankaFormated_1">  GEOSLATINA d.o.o. za proizvodnju električne i toplinske energije, te proizvodnju i trgovinu geotermalnih voda, Slatina zastupanog po punomoćniku Marinko Mikulić</derivirana_varijabla>
  </DomainObject.Predmet.ProtustrankaFormated>
  <DomainObject.Predmet.ProtustrankaFormatedOIB>
    <izvorni_sadrzaj>  GEOSLATINA d.o.o. za proizvodnju električne i toplinske energije, te proizvodnju i trgovinu geotermalnih voda, Slatina, OIB 51383064498 zastupanog po punomoćniku Marinko Mikulić</izvorni_sadrzaj>
    <derivirana_varijabla naziv="DomainObject.Predmet.ProtustrankaFormatedOIB_1">  GEOSLATINA d.o.o. za proizvodnju električne i toplinske energije, te proizvodnju i trgovinu geotermalnih voda, Slatina, OIB 51383064498 zastupanog po punomoćniku Marinko Mikulić</derivirana_varijabla>
  </DomainObject.Predmet.ProtustrankaFormatedOIB>
  <DomainObject.Predmet.ProtustrankaFormatedWithAdress>
    <izvorni_sadrzaj> GEOSLATINA d.o.o. za proizvodnju električne i toplinske energije, te proizvodnju i trgovinu geotermalnih voda, Slatina, Vladimira Nazora 35, 33520 Slatina zastupanog po punomoćniku Marinko Mikulić</izvorni_sadrzaj>
    <derivirana_varijabla naziv="DomainObject.Predmet.ProtustrankaFormatedWithAdress_1"> GEOSLATINA d.o.o. za proizvodnju električne i toplinske energije, te proizvodnju i trgovinu geotermalnih voda, Slatina, Vladimira Nazora 35, 33520 Slatina zastupanog po punomoćniku Marinko Mikulić</derivirana_varijabla>
  </DomainObject.Predmet.ProtustrankaFormatedWithAdress>
  <DomainObject.Predmet.ProtustrankaFormatedWithAdressOIB>
    <izvorni_sadrzaj> GEOSLATINA d.o.o. za proizvodnju električne i toplinske energije, te proizvodnju i trgovinu geotermalnih voda, Slatina, OIB 51383064498, Vladimira Nazora 35, 33520 Slatina zastupanog po punomoćniku Marinko Mikulić</izvorni_sadrzaj>
    <derivirana_varijabla naziv="DomainObject.Predmet.ProtustrankaFormatedWithAdressOIB_1"> GEOSLATINA d.o.o. za proizvodnju električne i toplinske energije, te proizvodnju i trgovinu geotermalnih voda, Slatina, OIB 51383064498, Vladimira Nazora 35, 33520 Slatina zastupanog po punomoćniku Marinko Mikulić</derivirana_varijabla>
  </DomainObject.Predmet.ProtustrankaFormatedWithAdressOIB>
  <DomainObject.Predmet.ProtustrankaWithAdress>
    <izvorni_sadrzaj>GEOSLATINA d.o.o. za proizvodnju električne i toplinske energije, te proizvodnju i trgovinu geotermalnih voda, Slatina Vladimira Nazora 35, 33520 Slatina</izvorni_sadrzaj>
    <derivirana_varijabla naziv="DomainObject.Predmet.ProtustrankaWithAdress_1">GEOSLATINA d.o.o. za proizvodnju električne i toplinske energije, te proizvodnju i trgovinu geotermalnih voda, Slatina Vladimira Nazora 35, 33520 Slatina</derivirana_varijabla>
  </DomainObject.Predmet.ProtustrankaWithAdress>
  <DomainObject.Predmet.ProtustrankaWithAdressOIB>
    <izvorni_sadrzaj>GEOSLATINA d.o.o. za proizvodnju električne i toplinske energije, te proizvodnju i trgovinu geotermalnih voda, Slatina, OIB 51383064498, Vladimira Nazora 35, 33520 Slatina</izvorni_sadrzaj>
    <derivirana_varijabla naziv="DomainObject.Predmet.ProtustrankaWithAdressOIB_1">GEOSLATINA d.o.o. za proizvodnju električne i toplinske energije, te proizvodnju i trgovinu geotermalnih voda, Slatina, OIB 51383064498, Vladimira Nazora 35, 33520 Slatina</derivirana_varijabla>
  </DomainObject.Predmet.ProtustrankaWithAdressOIB>
  <DomainObject.Predmet.ProtustrankaNazivFormated>
    <izvorni_sadrzaj>GEOSLATINA d.o.o. za proizvodnju električne i toplinske energije, te proizvodnju i trgovinu geotermalnih voda, Slatina</izvorni_sadrzaj>
    <derivirana_varijabla naziv="DomainObject.Predmet.ProtustrankaNazivFormated_1">GEOSLATINA d.o.o. za proizvodnju električne i toplinske energije, te proizvodnju i trgovinu geotermalnih voda, Slatina</derivirana_varijabla>
  </DomainObject.Predmet.ProtustrankaNazivFormated>
  <DomainObject.Predmet.ProtustrankaNazivFormatedOIB>
    <izvorni_sadrzaj>GEOSLATINA d.o.o. za proizvodnju električne i toplinske energije, te proizvodnju i trgovinu geotermalnih voda, Slatina, OIB 51383064498</izvorni_sadrzaj>
    <derivirana_varijabla naziv="DomainObject.Predmet.ProtustrankaNazivFormatedOIB_1">GEOSLATINA d.o.o. za proizvodnju električne i toplinske energije, te proizvodnju i trgovinu geotermalnih voda, Slatina, OIB 51383064498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GEOSLATINA d.o.o. za proizvodnju električne i toplinske energije, te proizvodnju i trgovinu geotermalnih voda, Slatina zastupanog po punomoćniku Marinko Mikulić</item>
    </izvorni_sadrzaj>
    <derivirana_varijabla naziv="DomainObject.Predmet.ProtuStrankaListFormated_1">
      <item>GEOSLATINA d.o.o. za proizvodnju električne i toplinske energije, te proizvodnju i trgovinu geotermalnih voda, Slatina zastupanog po punomoćniku Marinko Mikulić</item>
    </derivirana_varijabla>
  </DomainObject.Predmet.ProtuStrankaListFormated>
  <DomainObject.Predmet.ProtuStrankaListFormatedOIB>
    <izvorni_sadrzaj>
      <item>GEOSLATINA d.o.o. za proizvodnju električne i toplinske energije, te proizvodnju i trgovinu geotermalnih voda, Slatina, OIB 51383064498 zastupanog po punomoćniku Marinko Mikulić</item>
    </izvorni_sadrzaj>
    <derivirana_varijabla naziv="DomainObject.Predmet.ProtuStrankaListFormatedOIB_1">
      <item>GEOSLATINA d.o.o. za proizvodnju električne i toplinske energije, te proizvodnju i trgovinu geotermalnih voda, Slatina, OIB 51383064498 zastupanog po punomoćniku Marinko Mikulić</item>
    </derivirana_varijabla>
  </DomainObject.Predmet.ProtuStrankaListFormatedOIB>
  <DomainObject.Predmet.ProtuStrankaListFormatedWithAdress>
    <izvorni_sadrzaj>
      <item>GEOSLATINA d.o.o. za proizvodnju električne i toplinske energije, te proizvodnju i trgovinu geotermalnih voda, Slatina, Vladimira Nazora 35, 33520 Slatina zastupanog po punomoćniku Marinko Mikulić</item>
    </izvorni_sadrzaj>
    <derivirana_varijabla naziv="DomainObject.Predmet.ProtuStrankaListFormatedWithAdress_1">
      <item>GEOSLATINA d.o.o. za proizvodnju električne i toplinske energije, te proizvodnju i trgovinu geotermalnih voda, Slatina, Vladimira Nazora 35, 33520 Slatina zastupanog po punomoćniku Marinko Mikulić</item>
    </derivirana_varijabla>
  </DomainObject.Predmet.ProtuStrankaListFormatedWithAdress>
  <DomainObject.Predmet.ProtuStrankaListFormatedWithAdressOIB>
    <izvorni_sadrzaj>
      <item>GEOSLATINA d.o.o. za proizvodnju električne i toplinske energije, te proizvodnju i trgovinu geotermalnih voda, Slatina, OIB 51383064498, Vladimira Nazora 35, 33520 Slatina zastupanog po punomoćniku Marinko Mikulić</item>
    </izvorni_sadrzaj>
    <derivirana_varijabla naziv="DomainObject.Predmet.ProtuStrankaListFormatedWithAdressOIB_1">
      <item>GEOSLATINA d.o.o. za proizvodnju električne i toplinske energije, te proizvodnju i trgovinu geotermalnih voda, Slatina, OIB 51383064498, Vladimira Nazora 35, 33520 Slatina zastupanog po punomoćniku Marinko Mikulić</item>
    </derivirana_varijabla>
  </DomainObject.Predmet.ProtuStrankaListFormatedWithAdressOIB>
  <DomainObject.Predmet.ProtuStrankaListNazivFormated>
    <izvorni_sadrzaj>
      <item>GEOSLATINA d.o.o. za proizvodnju električne i toplinske energije, te proizvodnju i trgovinu geotermalnih voda, Slatina</item>
    </izvorni_sadrzaj>
    <derivirana_varijabla naziv="DomainObject.Predmet.ProtuStrankaListNazivFormated_1">
      <item>GEOSLATINA d.o.o. za proizvodnju električne i toplinske energije, te proizvodnju i trgovinu geotermalnih voda, Slatina</item>
    </derivirana_varijabla>
  </DomainObject.Predmet.ProtuStrankaListNazivFormated>
  <DomainObject.Predmet.ProtuStrankaListNazivFormatedOIB>
    <izvorni_sadrzaj>
      <item>GEOSLATINA d.o.o. za proizvodnju električne i toplinske energije, te proizvodnju i trgovinu geotermalnih voda, Slatina, OIB 51383064498</item>
    </izvorni_sadrzaj>
    <derivirana_varijabla naziv="DomainObject.Predmet.ProtuStrankaListNazivFormatedOIB_1">
      <item>GEOSLATINA d.o.o. za proizvodnju električne i toplinske energije, te proizvodnju i trgovinu geotermalnih voda, Slatina, OIB 51383064498</item>
    </derivirana_varijabla>
  </DomainObject.Predmet.ProtuStrankaListNazivFormatedOIB>
  <DomainObject.Predmet.OstaliListFormated>
    <izvorni_sadrzaj>
      <item>Marinko Mikulić punomoćnik sudionika u postupku GEOSLATINA d.o.o. za proizvodnju električne i toplinske energije, te proizvodnju i trgovinu geotermalnih voda, Slatina</item>
    </izvorni_sadrzaj>
    <derivirana_varijabla naziv="DomainObject.Predmet.OstaliListFormated_1">
      <item>Marinko Mikulić punomoćnik sudionika u postupku GEOSLATINA d.o.o. za proizvodnju električne i toplinske energije, te proizvodnju i trgovinu geotermalnih voda, Slatina</item>
    </derivirana_varijabla>
  </DomainObject.Predmet.OstaliListFormated>
  <DomainObject.Predmet.OstaliListFormatedOIB>
    <izvorni_sadrzaj>
      <item>Marinko Mikulić, OIB 57215562399 punomoćnik sudionika u postupku GEOSLATINA d.o.o. za proizvodnju električne i toplinske energije, te proizvodnju i trgovinu geotermalnih voda, Slatina</item>
    </izvorni_sadrzaj>
    <derivirana_varijabla naziv="DomainObject.Predmet.OstaliListFormatedOIB_1">
      <item>Marinko Mikulić, OIB 57215562399 punomoćnik sudionika u postupku GEOSLATINA d.o.o. za proizvodnju električne i toplinske energije, te proizvodnju i trgovinu geotermalnih voda, Slatina</item>
    </derivirana_varijabla>
  </DomainObject.Predmet.OstaliListFormatedOIB>
  <DomainObject.Predmet.OstaliListFormatedWithAdress>
    <izvorni_sadrzaj>
      <item>Marinko Mikulić, Lukšić Gornji 7, 10000 Zagreb punomoćnik sudionika u postupku GEOSLATINA d.o.o. za proizvodnju električne i toplinske energije, te proizvodnju i trgovinu geotermalnih voda, Slatina</item>
    </izvorni_sadrzaj>
    <derivirana_varijabla naziv="DomainObject.Predmet.OstaliListFormatedWithAdress_1">
      <item>Marinko Mikulić, Lukšić Gornji 7, 10000 Zagreb punomoćnik sudionika u postupku GEOSLATINA d.o.o. za proizvodnju električne i toplinske energije, te proizvodnju i trgovinu geotermalnih voda, Slatina</item>
    </derivirana_varijabla>
  </DomainObject.Predmet.OstaliListFormatedWithAdress>
  <DomainObject.Predmet.OstaliListFormatedWithAdressOIB>
    <izvorni_sadrzaj>
      <item>Marinko Mikulić, OIB 57215562399, Lukšić Gornji 7, 10000 Zagreb punomoćnik sudionika u postupku GEOSLATINA d.o.o. za proizvodnju električne i toplinske energije, te proizvodnju i trgovinu geotermalnih voda, Slatina</item>
    </izvorni_sadrzaj>
    <derivirana_varijabla naziv="DomainObject.Predmet.OstaliListFormatedWithAdressOIB_1">
      <item>Marinko Mikulić, OIB 57215562399, Lukšić Gornji 7, 10000 Zagreb punomoćnik sudionika u postupku GEOSLATINA d.o.o. za proizvodnju električne i toplinske energije, te proizvodnju i trgovinu geotermalnih voda, Slatina</item>
    </derivirana_varijabla>
  </DomainObject.Predmet.OstaliListFormatedWithAdressOIB>
  <DomainObject.Predmet.OstaliListNazivFormated>
    <izvorni_sadrzaj>
      <item>Marinko Mikulić</item>
    </izvorni_sadrzaj>
    <derivirana_varijabla naziv="DomainObject.Predmet.OstaliListNazivFormated_1">
      <item>Marinko Mikulić</item>
    </derivirana_varijabla>
  </DomainObject.Predmet.OstaliListNazivFormated>
  <DomainObject.Predmet.OstaliListNazivFormatedOIB>
    <izvorni_sadrzaj>
      <item>Marinko Mikulić, OIB 57215562399</item>
    </izvorni_sadrzaj>
    <derivirana_varijabla naziv="DomainObject.Predmet.OstaliListNazivFormatedOIB_1">
      <item>Marinko Mikulić, OIB 57215562399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2015.</izvorni_sadrzaj>
    <derivirana_varijabla naziv="DomainObject.Datum_1">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GEOSLATINA d.o.o. za proizvodnju električne i toplinske energije, te proizvodnju i trgovinu geotermalnih voda, Slatina</izvorni_sadrzaj>
    <derivirana_varijabla naziv="DomainObject.Predmet.ProtustrankaIDrugi_1">GEOSLATINA d.o.o. za proizvodnju električne i toplinske energije, te proizvodnju i trgovinu geotermalnih voda, Slatina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GEOSLATINA d.o.o. za proizvodnju električne i toplinske energije, te proizvodnju i trgovinu geotermalnih voda, Slatina, OIB 51383064498, Vladimira Nazora 35, 33520 Slatina</izvorni_sadrzaj>
    <derivirana_varijabla naziv="DomainObject.Predmet.ProtustrankaIDrugiAdressOIB_1">GEOSLATINA d.o.o. za proizvodnju električne i toplinske energije, te proizvodnju i trgovinu geotermalnih voda, Slatina, OIB 51383064498, Vladimira Nazora 35,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GEOSLATINA d.o.o. za proizvodnju električne i toplinske energije, te proizvodnju i trgovinu geotermalnih voda, Slatina</item>
      <item>Marinko Mikulić</item>
    </izvorni_sadrzaj>
    <derivirana_varijabla naziv="DomainObject.Predmet.SudioniciListNaziv_1">
      <item>FINA, RC ZAGREB, Podružnica Bjelovar</item>
      <item>GEOSLATINA d.o.o. za proizvodnju električne i toplinske energije, te proizvodnju i trgovinu geotermalnih voda, Slatina</item>
      <item>Marinko Mikulić</item>
    </derivirana_varijabla>
  </DomainObject.Predmet.SudioniciListNaziv>
  <DomainObject.Predmet.SudioniciListAdressOIB>
    <izvorni_sadrzaj>
      <item>FINA, RC ZAGREB, Podružnica Bjelovar, OIB 85821130368, F. Supila 4,43000 Bjelovar</item>
      <item>GEOSLATINA d.o.o. za proizvodnju električne i toplinske energije, te proizvodnju i trgovinu geotermalnih voda, Slatina, OIB 51383064498, Vladimira Nazora 35,33520 Slatina</item>
      <item>Marinko Mikulić, OIB 57215562399, Lukšić Gornji 7,10000 Zagreb</item>
    </izvorni_sadrzaj>
    <derivirana_varijabla naziv="DomainObject.Predmet.SudioniciListAdressOIB_1">
      <item>FINA, RC ZAGREB, Podružnica Bjelovar, OIB 85821130368, F. Supila 4,43000 Bjelovar</item>
      <item>GEOSLATINA d.o.o. za proizvodnju električne i toplinske energije, te proizvodnju i trgovinu geotermalnih voda, Slatina, OIB 51383064498, Vladimira Nazora 35,33520 Slatina</item>
      <item>Marinko Mikulić, OIB 57215562399, Lukšić Gornji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51383064498</item>
      <item>, OIB 57215562399</item>
    </izvorni_sadrzaj>
    <derivirana_varijabla naziv="DomainObject.Predmet.SudioniciListNazivOIB_1">
      <item>, OIB 85821130368</item>
      <item>, OIB 51383064498</item>
      <item>, OIB 57215562399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58DC4D-AED7-48AF-8266-8563559140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315</properties:Words>
  <properties:Characters>1781</properties:Characters>
  <properties:Lines>49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2405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2015-12-03T11:09:00Z</dcterms:created>
  <dc:creator>ssabljic</dc:creator>
  <cp:lastModifiedBy>Miroslav Lovreković</cp:lastModifiedBy>
  <cp:lastPrinted>2015-12-03T11:08:00Z</cp:lastPrinted>
  <dcterms:modified xmlns:xsi="http://www.w3.org/2001/XMLSchema-instance" xsi:type="dcterms:W3CDTF">2015-12-03T11:10:00Z</dcterms:modified>
  <cp:revision>3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