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d980" w14:paraId="af7d980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BC7FA7">
        <w:rPr>
          <w:szCs w:val="24"/>
        </w:rPr>
        <w:t>5</w:t>
      </w:r>
      <w:r w:rsidR="00BA41CD">
        <w:rPr>
          <w:szCs w:val="24"/>
        </w:rPr>
        <w:t>36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76506C">
        <w:rPr>
          <w:szCs w:val="24"/>
        </w:rPr>
        <w:t>7</w:t>
      </w:r>
    </w:p>
    <w:p w:rsidRDefault="0076506C" w:rsidP="0076506C" w:rsidR="0076506C" w:rsidRPr="0076506C">
      <w:pPr>
        <w:widowControl w:val="false"/>
        <w:jc w:val="both"/>
        <w:rPr>
          <w:snapToGrid w:val="false"/>
          <w:szCs w:val="24"/>
          <w:lang w:eastAsia="en-US"/>
        </w:rPr>
      </w:pPr>
      <w:r w:rsidRPr="0076506C">
        <w:rPr>
          <w:bCs/>
          <w:snapToGrid w:val="false"/>
          <w:szCs w:val="24"/>
          <w:lang w:eastAsia="en-US"/>
        </w:rPr>
        <w:t xml:space="preserve">                     </w:t>
      </w:r>
      <w:r w:rsidRPr="0076506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06C">
        <w:rPr>
          <w:bCs/>
          <w:snapToGrid w:val="false"/>
          <w:szCs w:val="24"/>
          <w:lang w:eastAsia="en-US"/>
        </w:rPr>
        <w:tab/>
      </w:r>
      <w:r w:rsidRPr="0076506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6506C" w:rsidP="0076506C" w:rsidR="0076506C" w:rsidRPr="0076506C">
      <w:pPr>
        <w:widowControl w:val="false"/>
        <w:jc w:val="both"/>
        <w:rPr>
          <w:snapToGrid w:val="false"/>
          <w:szCs w:val="24"/>
          <w:lang w:eastAsia="en-US"/>
        </w:rPr>
      </w:pPr>
      <w:r w:rsidRPr="0076506C">
        <w:rPr>
          <w:snapToGrid w:val="false"/>
          <w:szCs w:val="24"/>
          <w:lang w:eastAsia="en-US"/>
        </w:rPr>
        <w:t xml:space="preserve">       REPUBLIKA HRVATSKA</w:t>
      </w:r>
    </w:p>
    <w:p w:rsidRDefault="0076506C" w:rsidP="0076506C" w:rsidR="0076506C" w:rsidRPr="0076506C">
      <w:pPr>
        <w:widowControl w:val="false"/>
        <w:jc w:val="both"/>
        <w:rPr>
          <w:snapToGrid w:val="false"/>
          <w:szCs w:val="24"/>
          <w:lang w:eastAsia="en-US"/>
        </w:rPr>
      </w:pPr>
      <w:r w:rsidRPr="0076506C">
        <w:rPr>
          <w:snapToGrid w:val="false"/>
          <w:szCs w:val="24"/>
          <w:lang w:eastAsia="en-US"/>
        </w:rPr>
        <w:t>TRGOVAČKI SUD U VARAŽDINU</w:t>
      </w:r>
    </w:p>
    <w:p w:rsidRDefault="0076506C" w:rsidP="0076506C" w:rsidR="0076506C" w:rsidRPr="0076506C">
      <w:pPr>
        <w:widowControl w:val="false"/>
        <w:rPr>
          <w:bCs/>
          <w:snapToGrid w:val="false"/>
          <w:szCs w:val="24"/>
          <w:lang w:eastAsia="en-US"/>
        </w:rPr>
      </w:pPr>
      <w:r w:rsidRPr="0076506C">
        <w:rPr>
          <w:snapToGrid w:val="false"/>
          <w:szCs w:val="24"/>
          <w:lang w:eastAsia="en-US"/>
        </w:rPr>
        <w:t xml:space="preserve">                  B. Radić 2</w:t>
      </w:r>
      <w:r w:rsidRPr="0076506C">
        <w:rPr>
          <w:bCs/>
          <w:snapToGrid w:val="false"/>
          <w:szCs w:val="24"/>
          <w:lang w:eastAsia="en-US"/>
        </w:rPr>
        <w:t xml:space="preserve">                   </w:t>
      </w:r>
      <w:r w:rsidRPr="0076506C">
        <w:rPr>
          <w:bCs/>
          <w:snapToGrid w:val="false"/>
          <w:szCs w:val="24"/>
          <w:lang w:eastAsia="en-US"/>
        </w:rPr>
        <w:tab/>
      </w:r>
      <w:r w:rsidRPr="0076506C">
        <w:rPr>
          <w:bCs/>
          <w:snapToGrid w:val="false"/>
          <w:szCs w:val="24"/>
          <w:lang w:eastAsia="en-US"/>
        </w:rPr>
        <w:tab/>
      </w:r>
      <w:r w:rsidRPr="0076506C">
        <w:rPr>
          <w:bCs/>
          <w:snapToGrid w:val="false"/>
          <w:szCs w:val="24"/>
          <w:lang w:eastAsia="en-US"/>
        </w:rPr>
        <w:tab/>
      </w:r>
    </w:p>
    <w:p w:rsidRDefault="0076506C" w:rsidP="00964C7D" w:rsidR="0076506C" w:rsidRPr="00964C7D">
      <w:pPr>
        <w:jc w:val="right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BA41CD" w:rsidRPr="00BA41CD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ELEKTROTEHNIKA RUŽIĆ d.o.o., Ludbreg, Matije Gupca 1-2, MBS: 070065534, OIB: 62717374451</w:t>
      </w:r>
      <w:r w:rsidR="00BC7FA7" w:rsidRPr="00BC7FA7">
        <w:t>,</w:t>
      </w:r>
      <w:r w:rsidR="000571E3">
        <w:t xml:space="preserve"> dana </w:t>
      </w:r>
      <w:r w:rsidR="00BC7FA7">
        <w:t>2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BA41CD" w:rsidRPr="00BA41CD">
        <w:t>ELEKTROTEHNIKA RUŽIĆ d.o.o., Ludbreg, Matije Gupca 1-2, MBS: 070065534, OIB: 62717374451</w:t>
      </w:r>
      <w: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C7FA7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C7FA7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8D56D4" w:rsidR="008D56D4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76506C" w:rsidP="008D56D4" w:rsidR="007A75C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76506C">
      <w:pPr>
        <w:rPr>
          <w:szCs w:val="24"/>
        </w:rPr>
      </w:pPr>
      <w:r w:rsidRPr="00964C7D">
        <w:rPr>
          <w:szCs w:val="24"/>
        </w:rPr>
        <w:tab/>
      </w:r>
    </w:p>
    <w:p w:rsidRDefault="0076506C" w:rsidP="00964C7D" w:rsidR="0076506C">
      <w:pPr>
        <w:rPr>
          <w:szCs w:val="24"/>
        </w:rPr>
      </w:pPr>
    </w:p>
    <w:p w:rsidRDefault="0076506C" w:rsidP="00964C7D" w:rsidR="0076506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Varaždin, Augusta Cesarca 2, Varaždin,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76506C" w:rsidR="009E6198" w:rsidRPr="00964C7D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6D2" w:rsidP="007A75CE" w:rsidR="001146D2">
      <w:r>
        <w:separator/>
      </w:r>
    </w:p>
  </w:endnote>
  <w:endnote w:id="0" w:type="continuationSeparator">
    <w:p w:rsidRDefault="001146D2" w:rsidP="007A75CE" w:rsidR="00114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6D2" w:rsidP="007A75CE" w:rsidR="001146D2">
      <w:r>
        <w:separator/>
      </w:r>
    </w:p>
  </w:footnote>
  <w:footnote w:id="0" w:type="continuationSeparator">
    <w:p w:rsidRDefault="001146D2" w:rsidP="007A75CE" w:rsidR="00114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56D4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76506C">
      <w:t>536</w:t>
    </w:r>
    <w:r w:rsidR="00B8373D">
      <w:t>/201</w:t>
    </w:r>
    <w:r w:rsidR="00467EEF">
      <w:t>5</w:t>
    </w:r>
    <w:r w:rsidR="00B8373D">
      <w:t>-</w:t>
    </w:r>
    <w:r w:rsidR="0076506C">
      <w:t>7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E1119"/>
    <w:rsid w:val="001146D2"/>
    <w:rsid w:val="00255595"/>
    <w:rsid w:val="002A6059"/>
    <w:rsid w:val="002B3F68"/>
    <w:rsid w:val="00307350"/>
    <w:rsid w:val="00347A35"/>
    <w:rsid w:val="003B5155"/>
    <w:rsid w:val="003E2AE0"/>
    <w:rsid w:val="00467EEF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63224D"/>
    <w:rsid w:val="006523AF"/>
    <w:rsid w:val="0068190F"/>
    <w:rsid w:val="00693CD2"/>
    <w:rsid w:val="006C1AAA"/>
    <w:rsid w:val="006F25A8"/>
    <w:rsid w:val="00735822"/>
    <w:rsid w:val="00741660"/>
    <w:rsid w:val="0076506C"/>
    <w:rsid w:val="007A75CE"/>
    <w:rsid w:val="007B0DF7"/>
    <w:rsid w:val="007B10CE"/>
    <w:rsid w:val="007F2D48"/>
    <w:rsid w:val="00807802"/>
    <w:rsid w:val="00830F43"/>
    <w:rsid w:val="008354B4"/>
    <w:rsid w:val="00836343"/>
    <w:rsid w:val="008A024C"/>
    <w:rsid w:val="008A49F0"/>
    <w:rsid w:val="008D56D4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E3548"/>
    <w:rsid w:val="00B34567"/>
    <w:rsid w:val="00B8373D"/>
    <w:rsid w:val="00BA41CD"/>
    <w:rsid w:val="00BB5DDF"/>
    <w:rsid w:val="00BC7FA7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A5D61"/>
    <w:rsid w:val="00EB07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0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0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6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6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6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6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0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0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6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6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6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6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17.11.2015. Erste&amp;Steiermarkische bank uplatio predujam od 5.000,00 KN</izvorni_sadrzaj>
    <derivirana_varijabla naziv="DomainObject.Predmet.PrimjedbaSuca_1">17.11.2015. Erste&amp;Steiermarkische bank uplatio predujam od 5.000,00 KN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ELEKTROTEHNIKA RUŽIĆ - društvo s ograničenom odgovornošću za trgovinu i usluge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ELEKTROTEHNIKA RUŽIĆ - društvo s ograničenom odgovornošću za trgovinu i usluge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ELEKTROTEHNIKA RUŽIĆ - društvo s ograničenom odgovornošću za trgovinu i usluge, OIB 62717374451, Matije Gupca 1-2,42230 Ludbreg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ELEKTROTEHNIKA RUŽIĆ - društvo s ograničenom odgovornošću za trgovinu i usluge, OIB 62717374451, Matije Gupca 1-2,42230 Ludbreg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62717374451</item>
      <item>, OIB null</item>
      <item>, OIB null</item>
      <item>, OIB 23057039320</item>
      <item>, OIB null</item>
      <item>, OIB null</item>
    </izvorni_sadrzaj>
    <derivirana_varijabla naziv="DomainObject.Predmet.SudioniciListNazivOIB_1">
      <item>, OIB 85821130368</item>
      <item>, OIB 62717374451</item>
      <item>, OIB null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330</properties:Words>
  <properties:Characters>1745</properties:Characters>
  <properties:Lines>58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2015-12-02T09:04:00Z</dcterms:created>
  <dc:creator>Ljubica Makovec</dc:creator>
  <cp:lastModifiedBy>Nevenka Vuković</cp:lastModifiedBy>
  <cp:lastPrinted>2015-12-02T09:06:00Z</cp:lastPrinted>
  <dcterms:modified xmlns:xsi="http://www.w3.org/2001/XMLSchema-instance" xsi:type="dcterms:W3CDTF">2015-12-02T09:08:00Z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