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1893" w14:paraId="d94189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C3C47">
        <w:t>829</w:t>
      </w:r>
      <w:r w:rsidR="00946625">
        <w:t>/16-</w:t>
      </w:r>
      <w:r w:rsidR="0031176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C3C47">
        <w:t>D &amp; R, d.o.o., Knin, Marulićev trg 5, OIB: 88829627037</w:t>
      </w:r>
      <w:r w:rsidRPr="00EF7C9A">
        <w:t xml:space="preserve">, dana </w:t>
      </w:r>
      <w:r w:rsidR="00311763">
        <w:t xml:space="preserve">27. lipnja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C3C47" w:rsidP="009C3C47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797892">
        <w:t>Milan Ljubičić, Šimuni 142, Pag, datum rođe</w:t>
      </w:r>
      <w:r>
        <w:t xml:space="preserve">nja: 20. svibnja 1945. godine, </w:t>
      </w:r>
      <w:r w:rsidRPr="00797892">
        <w:t>mjesto rođenja: Runović, OIB: 87161295116,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D &amp; R, d.o.o., Knin, Marulićev trg 5, OIB: 88829627037</w:t>
      </w:r>
      <w:r w:rsidR="00F046B4">
        <w:t>.</w:t>
      </w:r>
      <w:r w:rsidR="00311763">
        <w:t xml:space="preserve"> 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C3C47">
        <w:t>D &amp; R, d.o.o., Knin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11763">
        <w:t>27.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lastRenderedPageBreak/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5B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C3C47">
          <w:t>829</w:t>
        </w:r>
        <w:r w:rsidR="00034AAA">
          <w:t>/16-</w:t>
        </w:r>
        <w:r w:rsidR="00311763">
          <w:t>8</w:t>
        </w:r>
      </w:p>
      <w:p w:rsidRDefault="00E12FEA" w:rsidP="009C0FF2" w:rsidR="00E12FEA" w:rsidRPr="00EF7C9A">
        <w:pPr>
          <w:jc w:val="right"/>
        </w:pPr>
      </w:p>
      <w:p w:rsidRDefault="00CD65B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77FC3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1763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C3C47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D65B7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R, društvo za trgovinu, ugostiteljstvo i turizam, d.o.o.</izvorni_sadrzaj>
    <derivirana_varijabla naziv="DomainObject.Predmet.ProtustrankaFormated_1">  D &amp; R, društvo za trgovinu, ugostiteljstvo i turizam, d.o.o.</derivirana_varijabla>
  </DomainObject.Predmet.ProtustrankaFormated>
  <DomainObject.Predmet.ProtustrankaFormatedOIB>
    <izvorni_sadrzaj>  D &amp; R, društvo za trgovinu, ugostiteljstvo i turizam, d.o.o., OIB 88829627037</izvorni_sadrzaj>
    <derivirana_varijabla naziv="DomainObject.Predmet.ProtustrankaFormatedOIB_1">  D &amp; R, društvo za trgovinu, ugostiteljstvo i turizam, d.o.o., OIB 88829627037</derivirana_varijabla>
  </DomainObject.Predmet.ProtustrankaFormatedOIB>
  <DomainObject.Predmet.ProtustrankaFormatedWithAdress>
    <izvorni_sadrzaj> D &amp; R, društvo za trgovinu, ugostiteljstvo i turizam, d.o.o., Marulićev trg 5 , 22300 Knin</izvorni_sadrzaj>
    <derivirana_varijabla naziv="DomainObject.Predmet.ProtustrankaFormatedWithAdress_1"> D &amp; R, društvo za trgovinu, ugostiteljstvo i turizam, d.o.o., Marulićev trg 5 , 22300 Knin</derivirana_varijabla>
  </DomainObject.Predmet.ProtustrankaFormatedWithAdress>
  <DomainObject.Predmet.ProtustrankaFormatedWithAdressOIB>
    <izvorni_sadrzaj> D &amp; R, društvo za trgovinu, ugostiteljstvo i turizam, d.o.o., OIB 88829627037, Marulićev trg 5 , 22300 Knin</izvorni_sadrzaj>
    <derivirana_varijabla naziv="DomainObject.Predmet.ProtustrankaFormatedWithAdressOIB_1"> D &amp; R, društvo za trgovinu, ugostiteljstvo i turizam, d.o.o., OIB 88829627037, Marulićev trg 5 , 22300 Knin</derivirana_varijabla>
  </DomainObject.Predmet.ProtustrankaFormatedWithAdressOIB>
  <DomainObject.Predmet.ProtustrankaWithAdress>
    <izvorni_sadrzaj>D &amp; R, društvo za trgovinu, ugostiteljstvo i turizam, d.o.o. Marulićev trg 5 , 22300 Knin</izvorni_sadrzaj>
    <derivirana_varijabla naziv="DomainObject.Predmet.ProtustrankaWithAdress_1">D &amp; R, društvo za trgovinu, ugostiteljstvo i turizam, d.o.o. Marulićev trg 5 , 22300 Knin</derivirana_varijabla>
  </DomainObject.Predmet.ProtustrankaWithAdress>
  <DomainObject.Predmet.ProtustrankaWithAdressOIB>
    <izvorni_sadrzaj>D &amp; R, društvo za trgovinu, ugostiteljstvo i turizam, d.o.o., OIB 88829627037, Marulićev trg 5 , 22300 Knin</izvorni_sadrzaj>
    <derivirana_varijabla naziv="DomainObject.Predmet.ProtustrankaWithAdressOIB_1">D &amp; R, društvo za trgovinu, ugostiteljstvo i turizam, d.o.o., OIB 88829627037, Marulićev trg 5 , 22300 Knin</derivirana_varijabla>
  </DomainObject.Predmet.ProtustrankaWithAdressOIB>
  <DomainObject.Predmet.ProtustrankaNazivFormated>
    <izvorni_sadrzaj>D &amp; R, društvo za trgovinu, ugostiteljstvo i turizam, d.o.o.</izvorni_sadrzaj>
    <derivirana_varijabla naziv="DomainObject.Predmet.ProtustrankaNazivFormated_1">D &amp; R, društvo za trgovinu, ugostiteljstvo i turizam, d.o.o.</derivirana_varijabla>
  </DomainObject.Predmet.ProtustrankaNazivFormated>
  <DomainObject.Predmet.ProtustrankaNazivFormatedOIB>
    <izvorni_sadrzaj>D &amp; R, društvo za trgovinu, ugostiteljstvo i turizam, d.o.o., OIB 88829627037</izvorni_sadrzaj>
    <derivirana_varijabla naziv="DomainObject.Predmet.ProtustrankaNazivFormatedOIB_1">D &amp; R, društvo za trgovinu, ugostiteljstvo i turizam, d.o.o., OIB 88829627037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 &amp; R, društvo za trgovinu, ugostiteljstvo i turizam, d.o.o.</item>
    </izvorni_sadrzaj>
    <derivirana_varijabla naziv="DomainObject.Predmet.ProtuStrankaListFormated_1">
      <item>D &amp; R, društvo za trgovinu, ugostiteljstvo i turizam, d.o.o.</item>
    </derivirana_varijabla>
  </DomainObject.Predmet.ProtuStrankaListFormated>
  <DomainObject.Predmet.ProtuStrankaListFormatedOIB>
    <izvorni_sadrzaj>
      <item>D &amp; R, društvo za trgovinu, ugostiteljstvo i turizam, d.o.o., OIB 88829627037</item>
    </izvorni_sadrzaj>
    <derivirana_varijabla naziv="DomainObject.Predmet.ProtuStrankaListFormatedOIB_1">
      <item>D &amp; R, društvo za trgovinu, ugostiteljstvo i turizam, d.o.o., OIB 88829627037</item>
    </derivirana_varijabla>
  </DomainObject.Predmet.ProtuStrankaListFormatedOIB>
  <DomainObject.Predmet.ProtuStrankaListFormatedWithAdress>
    <izvorni_sadrzaj>
      <item>D &amp; R, društvo za trgovinu, ugostiteljstvo i turizam, d.o.o., Marulićev trg 5 , 22300 Knin</item>
    </izvorni_sadrzaj>
    <derivirana_varijabla naziv="DomainObject.Predmet.ProtuStrankaListFormatedWithAdress_1">
      <item>D &amp; R, društvo za trgovinu, ugostiteljstvo i turizam, d.o.o., Marulićev trg 5 , 22300 Knin</item>
    </derivirana_varijabla>
  </DomainObject.Predmet.ProtuStrankaListFormatedWithAdress>
  <DomainObject.Predmet.ProtuStrankaListFormatedWithAdressOIB>
    <izvorni_sadrzaj>
      <item>D &amp; R, društvo za trgovinu, ugostiteljstvo i turizam, d.o.o., OIB 88829627037, Marulićev trg 5 , 22300 Knin</item>
    </izvorni_sadrzaj>
    <derivirana_varijabla naziv="DomainObject.Predmet.ProtuStrankaListFormatedWithAdressOIB_1">
      <item>D &amp; R, društvo za trgovinu, ugostiteljstvo i turizam, d.o.o., OIB 88829627037, Marulićev trg 5 , 22300 Knin</item>
    </derivirana_varijabla>
  </DomainObject.Predmet.ProtuStrankaListFormatedWithAdressOIB>
  <DomainObject.Predmet.ProtuStrankaListNazivFormated>
    <izvorni_sadrzaj>
      <item>D &amp; R, društvo za trgovinu, ugostiteljstvo i turizam, d.o.o.</item>
    </izvorni_sadrzaj>
    <derivirana_varijabla naziv="DomainObject.Predmet.ProtuStrankaListNazivFormated_1">
      <item>D &amp; R, društvo za trgovinu, ugostiteljstvo i turizam, d.o.o.</item>
    </derivirana_varijabla>
  </DomainObject.Predmet.ProtuStrankaListNazivFormated>
  <DomainObject.Predmet.ProtuStrankaListNazivFormatedOIB>
    <izvorni_sadrzaj>
      <item>D &amp; R, društvo za trgovinu, ugostiteljstvo i turizam, d.o.o., OIB 88829627037</item>
    </izvorni_sadrzaj>
    <derivirana_varijabla naziv="DomainObject.Predmet.ProtuStrankaListNazivFormatedOIB_1">
      <item>D &amp; R, društvo za trgovinu, ugostiteljstvo i turizam, d.o.o., OIB 88829627037</item>
    </derivirana_varijabla>
  </DomainObject.Predmet.ProtuStrankaListNazivFormatedOIB>
  <DomainObject.Predmet.OstaliListFormated>
    <izvorni_sadrzaj>
      <item>Nikolina Elez</item>
    </izvorni_sadrzaj>
    <derivirana_varijabla naziv="DomainObject.Predmet.OstaliListFormated_1">
      <item>Nikolina Elez</item>
    </derivirana_varijabla>
  </DomainObject.Predmet.OstaliListFormated>
  <DomainObject.Predmet.OstaliListFormatedOIB>
    <izvorni_sadrzaj>
      <item>Nikolina Elez, OIB 57536477233</item>
    </izvorni_sadrzaj>
    <derivirana_varijabla naziv="DomainObject.Predmet.OstaliListFormatedOIB_1">
      <item>Nikolina Elez, OIB 57536477233</item>
    </derivirana_varijabla>
  </DomainObject.Predmet.OstaliListFormatedOIB>
  <DomainObject.Predmet.OstaliListFormatedWithAdress>
    <izvorni_sadrzaj>
      <item>Nikolina Elez, Put Gvozdenova 211, 22000 Šibenik</item>
    </izvorni_sadrzaj>
    <derivirana_varijabla naziv="DomainObject.Predmet.OstaliListFormatedWithAdress_1">
      <item>Nikolina Elez, Put Gvozdenova 211, 22000 Šibenik</item>
    </derivirana_varijabla>
  </DomainObject.Predmet.OstaliListFormatedWithAdress>
  <DomainObject.Predmet.OstaliListFormatedWithAdressOIB>
    <izvorni_sadrzaj>
      <item>Nikolina Elez, OIB 57536477233, Put Gvozdenova 211, 22000 Šibenik</item>
    </izvorni_sadrzaj>
    <derivirana_varijabla naziv="DomainObject.Predmet.OstaliListFormatedWithAdressOIB_1">
      <item>Nikolina Elez, OIB 57536477233, Put Gvozdenova 211, 22000 Šibenik</item>
    </derivirana_varijabla>
  </DomainObject.Predmet.OstaliListFormatedWithAdressOIB>
  <DomainObject.Predmet.OstaliListNazivFormated>
    <izvorni_sadrzaj>
      <item>Nikolina Elez</item>
    </izvorni_sadrzaj>
    <derivirana_varijabla naziv="DomainObject.Predmet.OstaliListNazivFormated_1">
      <item>Nikolina Elez</item>
    </derivirana_varijabla>
  </DomainObject.Predmet.OstaliListNazivFormated>
  <DomainObject.Predmet.OstaliListNazivFormatedOIB>
    <izvorni_sadrzaj>
      <item>Nikolina Elez, OIB 57536477233</item>
    </izvorni_sadrzaj>
    <derivirana_varijabla naziv="DomainObject.Predmet.OstaliListNazivFormatedOIB_1">
      <item>Nikolina Elez, OIB 57536477233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 &amp; R, društvo za trgovinu, ugostiteljstvo i turizam, d.o.o.</izvorni_sadrzaj>
    <derivirana_varijabla naziv="DomainObject.Predmet.ProtustrankaIDrugi_1">D &amp; R, društvo za trgovinu, ugostiteljstvo i turizam,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 &amp; R, društvo za trgovinu, ugostiteljstvo i turizam, d.o.o., OIB 88829627037, Marulićev trg 5 , 22300 Knin</izvorni_sadrzaj>
    <derivirana_varijabla naziv="DomainObject.Predmet.ProtustrankaIDrugiAdressOIB_1">D &amp; R, društvo za trgovinu, ugostiteljstvo i turizam, d.o.o., OIB 88829627037, Marulićev trg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 &amp; R, društvo za trgovinu, ugostiteljstvo i turizam, d.o.o.</item>
      <item>Nikolina Elez</item>
    </izvorni_sadrzaj>
    <derivirana_varijabla naziv="DomainObject.Predmet.SudioniciListNaziv_1">
      <item>FINA - Podružnica Šibenik</item>
      <item>D &amp; R, društvo za trgovinu, ugostiteljstvo i turizam, d.o.o.</item>
      <item>Nikolina Elez</item>
    </derivirana_varijabla>
  </DomainObject.Predmet.SudioniciListNaziv>
  <DomainObject.Predmet.SudioniciListAdressOIB>
    <izvorni_sadrzaj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izvorni_sadrzaj>
    <derivirana_varijabla naziv="DomainObject.Predmet.SudioniciListAdressOIB_1"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88829627037</item>
      <item>, OIB 57536477233</item>
    </izvorni_sadrzaj>
    <derivirana_varijabla naziv="DomainObject.Predmet.SudioniciListNazivOIB_1">
      <item>, OIB 85821130368</item>
      <item>, OIB 88829627037</item>
      <item>, OIB 57536477233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1715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2016-06-27T09:04:00Z</dcterms:created>
  <dc:creator>Ardena Bajlo</dc:creator>
  <cp:lastModifiedBy>wsadmin</cp:lastModifiedBy>
  <cp:lastPrinted>2016-06-27T09:00:00Z</cp:lastPrinted>
  <dcterms:modified xmlns:xsi="http://www.w3.org/2001/XMLSchema-instance" xsi:type="dcterms:W3CDTF">2016-06-28T09:38:00Z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