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d93d0" w14:paraId="bfd93d0" w:rsidRDefault="00B800D5" w:rsidP="00C17E1E" w:rsidR="00B800D5" w:rsidRPr="009017EA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F20BB1" w:rsidP="0049373E" w:rsidR="00C26BB7" w:rsidRPr="009017E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Poslovni broj: 6 </w:t>
      </w:r>
      <w:proofErr w:type="spellStart"/>
      <w:r>
        <w:rPr>
          <w:sz w:val="22"/>
          <w:szCs w:val="22"/>
        </w:rPr>
        <w:t>Sp</w:t>
      </w:r>
      <w:proofErr w:type="spellEnd"/>
      <w:r>
        <w:rPr>
          <w:sz w:val="22"/>
          <w:szCs w:val="22"/>
        </w:rPr>
        <w:t>-</w:t>
      </w:r>
      <w:r w:rsidR="00B2315E">
        <w:rPr>
          <w:sz w:val="22"/>
          <w:szCs w:val="22"/>
        </w:rPr>
        <w:t>1/</w:t>
      </w:r>
      <w:proofErr w:type="spellStart"/>
      <w:r w:rsidR="00B2315E">
        <w:rPr>
          <w:sz w:val="22"/>
          <w:szCs w:val="22"/>
        </w:rPr>
        <w:t>2018</w:t>
      </w:r>
      <w:proofErr w:type="spellEnd"/>
      <w:r w:rsidR="00B2315E">
        <w:rPr>
          <w:sz w:val="22"/>
          <w:szCs w:val="22"/>
        </w:rPr>
        <w:t>-2</w:t>
      </w:r>
    </w:p>
    <w:p w:rsidRDefault="00C17E1E" w:rsidP="00C17E1E" w:rsidR="00C17E1E" w:rsidRPr="009017EA">
      <w:pPr>
        <w:rPr>
          <w:sz w:val="22"/>
          <w:szCs w:val="22"/>
        </w:rPr>
      </w:pPr>
      <w:r w:rsidRPr="009017EA">
        <w:rPr>
          <w:sz w:val="22"/>
          <w:szCs w:val="22"/>
        </w:rPr>
        <w:t xml:space="preserve">                        </w:t>
      </w:r>
      <w:r w:rsidR="002256C1" w:rsidRPr="009017EA">
        <w:rPr>
          <w:noProof/>
          <w:sz w:val="22"/>
          <w:szCs w:val="22"/>
        </w:rPr>
        <w:drawing>
          <wp:inline distR="0" distL="0" distB="0" distT="0">
            <wp:extent cy="675640" cx="533400"/>
            <wp:effectExtent b="0" r="0" t="0" l="0"/>
            <wp:docPr descr="image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7E1E" w:rsidP="00C17E1E" w:rsidR="00C17E1E" w:rsidRPr="009017EA">
      <w:pPr>
        <w:rPr>
          <w:sz w:val="22"/>
          <w:szCs w:val="22"/>
        </w:rPr>
      </w:pPr>
      <w:r w:rsidRPr="009017EA">
        <w:rPr>
          <w:sz w:val="22"/>
          <w:szCs w:val="22"/>
        </w:rPr>
        <w:t xml:space="preserve">          REPUBLIKA HRVATSKA</w:t>
      </w:r>
    </w:p>
    <w:p w:rsidRDefault="00C17E1E" w:rsidP="00C17E1E" w:rsidR="00C17E1E" w:rsidRPr="009017EA">
      <w:pPr>
        <w:rPr>
          <w:sz w:val="22"/>
          <w:szCs w:val="22"/>
        </w:rPr>
      </w:pPr>
      <w:r w:rsidRPr="009017EA">
        <w:rPr>
          <w:sz w:val="22"/>
          <w:szCs w:val="22"/>
        </w:rPr>
        <w:t>OPĆINSKI SUD U SLAVONSKOM BRODU</w:t>
      </w:r>
    </w:p>
    <w:p w:rsidRDefault="00C17E1E" w:rsidP="00C17E1E" w:rsidR="00C17E1E" w:rsidRPr="009017EA">
      <w:pPr>
        <w:rPr>
          <w:sz w:val="22"/>
          <w:szCs w:val="22"/>
        </w:rPr>
      </w:pPr>
      <w:r w:rsidRPr="009017EA">
        <w:rPr>
          <w:sz w:val="22"/>
          <w:szCs w:val="22"/>
        </w:rPr>
        <w:t xml:space="preserve">                           Trg pobjede </w:t>
      </w:r>
      <w:proofErr w:type="spellStart"/>
      <w:r w:rsidRPr="009017EA">
        <w:rPr>
          <w:sz w:val="22"/>
          <w:szCs w:val="22"/>
        </w:rPr>
        <w:t>13</w:t>
      </w:r>
      <w:proofErr w:type="spellEnd"/>
    </w:p>
    <w:p w:rsidRDefault="00C17E1E" w:rsidP="003E6F26" w:rsidR="003D6A0F" w:rsidRPr="009017EA">
      <w:pPr>
        <w:rPr>
          <w:sz w:val="22"/>
          <w:szCs w:val="22"/>
        </w:rPr>
      </w:pPr>
      <w:r w:rsidRPr="009017EA">
        <w:rPr>
          <w:sz w:val="22"/>
          <w:szCs w:val="22"/>
        </w:rPr>
        <w:t xml:space="preserve">                 </w:t>
      </w:r>
      <w:r w:rsidR="00F20BB1">
        <w:rPr>
          <w:sz w:val="22"/>
          <w:szCs w:val="22"/>
        </w:rPr>
        <w:t xml:space="preserve">Slavonski Brod </w:t>
      </w:r>
    </w:p>
    <w:p w:rsidRDefault="00F20BB1" w:rsidP="00F20BB1" w:rsidR="00F20BB1"/>
    <w:p w:rsidRDefault="00F20BB1" w:rsidP="00F20BB1" w:rsidR="00F20BB1">
      <w:pPr>
        <w:jc w:val="center"/>
      </w:pPr>
      <w:r>
        <w:t>R E P U B L I K A   H R V A T S K A</w:t>
      </w:r>
    </w:p>
    <w:p w:rsidRDefault="00F20BB1" w:rsidP="00F20BB1" w:rsidR="00F20BB1">
      <w:pPr>
        <w:jc w:val="center"/>
      </w:pPr>
    </w:p>
    <w:p w:rsidRDefault="00F20BB1" w:rsidP="00F20BB1" w:rsidR="00F20BB1">
      <w:pPr>
        <w:jc w:val="center"/>
      </w:pPr>
      <w:r>
        <w:t>Z A K L J U Č A K</w:t>
      </w:r>
    </w:p>
    <w:p w:rsidRDefault="00F20BB1" w:rsidP="00F20BB1" w:rsidR="00F20BB1">
      <w:pPr>
        <w:jc w:val="center"/>
      </w:pPr>
    </w:p>
    <w:p w:rsidRDefault="00F20BB1" w:rsidP="00F20BB1" w:rsidR="00F20BB1">
      <w:pPr>
        <w:ind w:firstLine="708"/>
        <w:jc w:val="both"/>
      </w:pPr>
      <w:r>
        <w:t xml:space="preserve">Općinski sud u Slavonskom Brodu po sutkinji Draženki Ilak, kao sucu pojedincu u pravnoj stvari stečaj potrošača nad imovinom potrošača </w:t>
      </w:r>
      <w:r w:rsidR="00B2315E">
        <w:t xml:space="preserve">Ante Rašić, </w:t>
      </w:r>
      <w:proofErr w:type="spellStart"/>
      <w:r w:rsidR="00B2315E">
        <w:t>OIB</w:t>
      </w:r>
      <w:proofErr w:type="spellEnd"/>
      <w:r w:rsidR="00B2315E">
        <w:t xml:space="preserve">: </w:t>
      </w:r>
      <w:proofErr w:type="spellStart"/>
      <w:r w:rsidR="00B2315E">
        <w:t>84252251687</w:t>
      </w:r>
      <w:proofErr w:type="spellEnd"/>
      <w:r w:rsidR="00B2315E">
        <w:t xml:space="preserve"> iz </w:t>
      </w:r>
      <w:r>
        <w:t xml:space="preserve"> </w:t>
      </w:r>
      <w:proofErr w:type="spellStart"/>
      <w:r>
        <w:t>Ruščice</w:t>
      </w:r>
      <w:proofErr w:type="spellEnd"/>
      <w:r>
        <w:t xml:space="preserve">, </w:t>
      </w:r>
      <w:r w:rsidR="00B2315E">
        <w:t xml:space="preserve"> Ivane Brlić Mažuranić </w:t>
      </w:r>
      <w:proofErr w:type="spellStart"/>
      <w:r w:rsidR="00B2315E">
        <w:t>15</w:t>
      </w:r>
      <w:proofErr w:type="spellEnd"/>
      <w:r>
        <w:t xml:space="preserve">, </w:t>
      </w:r>
      <w:r w:rsidR="00B2315E">
        <w:t xml:space="preserve"> </w:t>
      </w:r>
      <w:proofErr w:type="spellStart"/>
      <w:r w:rsidR="00B2315E">
        <w:t>22</w:t>
      </w:r>
      <w:proofErr w:type="spellEnd"/>
      <w:r w:rsidR="00B2315E">
        <w:t xml:space="preserve">. siječnja </w:t>
      </w:r>
      <w:proofErr w:type="spellStart"/>
      <w:r w:rsidR="00B2315E">
        <w:t>2018</w:t>
      </w:r>
      <w:proofErr w:type="spellEnd"/>
      <w:r w:rsidR="00B2315E">
        <w:t xml:space="preserve">. </w:t>
      </w:r>
      <w:r>
        <w:t xml:space="preserve">  </w:t>
      </w:r>
    </w:p>
    <w:p w:rsidRDefault="00F20BB1" w:rsidP="00F20BB1" w:rsidR="00F20BB1">
      <w:pPr>
        <w:ind w:firstLine="708"/>
        <w:jc w:val="both"/>
      </w:pPr>
    </w:p>
    <w:p w:rsidRDefault="00F20BB1" w:rsidP="00F20BB1" w:rsidR="00F20BB1">
      <w:pPr>
        <w:jc w:val="center"/>
      </w:pPr>
      <w:r>
        <w:t xml:space="preserve">z a k l j u č i o  j e </w:t>
      </w:r>
    </w:p>
    <w:p w:rsidRDefault="00F20BB1" w:rsidP="00F20BB1" w:rsidR="00F20BB1">
      <w:pPr>
        <w:jc w:val="center"/>
      </w:pPr>
      <w:r>
        <w:t xml:space="preserve"> </w:t>
      </w:r>
    </w:p>
    <w:p w:rsidRDefault="00F20BB1" w:rsidP="00F20BB1" w:rsidR="00F20BB1">
      <w:pPr>
        <w:ind w:firstLine="708"/>
        <w:jc w:val="both"/>
      </w:pPr>
      <w:r>
        <w:t xml:space="preserve">I. Nalaže se predlagatelju </w:t>
      </w:r>
      <w:r w:rsidR="00B2315E">
        <w:t xml:space="preserve"> Anti Rašiću </w:t>
      </w:r>
      <w:r>
        <w:t xml:space="preserve">iz </w:t>
      </w:r>
      <w:proofErr w:type="spellStart"/>
      <w:r>
        <w:t>Ruščice</w:t>
      </w:r>
      <w:proofErr w:type="spellEnd"/>
      <w:r>
        <w:t xml:space="preserve"> da u roku od 8 dana predujmi troškove postupka stečaja potrošača u iznosu od </w:t>
      </w:r>
      <w:proofErr w:type="spellStart"/>
      <w:r>
        <w:t>3.000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na žiro račun suda prema slijedećim podacima:</w:t>
      </w:r>
    </w:p>
    <w:p w:rsidRDefault="00F20BB1" w:rsidP="00F20BB1" w:rsidR="00F20BB1">
      <w:pPr>
        <w:ind w:firstLine="708"/>
        <w:jc w:val="both"/>
      </w:pPr>
      <w:r>
        <w:t>Primatelj: Općinski s</w:t>
      </w:r>
      <w:r w:rsidR="003D3059">
        <w:t>ud u Slavonskom Brodu – predujam</w:t>
      </w:r>
      <w:r>
        <w:t xml:space="preserve"> za troškove stečaja potrošača u iznosu od </w:t>
      </w:r>
      <w:proofErr w:type="spellStart"/>
      <w:r>
        <w:t>3.000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broj računa </w:t>
      </w:r>
      <w:proofErr w:type="spellStart"/>
      <w:r>
        <w:t>HR9523900011300000988</w:t>
      </w:r>
      <w:proofErr w:type="spellEnd"/>
      <w:r>
        <w:t xml:space="preserve">, model </w:t>
      </w:r>
      <w:proofErr w:type="spellStart"/>
      <w:r>
        <w:t>03</w:t>
      </w:r>
      <w:proofErr w:type="spellEnd"/>
      <w:r>
        <w:t xml:space="preserve"> poziv na broj odobrenja </w:t>
      </w:r>
      <w:proofErr w:type="spellStart"/>
      <w:r>
        <w:t>310</w:t>
      </w:r>
      <w:proofErr w:type="spellEnd"/>
      <w:r>
        <w:t>-</w:t>
      </w:r>
      <w:proofErr w:type="spellStart"/>
      <w:r w:rsidR="00B2315E">
        <w:t>10</w:t>
      </w:r>
      <w:proofErr w:type="spellEnd"/>
      <w:r w:rsidR="00B2315E">
        <w:t>-</w:t>
      </w:r>
      <w:proofErr w:type="spellStart"/>
      <w:r w:rsidR="00B2315E">
        <w:t>180</w:t>
      </w:r>
      <w:proofErr w:type="spellEnd"/>
      <w:r>
        <w:t xml:space="preserve"> opis plaćanja: predujam za troškove stečaja potrošača u predmetu </w:t>
      </w:r>
      <w:proofErr w:type="spellStart"/>
      <w:r>
        <w:t>Sp</w:t>
      </w:r>
      <w:proofErr w:type="spellEnd"/>
      <w:r>
        <w:t>-</w:t>
      </w:r>
      <w:r w:rsidR="00B2315E">
        <w:t>1/</w:t>
      </w:r>
      <w:proofErr w:type="spellStart"/>
      <w:r w:rsidR="00B2315E">
        <w:t>2018</w:t>
      </w:r>
      <w:proofErr w:type="spellEnd"/>
      <w:r w:rsidR="00B2315E">
        <w:t xml:space="preserve">. </w:t>
      </w:r>
      <w:r>
        <w:t xml:space="preserve"> </w:t>
      </w:r>
    </w:p>
    <w:p w:rsidRDefault="00F20BB1" w:rsidP="00F20BB1" w:rsidR="00F20BB1">
      <w:pPr>
        <w:ind w:firstLine="708"/>
        <w:jc w:val="both"/>
      </w:pPr>
      <w:r>
        <w:t>Dokaz o uplati tj. jedan primjerak uplatnice dostaviti u spis pozivom na broj spisa.</w:t>
      </w:r>
    </w:p>
    <w:p w:rsidRDefault="00F20BB1" w:rsidP="00F20BB1" w:rsidR="00F20BB1">
      <w:pPr>
        <w:ind w:firstLine="708"/>
        <w:jc w:val="both"/>
      </w:pPr>
    </w:p>
    <w:p w:rsidRDefault="00F20BB1" w:rsidP="00F20BB1" w:rsidR="00F20BB1">
      <w:pPr>
        <w:ind w:firstLine="708"/>
        <w:jc w:val="both"/>
      </w:pPr>
      <w:r>
        <w:t>II. Ako potrošač nije u mogućnosti predujmiti troškove postupka, a ima imovine, sud može odlučiti da se troškovi predujme iz proračunskih sredstava, a predujmljeni troškovi postupka naknade prioritetno iz unovčene imovine potrošača.</w:t>
      </w:r>
    </w:p>
    <w:p w:rsidRDefault="00F20BB1" w:rsidP="00F20BB1" w:rsidR="00F20BB1">
      <w:pPr>
        <w:ind w:firstLine="708"/>
        <w:jc w:val="both"/>
      </w:pPr>
    </w:p>
    <w:p w:rsidRDefault="00F20BB1" w:rsidP="00F20BB1" w:rsidR="00F20BB1">
      <w:pPr>
        <w:ind w:firstLine="708"/>
        <w:jc w:val="both"/>
      </w:pPr>
      <w:r>
        <w:t xml:space="preserve">III. Ako potrošač nije u mogućnosti predujmiti troškove postupka a nema imovine, </w:t>
      </w:r>
      <w:r w:rsidR="009D1688">
        <w:t>može se osloboditi obveze uplate</w:t>
      </w:r>
      <w:r>
        <w:t xml:space="preserve"> predujma na način i uz pretpostavke propisane posebn</w:t>
      </w:r>
      <w:r w:rsidR="003D3059">
        <w:t>i</w:t>
      </w:r>
      <w:r>
        <w:t>m propisom kojim se uređuje besplatna pravna pomoć.</w:t>
      </w:r>
    </w:p>
    <w:p w:rsidRDefault="00F20BB1" w:rsidP="00F20BB1" w:rsidR="00F20BB1">
      <w:pPr>
        <w:jc w:val="both"/>
      </w:pPr>
    </w:p>
    <w:p w:rsidRDefault="00F20BB1" w:rsidP="00F20BB1" w:rsidR="00F20BB1">
      <w:pPr>
        <w:ind w:firstLine="708"/>
        <w:jc w:val="both"/>
      </w:pPr>
      <w:r>
        <w:t>IV. Ako potrošač ne predujmi troškove postupka stečaja potrošača, sud će prijedlog odb</w:t>
      </w:r>
      <w:r w:rsidR="003D3059">
        <w:t xml:space="preserve">aciti kao nedopušten temeljem članka </w:t>
      </w:r>
      <w:proofErr w:type="spellStart"/>
      <w:r w:rsidR="003D3059">
        <w:t>114</w:t>
      </w:r>
      <w:proofErr w:type="spellEnd"/>
      <w:r w:rsidR="003D3059">
        <w:t xml:space="preserve">. stavak </w:t>
      </w:r>
      <w:r>
        <w:t>5. Stečajnog zakona (</w:t>
      </w:r>
      <w:r w:rsidR="003D3059">
        <w:t xml:space="preserve">"Narodne novine" broj </w:t>
      </w:r>
      <w:r>
        <w:t xml:space="preserve">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3D3059">
        <w:t>.</w:t>
      </w:r>
      <w:r>
        <w:t xml:space="preserve">; dalje </w:t>
      </w:r>
      <w:proofErr w:type="spellStart"/>
      <w:r>
        <w:t>SZ</w:t>
      </w:r>
      <w:proofErr w:type="spellEnd"/>
      <w:r>
        <w:t>) u svezi čl</w:t>
      </w:r>
      <w:r w:rsidR="003D3059">
        <w:t>anka</w:t>
      </w:r>
      <w:r>
        <w:t xml:space="preserve"> </w:t>
      </w:r>
      <w:proofErr w:type="spellStart"/>
      <w:r>
        <w:t>23</w:t>
      </w:r>
      <w:proofErr w:type="spellEnd"/>
      <w:r>
        <w:t>. Zakona o stečaju potrošača (</w:t>
      </w:r>
      <w:r w:rsidR="003D3059">
        <w:t>"Narodne novine" broj</w:t>
      </w:r>
      <w:r>
        <w:t xml:space="preserve"> </w:t>
      </w:r>
      <w:proofErr w:type="spellStart"/>
      <w:r>
        <w:t>100</w:t>
      </w:r>
      <w:proofErr w:type="spellEnd"/>
      <w:r>
        <w:t>/</w:t>
      </w:r>
      <w:proofErr w:type="spellStart"/>
      <w:r>
        <w:t>15</w:t>
      </w:r>
      <w:proofErr w:type="spellEnd"/>
      <w:r w:rsidR="003D3059">
        <w:t>.</w:t>
      </w:r>
      <w:r>
        <w:t xml:space="preserve">; dalje – </w:t>
      </w:r>
      <w:proofErr w:type="spellStart"/>
      <w:r>
        <w:t>ZSP</w:t>
      </w:r>
      <w:proofErr w:type="spellEnd"/>
      <w:r>
        <w:t>).</w:t>
      </w:r>
    </w:p>
    <w:p w:rsidRDefault="00F20BB1" w:rsidP="00F20BB1" w:rsidR="00F20BB1">
      <w:pPr>
        <w:pStyle w:val="Odlomakpopisa"/>
        <w:ind w:left="1080"/>
      </w:pPr>
    </w:p>
    <w:p w:rsidRDefault="00F20BB1" w:rsidP="00F20BB1" w:rsidR="00F20BB1">
      <w:pPr>
        <w:pStyle w:val="Odlomakpopisa"/>
        <w:ind w:left="1080"/>
        <w:jc w:val="center"/>
      </w:pPr>
      <w:r>
        <w:t>Obrazloženje</w:t>
      </w:r>
    </w:p>
    <w:p w:rsidRDefault="00F20BB1" w:rsidP="00F20BB1" w:rsidR="00F20BB1">
      <w:pPr>
        <w:pStyle w:val="Odlomakpopisa"/>
        <w:ind w:left="1080"/>
        <w:jc w:val="center"/>
      </w:pPr>
    </w:p>
    <w:p w:rsidRDefault="00B2315E" w:rsidP="00F20BB1" w:rsidR="00F20BB1">
      <w:pPr>
        <w:ind w:firstLine="708"/>
        <w:jc w:val="both"/>
      </w:pPr>
      <w:proofErr w:type="spellStart"/>
      <w:r>
        <w:t>12</w:t>
      </w:r>
      <w:proofErr w:type="spellEnd"/>
      <w:r>
        <w:t xml:space="preserve">. siječnja </w:t>
      </w:r>
      <w:proofErr w:type="spellStart"/>
      <w:r>
        <w:t>2018</w:t>
      </w:r>
      <w:proofErr w:type="spellEnd"/>
      <w:r w:rsidR="00F20BB1">
        <w:t>. predlagatelj je pravovremeno temeljem odredbe čl</w:t>
      </w:r>
      <w:r w:rsidR="003D3059">
        <w:t xml:space="preserve">anka </w:t>
      </w:r>
      <w:proofErr w:type="spellStart"/>
      <w:r w:rsidR="003D3059">
        <w:t>44</w:t>
      </w:r>
      <w:proofErr w:type="spellEnd"/>
      <w:r w:rsidR="003D3059">
        <w:t xml:space="preserve">. stavak </w:t>
      </w:r>
      <w:r w:rsidR="00F20BB1">
        <w:t xml:space="preserve">1. Zakona o stečaju potrošača ("Narodne novine" broj </w:t>
      </w:r>
      <w:proofErr w:type="spellStart"/>
      <w:r w:rsidR="00F20BB1">
        <w:t>100</w:t>
      </w:r>
      <w:proofErr w:type="spellEnd"/>
      <w:r w:rsidR="00F20BB1">
        <w:t>/</w:t>
      </w:r>
      <w:proofErr w:type="spellStart"/>
      <w:r w:rsidR="00F20BB1">
        <w:t>15</w:t>
      </w:r>
      <w:proofErr w:type="spellEnd"/>
      <w:r w:rsidR="00F20BB1">
        <w:t xml:space="preserve">.; dalje – </w:t>
      </w:r>
      <w:proofErr w:type="spellStart"/>
      <w:r w:rsidR="00F20BB1">
        <w:t>ZSP</w:t>
      </w:r>
      <w:proofErr w:type="spellEnd"/>
      <w:r w:rsidR="00F20BB1">
        <w:t>) podnio prijedlog za pokretanje postupka stečaja potrošača te je uz prijedlog dostavio svu dokumentaciju propisanu odredbom čl</w:t>
      </w:r>
      <w:r w:rsidR="003D3059">
        <w:t xml:space="preserve">anka  </w:t>
      </w:r>
      <w:proofErr w:type="spellStart"/>
      <w:r w:rsidR="003D3059">
        <w:t>44</w:t>
      </w:r>
      <w:proofErr w:type="spellEnd"/>
      <w:r w:rsidR="003D3059">
        <w:t xml:space="preserve">. stavak </w:t>
      </w:r>
      <w:r w:rsidR="00F20BB1">
        <w:t xml:space="preserve">3. </w:t>
      </w:r>
      <w:proofErr w:type="spellStart"/>
      <w:r w:rsidR="00F20BB1">
        <w:t>ZSP</w:t>
      </w:r>
      <w:proofErr w:type="spellEnd"/>
      <w:r w:rsidR="00F20BB1">
        <w:t>-a.</w:t>
      </w:r>
    </w:p>
    <w:p w:rsidRDefault="00F20BB1" w:rsidP="00F20BB1" w:rsidR="00F20BB1">
      <w:pPr>
        <w:pStyle w:val="Odlomakpopisa"/>
        <w:ind w:left="1080"/>
        <w:jc w:val="both"/>
      </w:pPr>
    </w:p>
    <w:p w:rsidRDefault="00F20BB1" w:rsidP="00F20BB1" w:rsidR="00F20BB1">
      <w:pPr>
        <w:ind w:firstLine="708"/>
        <w:jc w:val="both"/>
      </w:pPr>
    </w:p>
    <w:p w:rsidRDefault="00F20BB1" w:rsidP="00F20BB1" w:rsidR="00F20BB1">
      <w:pPr>
        <w:ind w:firstLine="708"/>
        <w:jc w:val="both"/>
      </w:pPr>
    </w:p>
    <w:p w:rsidRDefault="00C57C03" w:rsidP="00C57C03" w:rsidR="00F20BB1">
      <w:pPr>
        <w:pStyle w:val="Odlomakpopisa"/>
        <w:numPr>
          <w:ilvl w:val="0"/>
          <w:numId w:val="17"/>
        </w:numPr>
        <w:jc w:val="center"/>
      </w:pPr>
      <w:r>
        <w:t>2 -</w:t>
      </w:r>
    </w:p>
    <w:p w:rsidRDefault="00C57C03" w:rsidP="00F20BB1" w:rsidR="00C57C03">
      <w:pPr>
        <w:ind w:firstLine="708"/>
        <w:jc w:val="both"/>
      </w:pPr>
    </w:p>
    <w:p w:rsidRDefault="00F20BB1" w:rsidP="00F20BB1" w:rsidR="00F20BB1">
      <w:pPr>
        <w:ind w:firstLine="708"/>
        <w:jc w:val="both"/>
      </w:pPr>
      <w:r>
        <w:t>Stoga je predlagatelj temeljem odredbe čl</w:t>
      </w:r>
      <w:r w:rsidR="00C57C03">
        <w:t>anka</w:t>
      </w:r>
      <w:r>
        <w:t xml:space="preserve"> </w:t>
      </w:r>
      <w:proofErr w:type="spellStart"/>
      <w:r>
        <w:t>45</w:t>
      </w:r>
      <w:proofErr w:type="spellEnd"/>
      <w:r>
        <w:t>.</w:t>
      </w:r>
      <w:r w:rsidR="00C57C03">
        <w:t xml:space="preserve"> </w:t>
      </w:r>
      <w:r>
        <w:t>st</w:t>
      </w:r>
      <w:r w:rsidR="00C57C03">
        <w:t xml:space="preserve">avak </w:t>
      </w:r>
      <w:r>
        <w:t xml:space="preserve">1. </w:t>
      </w:r>
      <w:proofErr w:type="spellStart"/>
      <w:r>
        <w:t>ZSP</w:t>
      </w:r>
      <w:proofErr w:type="spellEnd"/>
      <w:r>
        <w:t>-a pozvan na uplatu predujma troškova postupka u roku propisanom čl</w:t>
      </w:r>
      <w:r w:rsidR="00C57C03">
        <w:t>anka</w:t>
      </w:r>
      <w:r>
        <w:t xml:space="preserve"> </w:t>
      </w:r>
      <w:proofErr w:type="spellStart"/>
      <w:r>
        <w:t>114</w:t>
      </w:r>
      <w:proofErr w:type="spellEnd"/>
      <w:r>
        <w:t>.</w:t>
      </w:r>
      <w:r w:rsidR="00C57C03">
        <w:t xml:space="preserve"> stavak 1</w:t>
      </w:r>
      <w:r>
        <w:t xml:space="preserve"> Stečajnog zakona (</w:t>
      </w:r>
      <w:r w:rsidR="00C57C03">
        <w:t xml:space="preserve">"Narodne novine": </w:t>
      </w:r>
      <w:r>
        <w:t>br</w:t>
      </w:r>
      <w:r w:rsidR="00C57C03">
        <w:t>oj</w:t>
      </w:r>
      <w:r>
        <w:t xml:space="preserve">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C57C03">
        <w:t>.</w:t>
      </w:r>
      <w:r>
        <w:t xml:space="preserve">: dalje – </w:t>
      </w:r>
      <w:proofErr w:type="spellStart"/>
      <w:r>
        <w:t>SZ</w:t>
      </w:r>
      <w:proofErr w:type="spellEnd"/>
      <w:r>
        <w:t>) u svezi čl</w:t>
      </w:r>
      <w:r w:rsidR="00C57C03">
        <w:t>ankom</w:t>
      </w:r>
      <w:r>
        <w:t xml:space="preserve"> </w:t>
      </w:r>
      <w:proofErr w:type="spellStart"/>
      <w:r>
        <w:t>23</w:t>
      </w:r>
      <w:proofErr w:type="spellEnd"/>
      <w:r>
        <w:t xml:space="preserve">. </w:t>
      </w:r>
      <w:proofErr w:type="spellStart"/>
      <w:r>
        <w:t>ZSP</w:t>
      </w:r>
      <w:proofErr w:type="spellEnd"/>
      <w:r>
        <w:t>-a te je odlučeno kao pod točk</w:t>
      </w:r>
      <w:r w:rsidR="00C57C03">
        <w:t>om</w:t>
      </w:r>
      <w:r>
        <w:t xml:space="preserve"> I. izreke. </w:t>
      </w:r>
    </w:p>
    <w:p w:rsidRDefault="00F20BB1" w:rsidP="00F20BB1" w:rsidR="00F20BB1">
      <w:pPr>
        <w:pStyle w:val="Odlomakpopisa"/>
        <w:ind w:left="1080"/>
        <w:jc w:val="both"/>
      </w:pPr>
    </w:p>
    <w:p w:rsidRDefault="00F20BB1" w:rsidP="00F20BB1" w:rsidR="00F20BB1">
      <w:pPr>
        <w:ind w:firstLine="708"/>
        <w:jc w:val="both"/>
      </w:pPr>
      <w:r>
        <w:t>Visinu troškova sud je odredio u paušalom iznosu i to minimalnu visinu nagrade za povjerenika utvrđenu odredbom čl</w:t>
      </w:r>
      <w:r w:rsidR="00C57C03">
        <w:t>anka</w:t>
      </w:r>
      <w:r>
        <w:t xml:space="preserve"> 8. Uredbe o kriterijima i načinu obračuna i plaćanju nagrade povjerenicima u postupku stečaja potrošača (</w:t>
      </w:r>
      <w:r w:rsidR="00C57C03">
        <w:t xml:space="preserve">"Narodne novine" broj </w:t>
      </w:r>
      <w:proofErr w:type="spellStart"/>
      <w:r>
        <w:t>13</w:t>
      </w:r>
      <w:proofErr w:type="spellEnd"/>
      <w:r>
        <w:t>/</w:t>
      </w:r>
      <w:proofErr w:type="spellStart"/>
      <w:r>
        <w:t>16</w:t>
      </w:r>
      <w:proofErr w:type="spellEnd"/>
      <w:r w:rsidR="00C57C03">
        <w:t>.</w:t>
      </w:r>
      <w:r>
        <w:t xml:space="preserve">) kao i očekivanih troškova povjerenika vezanih uz zatvaranje računa potrošača te otvaranje transakcijskog računa, izrade pečata i sličnih očekivanih troškova rada povjerenika. </w:t>
      </w:r>
    </w:p>
    <w:p w:rsidRDefault="00F20BB1" w:rsidP="00F20BB1" w:rsidR="00F20BB1">
      <w:pPr>
        <w:jc w:val="both"/>
      </w:pPr>
    </w:p>
    <w:p w:rsidRDefault="00F20BB1" w:rsidP="00F20BB1" w:rsidR="00F20BB1">
      <w:pPr>
        <w:ind w:firstLine="708"/>
        <w:jc w:val="both"/>
      </w:pPr>
      <w:r>
        <w:t xml:space="preserve">Sud je odlučio </w:t>
      </w:r>
      <w:r w:rsidR="00C57C03">
        <w:t>kao u izreci zaključka pod točkama</w:t>
      </w:r>
      <w:r>
        <w:t xml:space="preserve"> II. i III.  na temelju čl</w:t>
      </w:r>
      <w:r w:rsidR="00C57C03">
        <w:t>anka</w:t>
      </w:r>
      <w:r>
        <w:t xml:space="preserve"> </w:t>
      </w:r>
      <w:proofErr w:type="spellStart"/>
      <w:r>
        <w:t>45</w:t>
      </w:r>
      <w:proofErr w:type="spellEnd"/>
      <w:r>
        <w:t>.</w:t>
      </w:r>
      <w:r w:rsidR="00C57C03">
        <w:t xml:space="preserve"> </w:t>
      </w:r>
      <w:r>
        <w:t>st</w:t>
      </w:r>
      <w:r w:rsidR="00C57C03">
        <w:t>avak</w:t>
      </w:r>
      <w:r>
        <w:t xml:space="preserve"> 2. do 4. </w:t>
      </w:r>
      <w:proofErr w:type="spellStart"/>
      <w:r>
        <w:t>ZSP</w:t>
      </w:r>
      <w:proofErr w:type="spellEnd"/>
      <w:r>
        <w:t>-a, a to</w:t>
      </w:r>
      <w:r w:rsidR="00C57C03">
        <w:t>čka IV. izreke se temelji na članku</w:t>
      </w:r>
      <w:r>
        <w:t xml:space="preserve"> </w:t>
      </w:r>
      <w:proofErr w:type="spellStart"/>
      <w:r>
        <w:t>114</w:t>
      </w:r>
      <w:proofErr w:type="spellEnd"/>
      <w:r>
        <w:t>.</w:t>
      </w:r>
      <w:r w:rsidR="00C57C03">
        <w:t xml:space="preserve"> </w:t>
      </w:r>
      <w:r>
        <w:t>st</w:t>
      </w:r>
      <w:r w:rsidR="00C57C03">
        <w:t xml:space="preserve">avak 5. </w:t>
      </w:r>
      <w:proofErr w:type="spellStart"/>
      <w:r w:rsidR="00C57C03">
        <w:t>SZ</w:t>
      </w:r>
      <w:proofErr w:type="spellEnd"/>
      <w:r w:rsidR="00C57C03">
        <w:t xml:space="preserve">-a u svezi člankom </w:t>
      </w:r>
      <w:r>
        <w:t xml:space="preserve"> </w:t>
      </w:r>
      <w:proofErr w:type="spellStart"/>
      <w:r>
        <w:t>23</w:t>
      </w:r>
      <w:proofErr w:type="spellEnd"/>
      <w:r>
        <w:t xml:space="preserve">. </w:t>
      </w:r>
      <w:proofErr w:type="spellStart"/>
      <w:r>
        <w:t>ZSP</w:t>
      </w:r>
      <w:proofErr w:type="spellEnd"/>
      <w:r>
        <w:t>-a.</w:t>
      </w:r>
    </w:p>
    <w:p w:rsidRDefault="00F20BB1" w:rsidP="00F20BB1" w:rsidR="00F20BB1">
      <w:pPr>
        <w:jc w:val="both"/>
      </w:pPr>
    </w:p>
    <w:p w:rsidRDefault="00F20BB1" w:rsidP="00F20BB1" w:rsidR="00F20BB1">
      <w:pPr>
        <w:jc w:val="center"/>
      </w:pPr>
      <w:r>
        <w:t xml:space="preserve">U Slavonskom Brodu, </w:t>
      </w:r>
      <w:proofErr w:type="spellStart"/>
      <w:r w:rsidR="007D7F32">
        <w:t>22</w:t>
      </w:r>
      <w:proofErr w:type="spellEnd"/>
      <w:r w:rsidR="007D7F32">
        <w:t xml:space="preserve">. siječnja </w:t>
      </w:r>
      <w:proofErr w:type="spellStart"/>
      <w:r w:rsidR="007D7F32">
        <w:t>2018</w:t>
      </w:r>
      <w:proofErr w:type="spellEnd"/>
      <w:r w:rsidR="007D7F32">
        <w:t xml:space="preserve">. </w:t>
      </w:r>
    </w:p>
    <w:p w:rsidRDefault="00F20BB1" w:rsidP="00C57C03" w:rsidR="00F20BB1"/>
    <w:p w:rsidRDefault="00C57C03" w:rsidP="00C57C03" w:rsidR="00F20BB1">
      <w:pPr>
        <w:jc w:val="center"/>
      </w:pPr>
      <w:r>
        <w:t xml:space="preserve">                                                                                       </w:t>
      </w:r>
      <w:r w:rsidR="00062568">
        <w:t xml:space="preserve">                      </w:t>
      </w:r>
      <w:r>
        <w:t xml:space="preserve"> Sutkinja</w:t>
      </w:r>
      <w:r w:rsidR="00F20BB1">
        <w:t>:</w:t>
      </w:r>
    </w:p>
    <w:p w:rsidRDefault="00F20BB1" w:rsidP="00F20BB1" w:rsidR="00F20BB1">
      <w:pPr>
        <w:jc w:val="right"/>
      </w:pPr>
    </w:p>
    <w:p w:rsidRDefault="00C57C03" w:rsidP="00C57C03" w:rsidR="00F20BB1">
      <w:r>
        <w:t xml:space="preserve">                                                                                                                          Draženka Ilak</w:t>
      </w:r>
      <w:r w:rsidR="007D7F32">
        <w:t xml:space="preserve"> </w:t>
      </w:r>
      <w:r>
        <w:t xml:space="preserve">    </w:t>
      </w:r>
    </w:p>
    <w:p w:rsidRDefault="00F20BB1" w:rsidP="00C57C03" w:rsidR="00F20BB1"/>
    <w:p w:rsidRDefault="003D3059" w:rsidP="00F20BB1" w:rsidR="00F20BB1">
      <w:pPr>
        <w:jc w:val="both"/>
      </w:pPr>
      <w:r>
        <w:t xml:space="preserve">Naputak o pravnom lijeku: </w:t>
      </w:r>
      <w:r w:rsidR="00F20BB1">
        <w:t>Protiv zaključka nije dopušten pravnik lijek (čl</w:t>
      </w:r>
      <w:r w:rsidR="00C57C03">
        <w:t xml:space="preserve">anak </w:t>
      </w:r>
      <w:r w:rsidR="00F20BB1">
        <w:t xml:space="preserve"> </w:t>
      </w:r>
      <w:proofErr w:type="spellStart"/>
      <w:r w:rsidR="00F20BB1">
        <w:t>27</w:t>
      </w:r>
      <w:proofErr w:type="spellEnd"/>
      <w:r w:rsidR="00F20BB1">
        <w:t>.</w:t>
      </w:r>
      <w:r w:rsidR="00C57C03">
        <w:t xml:space="preserve"> </w:t>
      </w:r>
      <w:r w:rsidR="00F20BB1">
        <w:t>st</w:t>
      </w:r>
      <w:r w:rsidR="00C57C03">
        <w:t>avak 7 Z</w:t>
      </w:r>
      <w:r w:rsidR="00F20BB1">
        <w:t>akona o stečaju potrošača)</w:t>
      </w:r>
    </w:p>
    <w:p w:rsidRDefault="00F20BB1" w:rsidP="00F20BB1" w:rsidR="00F20BB1">
      <w:pPr>
        <w:jc w:val="both"/>
      </w:pPr>
      <w:r>
        <w:t xml:space="preserve"> </w:t>
      </w:r>
    </w:p>
    <w:p w:rsidRDefault="00F20BB1" w:rsidP="00F20BB1" w:rsidR="003D3059">
      <w:pPr>
        <w:jc w:val="both"/>
      </w:pPr>
      <w:r>
        <w:t>DNA:</w:t>
      </w:r>
    </w:p>
    <w:p w:rsidRDefault="007D7F32" w:rsidP="00F20BB1" w:rsidR="00F20BB1">
      <w:pPr>
        <w:pStyle w:val="Odlomakpopisa"/>
        <w:numPr>
          <w:ilvl w:val="0"/>
          <w:numId w:val="16"/>
        </w:numPr>
        <w:jc w:val="both"/>
      </w:pPr>
      <w:r>
        <w:t xml:space="preserve">Anto Rašić, </w:t>
      </w:r>
      <w:proofErr w:type="spellStart"/>
      <w:r>
        <w:t>Ruščica</w:t>
      </w:r>
      <w:proofErr w:type="spellEnd"/>
      <w:r>
        <w:t xml:space="preserve">,  Ivane Brlić Mažuranić </w:t>
      </w:r>
      <w:proofErr w:type="spellStart"/>
      <w:r>
        <w:t>15</w:t>
      </w:r>
      <w:proofErr w:type="spellEnd"/>
    </w:p>
    <w:p w:rsidRDefault="003D3059" w:rsidP="00F20BB1" w:rsidR="003D3059">
      <w:pPr>
        <w:pStyle w:val="Odlomakpopisa"/>
        <w:numPr>
          <w:ilvl w:val="0"/>
          <w:numId w:val="16"/>
        </w:numPr>
        <w:jc w:val="both"/>
      </w:pPr>
      <w:r>
        <w:t xml:space="preserve">e- oglasna ploča suda </w:t>
      </w:r>
    </w:p>
    <w:p w:rsidRDefault="00F20BB1" w:rsidP="00F20BB1" w:rsidR="00F20BB1">
      <w:pPr>
        <w:jc w:val="both"/>
      </w:pPr>
    </w:p>
    <w:p w:rsidRDefault="00F20BB1" w:rsidP="00F20BB1" w:rsidR="00F20BB1">
      <w:pPr>
        <w:jc w:val="both"/>
      </w:pPr>
    </w:p>
    <w:p w:rsidRDefault="00F20BB1" w:rsidP="00F20BB1" w:rsidR="00F20BB1">
      <w:pPr>
        <w:jc w:val="both"/>
      </w:pPr>
    </w:p>
    <w:p w:rsidRDefault="00F20BB1" w:rsidP="00F20BB1" w:rsidR="00F20BB1">
      <w:pPr>
        <w:jc w:val="both"/>
      </w:pPr>
    </w:p>
    <w:p w:rsidRDefault="00F20BB1" w:rsidP="00F20BB1" w:rsidR="00F20BB1">
      <w:pPr>
        <w:jc w:val="both"/>
      </w:pPr>
    </w:p>
    <w:p w:rsidRDefault="00F20BB1" w:rsidP="00F20BB1" w:rsidR="00F20BB1">
      <w:pPr>
        <w:jc w:val="both"/>
      </w:pPr>
    </w:p>
    <w:p w:rsidRDefault="00F20BB1" w:rsidP="00F20BB1" w:rsidR="00F20BB1">
      <w:pPr>
        <w:jc w:val="right"/>
      </w:pPr>
    </w:p>
    <w:p w:rsidRDefault="00F20BB1" w:rsidP="00F20BB1" w:rsidR="00F20BB1">
      <w:pPr>
        <w:pStyle w:val="Odlomakpopisa"/>
        <w:ind w:left="1080"/>
        <w:jc w:val="both"/>
      </w:pPr>
    </w:p>
    <w:p w:rsidRDefault="00F20BB1" w:rsidP="00F20BB1" w:rsidR="00F20BB1">
      <w:pPr>
        <w:jc w:val="center"/>
        <w:rPr>
          <w:rFonts w:cstheme="minorBidi" w:hAnsiTheme="minorHAnsi" w:asciiTheme="minorHAnsi"/>
          <w:sz w:val="22"/>
          <w:szCs w:val="22"/>
        </w:rPr>
      </w:pPr>
    </w:p>
    <w:sectPr w:rsidSect="00E631AE" w:rsidR="00F20BB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BB1" w:rsidP="00F20BB1" w:rsidR="00F20BB1">
      <w:r>
        <w:separator/>
      </w:r>
    </w:p>
  </w:endnote>
  <w:endnote w:id="0" w:type="continuationSeparator">
    <w:p w:rsidRDefault="00F20BB1" w:rsidP="00F20BB1" w:rsidR="00F20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BB1" w:rsidP="00F20BB1" w:rsidR="00F20BB1">
      <w:r>
        <w:separator/>
      </w:r>
    </w:p>
  </w:footnote>
  <w:footnote w:id="0" w:type="continuationSeparator">
    <w:p w:rsidRDefault="00F20BB1" w:rsidP="00F20BB1" w:rsidR="00F20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5FE" w:rsidP="008705FE" w:rsidR="008705FE">
    <w:pPr>
      <w:pStyle w:val="Zaglavlje"/>
      <w:jc w:val="right"/>
    </w:pPr>
    <w:r>
      <w:t xml:space="preserve">Poslovni broj: 6 </w:t>
    </w:r>
    <w:proofErr w:type="spellStart"/>
    <w:r>
      <w:t>Sp</w:t>
    </w:r>
    <w:proofErr w:type="spellEnd"/>
    <w:r>
      <w:t>-</w:t>
    </w:r>
    <w:r w:rsidR="00B2315E">
      <w:t>1/</w:t>
    </w:r>
    <w:proofErr w:type="spellStart"/>
    <w:r w:rsidR="00B2315E">
      <w:t>2018</w:t>
    </w:r>
    <w:proofErr w:type="spellEnd"/>
    <w:r w:rsidR="00B2315E">
      <w:t>-2</w:t>
    </w:r>
  </w:p>
  <w:p w:rsidRDefault="00F20BB1" w:rsidR="00F20B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31AE" w:rsidR="00E631AE">
    <w:pPr>
      <w:pStyle w:val="Zaglavlje"/>
    </w:pPr>
  </w:p>
  <w:p w:rsidRDefault="00E631AE" w:rsidR="00E631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114CB3"/>
    <w:multiLevelType w:val="hybridMultilevel"/>
    <w:tmpl w:val="F918B020"/>
    <w:lvl w:tplc="15C8EC3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AB6AF6"/>
    <w:multiLevelType w:val="hybridMultilevel"/>
    <w:tmpl w:val="E1507C8A"/>
    <w:lvl w:tplc="982AF07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A5F7167"/>
    <w:multiLevelType w:val="hybridMultilevel"/>
    <w:tmpl w:val="F7786AE0"/>
    <w:lvl w:tplc="32A654DC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1A9622BD"/>
    <w:multiLevelType w:val="hybridMultilevel"/>
    <w:tmpl w:val="8DC09208"/>
    <w:lvl w:tplc="C6C4E24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C157B6B"/>
    <w:multiLevelType w:val="multilevel"/>
    <w:tmpl w:val="02DC0760"/>
    <w:lvl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5">
    <w:nsid w:val="1DEF228D"/>
    <w:multiLevelType w:val="hybridMultilevel"/>
    <w:tmpl w:val="AE240BFC"/>
    <w:lvl w:tplc="3586D3AA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2F12B9C"/>
    <w:multiLevelType w:val="hybridMultilevel"/>
    <w:tmpl w:val="8BF80ED0"/>
    <w:lvl w:tplc="D5B28DB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AE6777D"/>
    <w:multiLevelType w:val="hybridMultilevel"/>
    <w:tmpl w:val="243EB172"/>
    <w:lvl w:tplc="F8428380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325AEA"/>
    <w:multiLevelType w:val="hybridMultilevel"/>
    <w:tmpl w:val="BC6C18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4002B5B"/>
    <w:multiLevelType w:val="hybridMultilevel"/>
    <w:tmpl w:val="3E4081D4"/>
    <w:lvl w:tplc="A700370C" w:ilvl="0">
      <w:start w:val="2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76A115C"/>
    <w:multiLevelType w:val="hybridMultilevel"/>
    <w:tmpl w:val="12F0C1E4"/>
    <w:lvl w:tplc="23C22CDA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3D0F28A5"/>
    <w:multiLevelType w:val="hybridMultilevel"/>
    <w:tmpl w:val="3C2823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C408EA"/>
    <w:multiLevelType w:val="hybridMultilevel"/>
    <w:tmpl w:val="3828DD5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41447F8B"/>
    <w:multiLevelType w:val="hybridMultilevel"/>
    <w:tmpl w:val="6FBAA8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6C33FC"/>
    <w:multiLevelType w:val="hybridMultilevel"/>
    <w:tmpl w:val="02DC076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5">
    <w:nsid w:val="5E1A65D0"/>
    <w:multiLevelType w:val="hybridMultilevel"/>
    <w:tmpl w:val="4F1C49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6E059B"/>
    <w:multiLevelType w:val="hybridMultilevel"/>
    <w:tmpl w:val="E8B02532"/>
    <w:lvl w:tplc="1A6E3B0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3"/>
  </w:num>
  <w:num w:numId="3">
    <w:abstractNumId w:val="15"/>
  </w:num>
  <w:num w:numId="4">
    <w:abstractNumId w:val="10"/>
  </w:num>
  <w:num w:numId="5">
    <w:abstractNumId w:val="5"/>
  </w:num>
  <w:num w:numId="6">
    <w:abstractNumId w:val="12"/>
  </w:num>
  <w:num w:numId="7">
    <w:abstractNumId w:val="14"/>
  </w:num>
  <w:num w:numId="8">
    <w:abstractNumId w:val="4"/>
  </w:num>
  <w:num w:numId="9">
    <w:abstractNumId w:val="16"/>
  </w:num>
  <w:num w:numId="10">
    <w:abstractNumId w:val="11"/>
  </w:num>
  <w:num w:numId="11">
    <w:abstractNumId w:val="0"/>
  </w:num>
  <w:num w:numId="12">
    <w:abstractNumId w:val="7"/>
  </w:num>
  <w:num w:numId="13">
    <w:abstractNumId w:val="6"/>
  </w:num>
  <w:num w:numId="14">
    <w:abstractNumId w:val="1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6BB7"/>
    <w:rsid w:val="00062568"/>
    <w:rsid w:val="00074F7A"/>
    <w:rsid w:val="00076F3D"/>
    <w:rsid w:val="00094982"/>
    <w:rsid w:val="000A531C"/>
    <w:rsid w:val="000E0746"/>
    <w:rsid w:val="000E7290"/>
    <w:rsid w:val="000F7FDE"/>
    <w:rsid w:val="00116FB1"/>
    <w:rsid w:val="001742AA"/>
    <w:rsid w:val="0018486A"/>
    <w:rsid w:val="00190DF1"/>
    <w:rsid w:val="0019124B"/>
    <w:rsid w:val="001971B3"/>
    <w:rsid w:val="001A255B"/>
    <w:rsid w:val="001C10DD"/>
    <w:rsid w:val="00200000"/>
    <w:rsid w:val="00220DF6"/>
    <w:rsid w:val="002256C1"/>
    <w:rsid w:val="002844B6"/>
    <w:rsid w:val="00291957"/>
    <w:rsid w:val="00296D9F"/>
    <w:rsid w:val="00297B5F"/>
    <w:rsid w:val="002C7A1C"/>
    <w:rsid w:val="002E3978"/>
    <w:rsid w:val="002F3496"/>
    <w:rsid w:val="00332088"/>
    <w:rsid w:val="00334D0D"/>
    <w:rsid w:val="00344060"/>
    <w:rsid w:val="00354527"/>
    <w:rsid w:val="0036432F"/>
    <w:rsid w:val="003A1201"/>
    <w:rsid w:val="003D3059"/>
    <w:rsid w:val="003D6A0F"/>
    <w:rsid w:val="003D6AD4"/>
    <w:rsid w:val="003E3C8C"/>
    <w:rsid w:val="003E6F26"/>
    <w:rsid w:val="003F3D3F"/>
    <w:rsid w:val="003F4FE5"/>
    <w:rsid w:val="0040527E"/>
    <w:rsid w:val="004205DE"/>
    <w:rsid w:val="0042468B"/>
    <w:rsid w:val="00437121"/>
    <w:rsid w:val="00450BDA"/>
    <w:rsid w:val="00454343"/>
    <w:rsid w:val="00465366"/>
    <w:rsid w:val="004851A0"/>
    <w:rsid w:val="0049373E"/>
    <w:rsid w:val="00494527"/>
    <w:rsid w:val="00495963"/>
    <w:rsid w:val="004E785A"/>
    <w:rsid w:val="004F7BA9"/>
    <w:rsid w:val="005141F4"/>
    <w:rsid w:val="00533A6A"/>
    <w:rsid w:val="00570DAB"/>
    <w:rsid w:val="005724EC"/>
    <w:rsid w:val="00586243"/>
    <w:rsid w:val="00594350"/>
    <w:rsid w:val="005A3106"/>
    <w:rsid w:val="005A373B"/>
    <w:rsid w:val="005E3754"/>
    <w:rsid w:val="00644597"/>
    <w:rsid w:val="0065334E"/>
    <w:rsid w:val="006556F3"/>
    <w:rsid w:val="00662005"/>
    <w:rsid w:val="006A17CD"/>
    <w:rsid w:val="006A7B2D"/>
    <w:rsid w:val="006B3164"/>
    <w:rsid w:val="006B71B9"/>
    <w:rsid w:val="006E5E1D"/>
    <w:rsid w:val="006F0663"/>
    <w:rsid w:val="006F590D"/>
    <w:rsid w:val="007119AC"/>
    <w:rsid w:val="0071223B"/>
    <w:rsid w:val="00716129"/>
    <w:rsid w:val="00733B54"/>
    <w:rsid w:val="00742061"/>
    <w:rsid w:val="007446EA"/>
    <w:rsid w:val="007C4E66"/>
    <w:rsid w:val="007D7F32"/>
    <w:rsid w:val="007E1341"/>
    <w:rsid w:val="007F1427"/>
    <w:rsid w:val="008022BE"/>
    <w:rsid w:val="00802C87"/>
    <w:rsid w:val="00806A91"/>
    <w:rsid w:val="00816A93"/>
    <w:rsid w:val="00817D9D"/>
    <w:rsid w:val="0083094B"/>
    <w:rsid w:val="0083199B"/>
    <w:rsid w:val="0084254E"/>
    <w:rsid w:val="00860FD3"/>
    <w:rsid w:val="008635E5"/>
    <w:rsid w:val="008705FE"/>
    <w:rsid w:val="00897F38"/>
    <w:rsid w:val="008A1B49"/>
    <w:rsid w:val="008B5EAE"/>
    <w:rsid w:val="008B6A91"/>
    <w:rsid w:val="009017EA"/>
    <w:rsid w:val="00904CD7"/>
    <w:rsid w:val="0091694A"/>
    <w:rsid w:val="00921999"/>
    <w:rsid w:val="00983FA2"/>
    <w:rsid w:val="009D1688"/>
    <w:rsid w:val="009D5100"/>
    <w:rsid w:val="009D597A"/>
    <w:rsid w:val="009F4730"/>
    <w:rsid w:val="00A01414"/>
    <w:rsid w:val="00A1591A"/>
    <w:rsid w:val="00A4570B"/>
    <w:rsid w:val="00B2315E"/>
    <w:rsid w:val="00B26DDC"/>
    <w:rsid w:val="00B55562"/>
    <w:rsid w:val="00B800D5"/>
    <w:rsid w:val="00B82FD9"/>
    <w:rsid w:val="00B86CE5"/>
    <w:rsid w:val="00B94285"/>
    <w:rsid w:val="00BB2882"/>
    <w:rsid w:val="00BB73A6"/>
    <w:rsid w:val="00BD53EF"/>
    <w:rsid w:val="00BD7466"/>
    <w:rsid w:val="00BE3967"/>
    <w:rsid w:val="00BE639A"/>
    <w:rsid w:val="00BF68EE"/>
    <w:rsid w:val="00C17E1E"/>
    <w:rsid w:val="00C252CE"/>
    <w:rsid w:val="00C26BB7"/>
    <w:rsid w:val="00C417C0"/>
    <w:rsid w:val="00C424B8"/>
    <w:rsid w:val="00C53487"/>
    <w:rsid w:val="00C57C03"/>
    <w:rsid w:val="00C774EA"/>
    <w:rsid w:val="00CA695D"/>
    <w:rsid w:val="00CC7B2F"/>
    <w:rsid w:val="00CC7DAF"/>
    <w:rsid w:val="00D05C27"/>
    <w:rsid w:val="00D229C9"/>
    <w:rsid w:val="00D34A27"/>
    <w:rsid w:val="00D526C1"/>
    <w:rsid w:val="00D54483"/>
    <w:rsid w:val="00D619C6"/>
    <w:rsid w:val="00D82AE0"/>
    <w:rsid w:val="00D8655C"/>
    <w:rsid w:val="00DC454E"/>
    <w:rsid w:val="00DC6FD3"/>
    <w:rsid w:val="00DD3E8E"/>
    <w:rsid w:val="00DF0624"/>
    <w:rsid w:val="00E014AE"/>
    <w:rsid w:val="00E0554A"/>
    <w:rsid w:val="00E207F9"/>
    <w:rsid w:val="00E5700D"/>
    <w:rsid w:val="00E624BA"/>
    <w:rsid w:val="00E631AE"/>
    <w:rsid w:val="00E63A91"/>
    <w:rsid w:val="00E81EF3"/>
    <w:rsid w:val="00EA7608"/>
    <w:rsid w:val="00EB1679"/>
    <w:rsid w:val="00EC37E1"/>
    <w:rsid w:val="00ED61C8"/>
    <w:rsid w:val="00EE170D"/>
    <w:rsid w:val="00EF11CD"/>
    <w:rsid w:val="00F124B4"/>
    <w:rsid w:val="00F20BB1"/>
    <w:rsid w:val="00F52F01"/>
    <w:rsid w:val="00F85723"/>
    <w:rsid w:val="00FB23F1"/>
    <w:rsid w:val="00FD5E9E"/>
    <w:rsid w:val="00FE00BC"/>
    <w:rsid w:val="00FF016E"/>
    <w:rsid w:val="00FF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63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635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E1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20B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BB1"/>
    <w:rPr>
      <w:sz w:val="24"/>
      <w:szCs w:val="24"/>
    </w:rPr>
  </w:style>
  <w:style w:styleId="Podnoje" w:type="paragraph">
    <w:name w:val="footer"/>
    <w:basedOn w:val="Normal"/>
    <w:link w:val="PodnojeChar"/>
    <w:rsid w:val="00F20B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20BB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6F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F3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F3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F3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F3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63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635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E1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20B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BB1"/>
    <w:rPr>
      <w:sz w:val="24"/>
      <w:szCs w:val="24"/>
    </w:rPr>
  </w:style>
  <w:style w:styleId="Podnoje" w:type="paragraph">
    <w:name w:val="footer"/>
    <w:basedOn w:val="Normal"/>
    <w:link w:val="PodnojeChar"/>
    <w:rsid w:val="00F20B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20BB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6F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F3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F3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F3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F3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5884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Draženka</izvorni_sadrzaj>
    <derivirana_varijabla naziv="DomainObject.DonositeljOdluke.Ime_1">Draženka</derivirana_varijabla>
  </DomainObject.DonositeljOdluke.Ime>
  <DomainObject.DonositeljOdluke.Prezime>
    <izvorni_sadrzaj>Ilak</izvorni_sadrzaj>
    <derivirana_varijabla naziv="DomainObject.DonositeljOdluke.Prezime_1">Ilak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Ured 62</izvorni_sadrzaj>
    <derivirana_varijabla naziv="DomainObject.Predmet.Referada.Prostorija.Naziv_1">Ured 62</derivirana_varijabla>
  </DomainObject.Predmet.Referada.Prostorija.Naziv>
  <DomainObject.Predmet.Referada.Prostorija.Oznaka>
    <izvorni_sadrzaj>Ured 62</izvorni_sadrzaj>
    <derivirana_varijabla naziv="DomainObject.Predmet.Referada.Prostorija.Oznaka_1">Ured 62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Draženka Ilak</izvorni_sadrzaj>
    <derivirana_varijabla naziv="DomainObject.Predmet.Referada.Sudac_1">Draženka Ilak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 Rašić</izvorni_sadrzaj>
    <derivirana_varijabla naziv="DomainObject.Predmet.StrankaFormated_1">  Anto Rašić</derivirana_varijabla>
  </DomainObject.Predmet.StrankaFormated>
  <DomainObject.Predmet.StrankaFormatedOIB>
    <izvorni_sadrzaj>  Anto Rašić, OIB 84252251687</izvorni_sadrzaj>
    <derivirana_varijabla naziv="DomainObject.Predmet.StrankaFormatedOIB_1">  Anto Rašić, OIB 84252251687</derivirana_varijabla>
  </DomainObject.Predmet.StrankaFormatedOIB>
  <DomainObject.Predmet.StrankaFormatedWithAdress>
    <izvorni_sadrzaj> Anto Rašić, Ivane Brlić Mažuranić 15, 35000 Rušćica</izvorni_sadrzaj>
    <derivirana_varijabla naziv="DomainObject.Predmet.StrankaFormatedWithAdress_1"> Anto Rašić, Ivane Brlić Mažuranić 15, 35000 Rušćica</derivirana_varijabla>
  </DomainObject.Predmet.StrankaFormatedWithAdress>
  <DomainObject.Predmet.StrankaFormatedWithAdressOIB>
    <izvorni_sadrzaj> Anto Rašić, OIB 84252251687, Ivane Brlić Mažuranić 15, 35000 Rušćica</izvorni_sadrzaj>
    <derivirana_varijabla naziv="DomainObject.Predmet.StrankaFormatedWithAdressOIB_1"> Anto Rašić, OIB 84252251687, Ivane Brlić Mažuranić 15, 35000 Rušćica</derivirana_varijabla>
  </DomainObject.Predmet.StrankaFormatedWithAdressOIB>
  <DomainObject.Predmet.StrankaWithAdress>
    <izvorni_sadrzaj>Anto Rašić Ivane Brlić Mažuranić 15,35000 Rušćica</izvorni_sadrzaj>
    <derivirana_varijabla naziv="DomainObject.Predmet.StrankaWithAdress_1">Anto Rašić Ivane Brlić Mažuranić 15,35000 Rušćica</derivirana_varijabla>
  </DomainObject.Predmet.StrankaWithAdress>
  <DomainObject.Predmet.StrankaWithAdressOIB>
    <izvorni_sadrzaj>Anto Rašić, OIB 84252251687, Ivane Brlić Mažuranić 15,35000 Rušćica</izvorni_sadrzaj>
    <derivirana_varijabla naziv="DomainObject.Predmet.StrankaWithAdressOIB_1">Anto Rašić, OIB 84252251687, Ivane Brlić Mažuranić 15,35000 Rušćica</derivirana_varijabla>
  </DomainObject.Predmet.StrankaWithAdressOIB>
  <DomainObject.Predmet.StrankaNazivFormated>
    <izvorni_sadrzaj>Anto Rašić</izvorni_sadrzaj>
    <derivirana_varijabla naziv="DomainObject.Predmet.StrankaNazivFormated_1">Anto Rašić</derivirana_varijabla>
  </DomainObject.Predmet.StrankaNazivFormated>
  <DomainObject.Predmet.StrankaNazivFormatedOIB>
    <izvorni_sadrzaj>Anto Rašić, OIB 84252251687</izvorni_sadrzaj>
    <derivirana_varijabla naziv="DomainObject.Predmet.StrankaNazivFormatedOIB_1">Anto Rašić, OIB 84252251687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Blaženka Lucić</izvorni_sadrzaj>
    <derivirana_varijabla naziv="DomainObject.Predmet.Zapisnicar_1">Blaženka Lucić</derivirana_varijabla>
  </DomainObject.Predmet.Zapisnicar>
  <DomainObject.Predmet.StrankaListFormated>
    <izvorni_sadrzaj>
      <item>Anto Rašić</item>
    </izvorni_sadrzaj>
    <derivirana_varijabla naziv="DomainObject.Predmet.StrankaListFormated_1">
      <item>Anto Rašić</item>
    </derivirana_varijabla>
  </DomainObject.Predmet.StrankaListFormated>
  <DomainObject.Predmet.StrankaListFormatedOIB>
    <izvorni_sadrzaj>
      <item>Anto Rašić, OIB 84252251687</item>
    </izvorni_sadrzaj>
    <derivirana_varijabla naziv="DomainObject.Predmet.StrankaListFormatedOIB_1">
      <item>Anto Rašić, OIB 84252251687</item>
    </derivirana_varijabla>
  </DomainObject.Predmet.StrankaListFormatedOIB>
  <DomainObject.Predmet.StrankaListFormatedWithAdress>
    <izvorni_sadrzaj>
      <item>Anto Rašić, Ivane Brlić Mažuranić 15, 35000 Rušćica</item>
    </izvorni_sadrzaj>
    <derivirana_varijabla naziv="DomainObject.Predmet.StrankaListFormatedWithAdress_1">
      <item>Anto Rašić, Ivane Brlić Mažuranić 15, 35000 Rušćica</item>
    </derivirana_varijabla>
  </DomainObject.Predmet.StrankaListFormatedWithAdress>
  <DomainObject.Predmet.StrankaListFormatedWithAdressOIB>
    <izvorni_sadrzaj>
      <item>Anto Rašić, OIB 84252251687, Ivane Brlić Mažuranić 15, 35000 Rušćica</item>
    </izvorni_sadrzaj>
    <derivirana_varijabla naziv="DomainObject.Predmet.StrankaListFormatedWithAdressOIB_1">
      <item>Anto Rašić, OIB 84252251687, Ivane Brlić Mažuranić 15, 35000 Rušćica</item>
    </derivirana_varijabla>
  </DomainObject.Predmet.StrankaListFormatedWithAdressOIB>
  <DomainObject.Predmet.StrankaListNazivFormated>
    <izvorni_sadrzaj>
      <item>Anto Rašić</item>
    </izvorni_sadrzaj>
    <derivirana_varijabla naziv="DomainObject.Predmet.StrankaListNazivFormated_1">
      <item>Anto Rašić</item>
    </derivirana_varijabla>
  </DomainObject.Predmet.StrankaListNazivFormated>
  <DomainObject.Predmet.StrankaListNazivFormatedOIB>
    <izvorni_sadrzaj>
      <item>Anto Rašić, OIB 84252251687</item>
    </izvorni_sadrzaj>
    <derivirana_varijabla naziv="DomainObject.Predmet.StrankaListNazivFormatedOIB_1">
      <item>Anto Rašić, OIB 84252251687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 Rašić</izvorni_sadrzaj>
    <derivirana_varijabla naziv="DomainObject.Predmet.StrankaIDrugi_1">Anto Rašić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Anto Rašić, OIB 84252251687, Ivane Brlić Mažuranić 15, 35000 Rušćica</izvorni_sadrzaj>
    <derivirana_varijabla naziv="DomainObject.Predmet.StrankaIDrugiAdressOIB_1">Anto Rašić, OIB 84252251687, Ivane Brlić Mažuranić 15, 35000 Rušćica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 Rašić</item>
    </izvorni_sadrzaj>
    <derivirana_varijabla naziv="DomainObject.Predmet.SudioniciListNaziv_1">
      <item>Anto Rašić</item>
    </derivirana_varijabla>
  </DomainObject.Predmet.SudioniciListNaziv>
  <DomainObject.Predmet.SudioniciListAdressOIB>
    <izvorni_sadrzaj>
      <item>Anto Rašić, OIB 84252251687, Ivane Brlić Mažuranić 15,35000 Rušćica</item>
    </izvorni_sadrzaj>
    <derivirana_varijabla naziv="DomainObject.Predmet.SudioniciListAdressOIB_1">
      <item>Anto Rašić, OIB 84252251687, Ivane Brlić Mažuranić 15,35000 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84252251687</item>
    </izvorni_sadrzaj>
    <derivirana_varijabla naziv="DomainObject.Predmet.SudioniciListNazivOIB_1">
      <item>, OIB 84252251687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2661</properties:Characters>
  <properties:Lines>86</properties:Lines>
  <properties:Paragraphs>28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P-1670/97-19</vt:lpstr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2018-01-22T08:22:00Z</dcterms:created>
  <dc:creator>Irena</dc:creator>
  <cp:lastModifiedBy>Blaženka Lucić</cp:lastModifiedBy>
  <cp:lastPrinted>2018-01-22T10:07:00Z</cp:lastPrinted>
  <dcterms:modified xmlns:xsi="http://www.w3.org/2001/XMLSchema-instance" xsi:type="dcterms:W3CDTF">2018-01-22T10:09:00Z</dcterms:modified>
  <cp:revision>9</cp:revision>
  <dc:title>Broj: P-1670/97-19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