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0470" w14:paraId="91b047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034D6">
        <w:rPr>
          <w:rStyle w:val="Naglaeno"/>
          <w:b w:val="false"/>
        </w:rPr>
        <w:t>185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>L. Jä</w:t>
      </w:r>
      <w:r w:rsidR="00C111D8">
        <w:t>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034D6">
        <w:t xml:space="preserve">TILIJA </w:t>
      </w:r>
      <w:r w:rsidR="00B57C6B">
        <w:t>d.o.o.</w:t>
      </w:r>
      <w:r w:rsidR="002034D6">
        <w:t xml:space="preserve"> za proizvodnju, trgovinu i usluge, </w:t>
      </w:r>
      <w:r w:rsidR="00FA0E78">
        <w:t xml:space="preserve">OIB: </w:t>
      </w:r>
      <w:r w:rsidR="002034D6">
        <w:t>64878654707</w:t>
      </w:r>
      <w:r w:rsidR="00F13845">
        <w:t>,</w:t>
      </w:r>
      <w:r w:rsidR="00A948C4">
        <w:t xml:space="preserve"> </w:t>
      </w:r>
      <w:r w:rsidR="00B57C6B">
        <w:t xml:space="preserve">MBS: </w:t>
      </w:r>
      <w:r w:rsidR="00ED385B">
        <w:t>030</w:t>
      </w:r>
      <w:r w:rsidR="002034D6">
        <w:t>093907</w:t>
      </w:r>
      <w:r w:rsidR="00F13845">
        <w:t xml:space="preserve">, </w:t>
      </w:r>
      <w:r w:rsidR="002034D6">
        <w:t>Velimirovac, A. Stepinca bb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034D6">
        <w:t>27</w:t>
      </w:r>
      <w:r w:rsidR="00F72634">
        <w:t>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034D6">
        <w:t>TILIJA d.o.o. za proizvodnju, trgovinu i usluge, OIB: 64878654707, MBS: 030093907, Velimirovac, A. Stepinca bb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034D6">
        <w:t>648.389,61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034D6">
        <w:t>BORIS KOVAČEVIĆ</w:t>
      </w:r>
      <w:r w:rsidR="00B57C6B">
        <w:t xml:space="preserve">, OIB: </w:t>
      </w:r>
      <w:r w:rsidR="00AD5A05">
        <w:t>01764231034</w:t>
      </w:r>
      <w:r w:rsidR="001C15F7">
        <w:t>,</w:t>
      </w:r>
      <w:r w:rsidR="00AD5A05">
        <w:t xml:space="preserve"> Našice, Savska 12,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F5498">
        <w:t>1</w:t>
      </w:r>
      <w:r w:rsidR="00AD5A05">
        <w:t>85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D5A05">
        <w:t>27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D5A05">
        <w:t>11/4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d.o.o. za proizvodnju, trgovinu i usluge</izvorni_sadrzaj>
    <derivirana_varijabla naziv="DomainObject.Predmet.ProtustrankaFormated_1">  TILIA d.o.o. za proizvodnju, trgovinu i usluge</derivirana_varijabla>
  </DomainObject.Predmet.ProtustrankaFormated>
  <DomainObject.Predmet.ProtustrankaFormatedOIB>
    <izvorni_sadrzaj>  TILIA d.o.o. za proizvodnju, trgovinu i usluge, OIB 64878654707</izvorni_sadrzaj>
    <derivirana_varijabla naziv="DomainObject.Predmet.ProtustrankaFormatedOIB_1">  TILIA d.o.o. za proizvodnju, trgovinu i usluge, OIB 64878654707</derivirana_varijabla>
  </DomainObject.Predmet.ProtustrankaFormatedOIB>
  <DomainObject.Predmet.ProtustrankaFormatedWithAdress>
    <izvorni_sadrzaj> TILIA d.o.o. za proizvodnju, trgovinu i usluge, Alojzija Stepinca/bb, 31500 Velimirovac</izvorni_sadrzaj>
    <derivirana_varijabla naziv="DomainObject.Predmet.ProtustrankaFormatedWithAdress_1"> TILIA d.o.o. za proizvodnju, trgovinu i usluge, Alojzija Stepinca/bb, 31500 Velimirovac</derivirana_varijabla>
  </DomainObject.Predmet.ProtustrankaFormatedWithAdress>
  <DomainObject.Predmet.ProtustrankaFormatedWithAdressOIB>
    <izvorni_sadrzaj> TILIA d.o.o. za proizvodnju, trgovinu i usluge, OIB 64878654707, Alojzija Stepinca/bb, 31500 Velimirovac</izvorni_sadrzaj>
    <derivirana_varijabla naziv="DomainObject.Predmet.ProtustrankaFormatedWithAdressOIB_1"> TILIA d.o.o. za proizvodnju, trgovinu i usluge, OIB 64878654707, Alojzija Stepinca/bb, 31500 Velimirovac</derivirana_varijabla>
  </DomainObject.Predmet.ProtustrankaFormatedWithAdressOIB>
  <DomainObject.Predmet.ProtustrankaWithAdress>
    <izvorni_sadrzaj>TILIA d.o.o. za proizvodnju, trgovinu i usluge Alojzija Stepinca/bb, 31500 Velimirovac</izvorni_sadrzaj>
    <derivirana_varijabla naziv="DomainObject.Predmet.ProtustrankaWithAdress_1">TILIA d.o.o. za proizvodnju, trgovinu i usluge Alojzija Stepinca/bb, 31500 Velimirovac</derivirana_varijabla>
  </DomainObject.Predmet.ProtustrankaWithAdress>
  <DomainObject.Predmet.ProtustrankaWithAdressOIB>
    <izvorni_sadrzaj>TILIA d.o.o. za proizvodnju, trgovinu i usluge, OIB 64878654707, Alojzija Stepinca/bb, 31500 Velimirovac</izvorni_sadrzaj>
    <derivirana_varijabla naziv="DomainObject.Predmet.ProtustrankaWithAdressOIB_1">TILIA d.o.o. za proizvodnju, trgovinu i usluge, OIB 64878654707, Alojzija Stepinca/bb, 31500 Velimirovac</derivirana_varijabla>
  </DomainObject.Predmet.ProtustrankaWithAdressOIB>
  <DomainObject.Predmet.ProtustrankaNazivFormated>
    <izvorni_sadrzaj>TILIA d.o.o. za proizvodnju, trgovinu i usluge</izvorni_sadrzaj>
    <derivirana_varijabla naziv="DomainObject.Predmet.ProtustrankaNazivFormated_1">TILIA d.o.o. za proizvodnju, trgovinu i usluge</derivirana_varijabla>
  </DomainObject.Predmet.ProtustrankaNazivFormated>
  <DomainObject.Predmet.ProtustrankaNazivFormatedOIB>
    <izvorni_sadrzaj>TILIA d.o.o. za proizvodnju, trgovinu i usluge, OIB 64878654707</izvorni_sadrzaj>
    <derivirana_varijabla naziv="DomainObject.Predmet.ProtustrankaNazivFormatedOIB_1">TILIA d.o.o. za proizvodnju, trgovinu i usluge, OIB 64878654707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TILIA d.o.o. za proizvodnju, trgovinu i usluge</item>
    </izvorni_sadrzaj>
    <derivirana_varijabla naziv="DomainObject.Predmet.ProtuStrankaListFormated_1">
      <item>TILIA d.o.o. za proizvodnju, trgovinu i usluge</item>
    </derivirana_varijabla>
  </DomainObject.Predmet.ProtuStrankaListFormated>
  <DomainObject.Predmet.ProtuStrankaListFormatedOIB>
    <izvorni_sadrzaj>
      <item>TILIA d.o.o. za proizvodnju, trgovinu i usluge, OIB 64878654707</item>
    </izvorni_sadrzaj>
    <derivirana_varijabla naziv="DomainObject.Predmet.ProtuStrankaListFormatedOIB_1">
      <item>TILIA d.o.o. za proizvodnju, trgovinu i usluge, OIB 64878654707</item>
    </derivirana_varijabla>
  </DomainObject.Predmet.ProtuStrankaListFormatedOIB>
  <DomainObject.Predmet.ProtuStrankaListFormatedWithAdress>
    <izvorni_sadrzaj>
      <item>TILIA d.o.o. za proizvodnju, trgovinu i usluge, Alojzija Stepinca/bb, 31500 Velimirovac</item>
    </izvorni_sadrzaj>
    <derivirana_varijabla naziv="DomainObject.Predmet.ProtuStrankaListFormatedWithAdress_1">
      <item>TILIA d.o.o. za proizvodnju, trgovinu i usluge, Alojzija Stepinca/bb, 31500 Velimirovac</item>
    </derivirana_varijabla>
  </DomainObject.Predmet.ProtuStrankaListFormatedWithAdress>
  <DomainObject.Predmet.ProtuStrankaListFormatedWithAdressOIB>
    <izvorni_sadrzaj>
      <item>TILIA d.o.o. za proizvodnju, trgovinu i usluge, OIB 64878654707, Alojzija Stepinca/bb, 31500 Velimirovac</item>
    </izvorni_sadrzaj>
    <derivirana_varijabla naziv="DomainObject.Predmet.ProtuStrankaListFormatedWithAdressOIB_1">
      <item>TILIA d.o.o. za proizvodnju, trgovinu i usluge, OIB 64878654707, Alojzija Stepinca/bb, 31500 Velimirovac</item>
    </derivirana_varijabla>
  </DomainObject.Predmet.ProtuStrankaListFormatedWithAdressOIB>
  <DomainObject.Predmet.ProtuStrankaListNazivFormated>
    <izvorni_sadrzaj>
      <item>TILIA d.o.o. za proizvodnju, trgovinu i usluge</item>
    </izvorni_sadrzaj>
    <derivirana_varijabla naziv="DomainObject.Predmet.ProtuStrankaListNazivFormated_1">
      <item>TILIA d.o.o. za proizvodnju, trgovinu i usluge</item>
    </derivirana_varijabla>
  </DomainObject.Predmet.ProtuStrankaListNazivFormated>
  <DomainObject.Predmet.ProtuStrankaListNazivFormatedOIB>
    <izvorni_sadrzaj>
      <item>TILIA d.o.o. za proizvodnju, trgovinu i usluge, OIB 64878654707</item>
    </izvorni_sadrzaj>
    <derivirana_varijabla naziv="DomainObject.Predmet.ProtuStrankaListNazivFormatedOIB_1">
      <item>TILIA d.o.o. za proizvodnju, trgovinu i usluge, OIB 64878654707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TILIA d.o.o. za proizvodnju, trgovinu i usluge</izvorni_sadrzaj>
    <derivirana_varijabla naziv="DomainObject.Predmet.ProtustrankaIDrugi_1">TILIA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TILIA d.o.o. za proizvodnju, trgovinu i usluge, OIB 64878654707, Alojzija Stepinca/bb, 31500 Velimirovac</izvorni_sadrzaj>
    <derivirana_varijabla naziv="DomainObject.Predmet.ProtustrankaIDrugiAdressOIB_1">TILIA d.o.o. za proizvodnju, trgovinu i usluge, OIB 64878654707, Alojzija Stepinca/bb, 31500 Velimirovac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TILIA d.o.o. za proizvodnju, trgovinu i usluge</item>
    </izvorni_sadrzaj>
    <derivirana_varijabla naziv="DomainObject.Predmet.SudioniciListNaziv_1">
      <item>FINA RC OSIJEK</item>
      <item>TILIA d.o.o. za proizvodnju, trgovinu i usluge</item>
    </derivirana_varijabla>
  </DomainObject.Predmet.SudioniciListNaziv>
  <DomainObject.Predmet.SudioniciListAdressOIB>
    <izvorni_sadrzaj>
      <item>FINA RC OSIJEK, OIB 85821130368</item>
      <item>TILIA d.o.o. za proizvodnju, trgovinu i usluge, OIB 64878654707, Alojzija Stepinca/bb,31500 Velimirovac</item>
    </izvorni_sadrzaj>
    <derivirana_varijabla naziv="DomainObject.Predmet.SudioniciListAdressOIB_1">
      <item>FINA RC OSIJEK, OIB 85821130368</item>
      <item>TILIA d.o.o. za proizvodnju, trgovinu i usluge, OIB 64878654707, Alojzija Stepinca/bb,31500 Velimirovac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64878654707</item>
    </izvorni_sadrzaj>
    <derivirana_varijabla naziv="DomainObject.Predmet.SudioniciListNazivOIB_1">
      <item>, OIB 85821130368</item>
      <item>, OIB 64878654707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C82FD-FE85-4391-9797-C055199C5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2104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2018-02-27T11:32:00Z</dcterms:created>
  <dc:creator>Korisnik</dc:creator>
  <cp:lastModifiedBy>Snježana Andrijanić</cp:lastModifiedBy>
  <cp:lastPrinted>2018-02-27T11:32:00Z</cp:lastPrinted>
  <dcterms:modified xmlns:xsi="http://www.w3.org/2001/XMLSchema-instance" xsi:type="dcterms:W3CDTF">2018-02-27T11:33:00Z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- 185-18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