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218c" w14:paraId="716218c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7C25" w:rsidP="00DF524F" w:rsidR="00B47C25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St-605</w:t>
      </w:r>
      <w:r w:rsidR="00864D0C">
        <w:t>/13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D00DC0">
        <w:t>T.D.F. d.o.o. u stečaju, Petrinja, Mala Gorica 90, OIB: 78499902770</w:t>
      </w:r>
      <w:r w:rsidRPr="00792894">
        <w:t xml:space="preserve">, </w:t>
      </w:r>
      <w:r w:rsidR="006A414E">
        <w:t>31. ožujka</w:t>
      </w:r>
      <w:r w:rsidR="00792894" w:rsidRPr="00792894">
        <w:t xml:space="preserve"> </w:t>
      </w:r>
      <w:r w:rsidR="006A414E">
        <w:t>2017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00DC0" w:rsidRPr="00D00DC0">
        <w:rPr>
          <w:bCs/>
        </w:rPr>
        <w:t>T.D.F. d.o.o. u stečaju, Petrinja, Mala Gorica 90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6A414E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11. travanj 2017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11,30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6A414E">
        <w:t>84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7B40F5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D00DC0">
        <w:t>nastavku unovčenja stečajne mase</w:t>
      </w:r>
      <w:r w:rsidR="00F25213" w:rsidRPr="00037EED">
        <w:t>.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6A414E">
        <w:t>31. ožujka 2017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31440" w:rsidP="00031440" w:rsidR="007D2848" w:rsidRPr="00310646">
      <w:pPr>
        <w:pStyle w:val="Tijeloteksta"/>
        <w:jc w:val="center"/>
      </w:pPr>
      <w:r>
        <w:t xml:space="preserve">                                                                                                                         </w:t>
      </w:r>
      <w:r w:rsidR="007D2848" w:rsidRPr="00310646">
        <w:t>SUDAC:</w:t>
      </w:r>
    </w:p>
    <w:p w:rsidRDefault="007D2848" w:rsidP="00A14041" w:rsidR="00A1404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6A414E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310646">
        <w:rPr>
          <w:rFonts w:hAnsi="Times New Roman" w:ascii="Times New Roman"/>
          <w:b w:val="false"/>
          <w:color w:val="auto"/>
          <w:szCs w:val="24"/>
        </w:rPr>
        <w:t xml:space="preserve"> Gordan Zub</w:t>
      </w:r>
      <w:r w:rsidR="00A14041">
        <w:rPr>
          <w:rFonts w:hAnsi="Times New Roman" w:ascii="Times New Roman"/>
          <w:b w:val="false"/>
          <w:color w:val="auto"/>
          <w:szCs w:val="24"/>
        </w:rPr>
        <w:t>ak,v.r.</w:t>
      </w:r>
    </w:p>
    <w:p w:rsidRDefault="00A14041" w:rsidP="00A14041" w:rsidR="00A1404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7B40F5" w:rsidP="00A14041" w:rsidR="007B40F5" w:rsidRPr="00A1404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792894">
        <w:t xml:space="preserve">                                                                                              </w:t>
      </w:r>
    </w:p>
    <w:p w:rsidRDefault="00A14041" w:rsidP="00F832F4" w:rsidR="00A1404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14041" w:rsidP="00A14041" w:rsidR="000F7897" w:rsidRPr="00037EED">
      <w:pPr>
        <w:tabs>
          <w:tab w:pos="6507" w:val="left"/>
        </w:tabs>
      </w:pPr>
      <w:r>
        <w:tab/>
        <w:t xml:space="preserve">   Katica </w:t>
      </w:r>
      <w:proofErr w:type="spellStart"/>
      <w:r>
        <w:t>Franjć</w:t>
      </w:r>
      <w:proofErr w:type="spellEnd"/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1440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6A414E"/>
    <w:rsid w:val="007659A5"/>
    <w:rsid w:val="00792894"/>
    <w:rsid w:val="007A4677"/>
    <w:rsid w:val="007A7272"/>
    <w:rsid w:val="007B40F5"/>
    <w:rsid w:val="007C20FA"/>
    <w:rsid w:val="007D2848"/>
    <w:rsid w:val="0080300F"/>
    <w:rsid w:val="00864D0C"/>
    <w:rsid w:val="008D31C1"/>
    <w:rsid w:val="00977541"/>
    <w:rsid w:val="009B26C0"/>
    <w:rsid w:val="009F0FC8"/>
    <w:rsid w:val="00A0601A"/>
    <w:rsid w:val="00A14041"/>
    <w:rsid w:val="00B039F5"/>
    <w:rsid w:val="00B2551B"/>
    <w:rsid w:val="00B34441"/>
    <w:rsid w:val="00B47C25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C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C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146</properties:Words>
  <properties:Characters>676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2017-03-30T13:42:00Z</dcterms:created>
  <dc:creator>Tatjana Kujundžić-Novak</dc:creator>
  <cp:lastModifiedBy>Katica Franjić</cp:lastModifiedBy>
  <cp:lastPrinted>2017-03-31T06:49:00Z</cp:lastPrinted>
  <dcterms:modified xmlns:xsi="http://www.w3.org/2001/XMLSchema-instance" xsi:type="dcterms:W3CDTF">2017-03-31T06:50:00Z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