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87f1" w14:paraId="c5887f1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6927F0">
        <w:t>1</w:t>
      </w:r>
      <w:r w:rsidR="008331EC">
        <w:t>12/18-9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="008331EC" w:rsidRPr="000539FB">
        <w:t xml:space="preserve">, </w:t>
      </w:r>
      <w:proofErr w:type="spellStart"/>
      <w:r w:rsidR="008331EC">
        <w:t>Miminac</w:t>
      </w:r>
      <w:proofErr w:type="spellEnd"/>
      <w:r w:rsidR="008331EC">
        <w:t xml:space="preserve"> 1</w:t>
      </w:r>
      <w:r w:rsidR="008331EC" w:rsidRPr="000539FB">
        <w:t xml:space="preserve">, OIB: </w:t>
      </w:r>
      <w:r w:rsidR="008331EC">
        <w:t>63062702062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9C772E">
        <w:t>9</w:t>
      </w:r>
      <w:r w:rsidR="000A7DAE">
        <w:t>.</w:t>
      </w:r>
      <w:r w:rsidR="00626DBD">
        <w:t xml:space="preserve"> </w:t>
      </w:r>
      <w:r w:rsidR="008331EC">
        <w:t>svibnja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9C772E" w:rsidP="008331EC" w:rsidR="003D5A65" w:rsidRPr="003D5A65">
      <w:pPr>
        <w:jc w:val="center"/>
      </w:pPr>
      <w:r w:rsidRPr="009C772E">
        <w:t>4</w:t>
      </w:r>
      <w:r w:rsidR="003D5A65" w:rsidRPr="009C772E">
        <w:t xml:space="preserve">. </w:t>
      </w:r>
      <w:r w:rsidRPr="009C772E">
        <w:t>lipnja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 w:rsidR="008331EC">
        <w:t>30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9C772E">
        <w:t>9</w:t>
      </w:r>
      <w:r w:rsidR="00626DBD">
        <w:t xml:space="preserve">. </w:t>
      </w:r>
      <w:r w:rsidR="009C772E">
        <w:t>lipnja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31EC">
        <w:t>9</w:t>
      </w:r>
      <w:r w:rsidR="008C0176">
        <w:t>,</w:t>
      </w:r>
      <w:r w:rsidR="008331EC">
        <w:t>30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>
        <w:t xml:space="preserve">. </w:t>
      </w:r>
      <w:r w:rsidRPr="00071F11">
        <w:t xml:space="preserve">Na ročište za utvrđivanje uvjeta za pokretanje postupka određeno za dan </w:t>
      </w:r>
      <w:r w:rsidR="008331EC">
        <w:t>7</w:t>
      </w:r>
      <w:r>
        <w:t xml:space="preserve">. </w:t>
      </w:r>
      <w:r w:rsidR="008331EC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8331EC">
        <w:t>a</w:t>
      </w:r>
      <w:r w:rsidRPr="00653A23">
        <w:t xml:space="preserve"> već prethodno rješenjem ovog suda broj </w:t>
      </w:r>
      <w:r>
        <w:t>St-</w:t>
      </w:r>
      <w:r w:rsidR="006927F0">
        <w:lastRenderedPageBreak/>
        <w:t>1</w:t>
      </w:r>
      <w:r w:rsidR="008331EC">
        <w:t>1</w:t>
      </w:r>
      <w:r w:rsidR="006927F0">
        <w:t>2/2018</w:t>
      </w:r>
      <w:r>
        <w:t>-</w:t>
      </w:r>
      <w:r w:rsidR="008331EC">
        <w:t>4</w:t>
      </w:r>
      <w:r w:rsidRPr="00653A23">
        <w:t xml:space="preserve"> od </w:t>
      </w:r>
      <w:r w:rsidR="008331EC">
        <w:t>11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>. upozoren</w:t>
      </w:r>
      <w:r w:rsidR="008331EC">
        <w:t>a</w:t>
      </w:r>
      <w:r w:rsidRPr="00653A23">
        <w:t xml:space="preserve"> da će se u slučaju neodazivanja odrediti </w:t>
      </w:r>
      <w:r w:rsidR="008331EC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9C772E">
        <w:t>9</w:t>
      </w:r>
      <w:r w:rsidR="000A7DAE">
        <w:t>.</w:t>
      </w:r>
      <w:r w:rsidR="00626DBD">
        <w:t xml:space="preserve"> </w:t>
      </w:r>
      <w:r w:rsidR="008331EC">
        <w:t>svibnja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C54B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5C54B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8331EC" w:rsidP="00C969E8" w:rsidR="002D2B61">
      <w:pPr>
        <w:numPr>
          <w:ilvl w:val="0"/>
          <w:numId w:val="2"/>
        </w:numPr>
      </w:pPr>
      <w:r>
        <w:t xml:space="preserve">Bosiljki </w:t>
      </w:r>
      <w:proofErr w:type="spellStart"/>
      <w:r>
        <w:t>Butko</w:t>
      </w:r>
      <w:proofErr w:type="spellEnd"/>
      <w:r>
        <w:t xml:space="preserve"> iz </w:t>
      </w:r>
      <w:proofErr w:type="spellStart"/>
      <w:r>
        <w:t>Tribunja</w:t>
      </w:r>
      <w:proofErr w:type="spellEnd"/>
      <w:r w:rsidRPr="0010055C">
        <w:t xml:space="preserve">, </w:t>
      </w:r>
      <w:r>
        <w:t xml:space="preserve">Ulica </w:t>
      </w:r>
      <w:proofErr w:type="spellStart"/>
      <w:r>
        <w:t>Dubravice</w:t>
      </w:r>
      <w:proofErr w:type="spellEnd"/>
      <w:r>
        <w:t xml:space="preserve"> 24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92999"/>
    <w:rsid w:val="005C54BC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2150</properties:Characters>
  <properties:Lines>81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2018-05-07T09:16:00Z</dcterms:created>
  <dc:creator>Administrator</dc:creator>
  <cp:lastModifiedBy>Ante Rubelj</cp:lastModifiedBy>
  <cp:lastPrinted>2018-05-10T07:29:00Z</cp:lastPrinted>
  <dcterms:modified xmlns:xsi="http://www.w3.org/2001/XMLSchema-instance" xsi:type="dcterms:W3CDTF">2018-05-10T07:29:00Z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(PRISILNO DOVOĐENJE POLICIJA- 112-18- Bosiljka Butko.docx)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