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3286" w14:paraId="8c4328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F6E1B">
        <w:rPr>
          <w:b/>
        </w:rPr>
        <w:t>1631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F6E1B">
        <w:t>EXTENSION j.d.o.o. Split, Pujanke 20, OIB: 67136841167</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F6E1B">
        <w:t xml:space="preserve">Josipa Odrljin iz Splita, Pujanke 20, OIB: 35950540923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F6E1B">
        <w:t>1631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F6E1B">
        <w:t>1631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F6E1B">
        <w:rPr>
          <w:szCs w:val="24"/>
        </w:rPr>
        <w:t>8. kolovoza 2016.</w:t>
      </w:r>
      <w:r w:rsidR="007224A6">
        <w:rPr>
          <w:szCs w:val="24"/>
        </w:rPr>
        <w:t xml:space="preserve"> god. </w:t>
      </w:r>
      <w:r w:rsidR="00C64C7E" w:rsidRPr="00C64C7E">
        <w:t>sukladno odredbama</w:t>
      </w:r>
      <w:r w:rsidRPr="00702A5E">
        <w:rPr>
          <w:b/>
        </w:rPr>
        <w:t xml:space="preserve"> </w:t>
      </w:r>
      <w:r w:rsidR="00AF6E1B">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AF6E1B">
        <w:t>EXTENSION j.d.o.o. Split, Pujanke 20</w:t>
      </w:r>
      <w:r w:rsidR="007224A6">
        <w:t>.</w:t>
      </w:r>
      <w:r w:rsidR="00702A5E">
        <w:t xml:space="preserve"> U prijedlogu je navedeno</w:t>
      </w:r>
      <w:r>
        <w:t xml:space="preserve"> da dužnik </w:t>
      </w:r>
      <w:r w:rsidR="009C61B7">
        <w:t xml:space="preserve">na dan </w:t>
      </w:r>
      <w:r w:rsidR="00AF6E1B">
        <w:t>13. srpnja 2016. godine, u Očevidniku redoslijeda osnova za plaćanje, ima evidentirane neizvršene osnove za plaćanje u neprekinutom razdoblju od 120 dana, u ukupnom iznosu od 9.028,54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F6E1B">
        <w:t>1631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F6E1B">
        <w:t>EXTENSION j.d.o.o. Split, Pujanke 20</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AF6E1B">
        <w:t>13. srpnja 2016</w:t>
      </w:r>
      <w:r w:rsidR="007224A6">
        <w:t>. godine</w:t>
      </w:r>
      <w:r w:rsidR="00FA098F" w:rsidRPr="00702A5E">
        <w:rPr>
          <w:b/>
        </w:rPr>
        <w:t xml:space="preserve"> </w:t>
      </w:r>
      <w:r w:rsidR="00FA098F" w:rsidRPr="00C64C7E">
        <w:t xml:space="preserve">ima evidentirane neizvršene osnove za plaćanje u neprekinutom razdoblju od </w:t>
      </w:r>
      <w:r w:rsidR="00AF6E1B">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F6E1B">
        <w:t>9.028,54</w:t>
      </w:r>
      <w:r w:rsidR="009C61B7">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AF6E1B">
        <w:t>Josipa Odrljin</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AF6E1B">
        <w:t>Josipu Odrljin</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AF6E1B">
        <w:t>Josipi Odrljin</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176BD">
          <w:rPr>
            <w:noProof/>
          </w:rPr>
          <w:t>3</w:t>
        </w:r>
        <w:r>
          <w:fldChar w:fldCharType="end"/>
        </w:r>
      </w:sdtContent>
    </w:sdt>
    <w:r>
      <w:t>-</w:t>
    </w:r>
    <w:r>
      <w:tab/>
      <w:t xml:space="preserve">   12. St-</w:t>
    </w:r>
    <w:r w:rsidR="00AF6E1B">
      <w:t>1631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AF6E1B"/>
    <w:rsid w:val="00B5273D"/>
    <w:rsid w:val="00BE546C"/>
    <w:rsid w:val="00C176BD"/>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176BD"/>
    <w:rPr>
      <w:color w:val="808080"/>
      <w:bdr w:space="0" w:sz="0" w:color="auto" w:val="none"/>
      <w:shd w:fill="auto" w:color="auto" w:val="clear"/>
    </w:rPr>
  </w:style>
  <w:style w:customStyle="true" w:styleId="eSPISCCParagraphDefaultFont" w:type="character">
    <w:name w:val="eSPIS_CC_Paragraph Default Font"/>
    <w:basedOn w:val="Zadanifontodlomka"/>
    <w:rsid w:val="00C176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6BD"/>
    <w:rPr>
      <w:bdr w:space="0" w:sz="0" w:color="auto" w:val="none"/>
      <w:shd w:fill="FFFFCC" w:color="auto" w:val="clear"/>
      <w:lang w:val="hr-HR"/>
    </w:rPr>
  </w:style>
  <w:style w:customStyle="true" w:styleId="PozadinaSvijetloCrvena" w:type="character">
    <w:name w:val="Pozadina_SvijetloCrvena"/>
    <w:basedOn w:val="eSPISCCParagraphDefaultFont"/>
    <w:rsid w:val="00C176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76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176BD"/>
    <w:rPr>
      <w:color w:val="808080"/>
      <w:bdr w:color="auto" w:space="0" w:sz="0" w:val="none"/>
      <w:shd w:color="auto" w:fill="auto" w:val="clear"/>
    </w:rPr>
  </w:style>
  <w:style w:customStyle="1" w:styleId="eSPISCCParagraphDefaultFont" w:type="character">
    <w:name w:val="eSPIS_CC_Paragraph Default Font"/>
    <w:basedOn w:val="Zadanifontodlomka"/>
    <w:rsid w:val="00C176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6BD"/>
    <w:rPr>
      <w:bdr w:color="auto" w:space="0" w:sz="0" w:val="none"/>
      <w:shd w:color="auto" w:fill="FFFFCC" w:val="clear"/>
      <w:lang w:val="hr-HR"/>
    </w:rPr>
  </w:style>
  <w:style w:customStyle="1" w:styleId="PozadinaSvijetloCrvena" w:type="character">
    <w:name w:val="Pozadina_SvijetloCrvena"/>
    <w:basedOn w:val="eSPISCCParagraphDefaultFont"/>
    <w:rsid w:val="00C176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6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1631</izvorni_sadrzaj>
    <derivirana_varijabla naziv="DomainObject.Predmet.Broj_1">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St-1631/2016</izvorni_sadrzaj>
    <derivirana_varijabla naziv="DomainObject.Predmet.OznakaBroj_1">St-1631/2016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EXTENSION j.d.o.o. za knjigovodstvene i računovodstvene poslove</izvorni_sadrzaj>
    <derivirana_varijabla naziv="DomainObject.Predmet.ProtustrankaFormated_1">  EXTENSION j.d.o.o. za knjigovodstvene i računovodstvene poslove</derivirana_varijabla>
  </DomainObject.Predmet.ProtustrankaFormated>
  <DomainObject.Predmet.ProtustrankaFormatedOIB>
    <izvorni_sadrzaj>  EXTENSION j.d.o.o. za knjigovodstvene i računovodstvene poslove, OIB 67136841167</izvorni_sadrzaj>
    <derivirana_varijabla naziv="DomainObject.Predmet.ProtustrankaFormatedOIB_1">  EXTENSION j.d.o.o. za knjigovodstvene i računovodstvene poslove, OIB 67136841167</derivirana_varijabla>
  </DomainObject.Predmet.ProtustrankaFormatedOIB>
  <DomainObject.Predmet.ProtustrankaFormatedWithAdress>
    <izvorni_sadrzaj> EXTENSION j.d.o.o. za knjigovodstvene i računovodstvene poslove, Pujanke 20, 21000 Split</izvorni_sadrzaj>
    <derivirana_varijabla naziv="DomainObject.Predmet.ProtustrankaFormatedWithAdress_1"> EXTENSION j.d.o.o. za knjigovodstvene i računovodstvene poslove, Pujanke 20, 21000 Split</derivirana_varijabla>
  </DomainObject.Predmet.ProtustrankaFormatedWithAdress>
  <DomainObject.Predmet.ProtustrankaFormatedWithAdressOIB>
    <izvorni_sadrzaj> EXTENSION j.d.o.o. za knjigovodstvene i računovodstvene poslove, OIB 67136841167, Pujanke 20, 21000 Split</izvorni_sadrzaj>
    <derivirana_varijabla naziv="DomainObject.Predmet.ProtustrankaFormatedWithAdressOIB_1"> EXTENSION j.d.o.o. za knjigovodstvene i računovodstvene poslove, OIB 67136841167, Pujanke 20, 21000 Split</derivirana_varijabla>
  </DomainObject.Predmet.ProtustrankaFormatedWithAdressOIB>
  <DomainObject.Predmet.ProtustrankaWithAdress>
    <izvorni_sadrzaj>EXTENSION j.d.o.o. za knjigovodstvene i računovodstvene poslove Pujanke 20, 21000 Split</izvorni_sadrzaj>
    <derivirana_varijabla naziv="DomainObject.Predmet.ProtustrankaWithAdress_1">EXTENSION j.d.o.o. za knjigovodstvene i računovodstvene poslove Pujanke 20, 21000 Split</derivirana_varijabla>
  </DomainObject.Predmet.ProtustrankaWithAdress>
  <DomainObject.Predmet.ProtustrankaWithAdressOIB>
    <izvorni_sadrzaj>EXTENSION j.d.o.o. za knjigovodstvene i računovodstvene poslove, OIB 67136841167, Pujanke 20, 21000 Split</izvorni_sadrzaj>
    <derivirana_varijabla naziv="DomainObject.Predmet.ProtustrankaWithAdressOIB_1">EXTENSION j.d.o.o. za knjigovodstvene i računovodstvene poslove, OIB 67136841167, Pujanke 20, 21000 Split</derivirana_varijabla>
  </DomainObject.Predmet.ProtustrankaWithAdressOIB>
  <DomainObject.Predmet.ProtustrankaNazivFormated>
    <izvorni_sadrzaj>EXTENSION j.d.o.o. za knjigovodstvene i računovodstvene poslove</izvorni_sadrzaj>
    <derivirana_varijabla naziv="DomainObject.Predmet.ProtustrankaNazivFormated_1">EXTENSION j.d.o.o. za knjigovodstvene i računovodstvene poslove</derivirana_varijabla>
  </DomainObject.Predmet.ProtustrankaNazivFormated>
  <DomainObject.Predmet.ProtustrankaNazivFormatedOIB>
    <izvorni_sadrzaj>EXTENSION j.d.o.o. za knjigovodstvene i računovodstvene poslove, OIB 67136841167</izvorni_sadrzaj>
    <derivirana_varijabla naziv="DomainObject.Predmet.ProtustrankaNazivFormatedOIB_1">EXTENSION j.d.o.o. za knjigovodstvene i računovodstvene poslove, OIB 67136841167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9028.54</izvorni_sadrzaj>
    <derivirana_varijabla naziv="DomainObject.Predmet.TrenutnaVrijednost_1">9028.54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EXTENSION j.d.o.o. za knjigovodstvene i računovodstvene poslove</item>
    </izvorni_sadrzaj>
    <derivirana_varijabla naziv="DomainObject.Predmet.ProtuStrankaListFormated_1">
      <item>EXTENSION j.d.o.o. za knjigovodstvene i računovodstvene poslove</item>
    </derivirana_varijabla>
  </DomainObject.Predmet.ProtuStrankaListFormated>
  <DomainObject.Predmet.ProtuStrankaListFormatedOIB>
    <izvorni_sadrzaj>
      <item>EXTENSION j.d.o.o. za knjigovodstvene i računovodstvene poslove, OIB 67136841167</item>
    </izvorni_sadrzaj>
    <derivirana_varijabla naziv="DomainObject.Predmet.ProtuStrankaListFormatedOIB_1">
      <item>EXTENSION j.d.o.o. za knjigovodstvene i računovodstvene poslove, OIB 67136841167</item>
    </derivirana_varijabla>
  </DomainObject.Predmet.ProtuStrankaListFormatedOIB>
  <DomainObject.Predmet.ProtuStrankaListFormatedWithAdress>
    <izvorni_sadrzaj>
      <item>EXTENSION j.d.o.o. za knjigovodstvene i računovodstvene poslove, Pujanke 20, 21000 Split</item>
    </izvorni_sadrzaj>
    <derivirana_varijabla naziv="DomainObject.Predmet.ProtuStrankaListFormatedWithAdress_1">
      <item>EXTENSION j.d.o.o. za knjigovodstvene i računovodstvene poslove, Pujanke 20, 21000 Split</item>
    </derivirana_varijabla>
  </DomainObject.Predmet.ProtuStrankaListFormatedWithAdress>
  <DomainObject.Predmet.ProtuStrankaListFormatedWithAdressOIB>
    <izvorni_sadrzaj>
      <item>EXTENSION j.d.o.o. za knjigovodstvene i računovodstvene poslove, OIB 67136841167, Pujanke 20, 21000 Split</item>
    </izvorni_sadrzaj>
    <derivirana_varijabla naziv="DomainObject.Predmet.ProtuStrankaListFormatedWithAdressOIB_1">
      <item>EXTENSION j.d.o.o. za knjigovodstvene i računovodstvene poslove, OIB 67136841167, Pujanke 20, 21000 Split</item>
    </derivirana_varijabla>
  </DomainObject.Predmet.ProtuStrankaListFormatedWithAdressOIB>
  <DomainObject.Predmet.ProtuStrankaListNazivFormated>
    <izvorni_sadrzaj>
      <item>EXTENSION j.d.o.o. za knjigovodstvene i računovodstvene poslove</item>
    </izvorni_sadrzaj>
    <derivirana_varijabla naziv="DomainObject.Predmet.ProtuStrankaListNazivFormated_1">
      <item>EXTENSION j.d.o.o. za knjigovodstvene i računovodstvene poslove</item>
    </derivirana_varijabla>
  </DomainObject.Predmet.ProtuStrankaListNazivFormated>
  <DomainObject.Predmet.ProtuStrankaListNazivFormatedOIB>
    <izvorni_sadrzaj>
      <item>EXTENSION j.d.o.o. za knjigovodstvene i računovodstvene poslove, OIB 67136841167</item>
    </izvorni_sadrzaj>
    <derivirana_varijabla naziv="DomainObject.Predmet.ProtuStrankaListNazivFormatedOIB_1">
      <item>EXTENSION j.d.o.o. za knjigovodstvene i računovodstvene poslove, OIB 67136841167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EXTENSION j.d.o.o. za knjigovodstvene i računovodstvene poslove</izvorni_sadrzaj>
    <derivirana_varijabla naziv="DomainObject.Predmet.ProtustrankaIDrugi_1">EXTENSION j.d.o.o. za knjigovodstvene i računovodstvene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EXTENSION j.d.o.o. za knjigovodstvene i računovodstvene poslove, OIB 67136841167, Pujanke 20, 21000 Split</izvorni_sadrzaj>
    <derivirana_varijabla naziv="DomainObject.Predmet.ProtustrankaIDrugiAdressOIB_1">EXTENSION j.d.o.o. za knjigovodstvene i računovodstvene poslove, OIB 67136841167, Pujanke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EXTENSION j.d.o.o. za knjigovodstvene i računovodstvene poslove</item>
      <item>FINANCIJSKA AGENCIJA, RC SPLIT</item>
    </izvorni_sadrzaj>
    <derivirana_varijabla naziv="DomainObject.Predmet.SudioniciListNaziv_1">
      <item>EXTENSION j.d.o.o. za knjigovodstvene i računovodstvene poslove</item>
      <item>FINANCIJSKA AGENCIJA, RC SPLIT</item>
    </derivirana_varijabla>
  </DomainObject.Predmet.SudioniciListNaziv>
  <DomainObject.Predmet.SudioniciListAdressOIB>
    <izvorni_sadrzaj>
      <item>EXTENSION j.d.o.o. za knjigovodstvene i računovodstvene poslove, OIB 67136841167, Pujanke 20,21000 Split</item>
      <item>FINANCIJSKA AGENCIJA, RC SPLIT, OIB 85821130368, Mažuranićevo šetalište 24 b,21000 Split</item>
    </izvorni_sadrzaj>
    <derivirana_varijabla naziv="DomainObject.Predmet.SudioniciListAdressOIB_1">
      <item>EXTENSION j.d.o.o. za knjigovodstvene i računovodstvene poslove, OIB 67136841167, Pujanke 20,21000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67136841167</item>
      <item>, OIB 85821130368</item>
    </izvorni_sadrzaj>
    <derivirana_varijabla naziv="DomainObject.Predmet.SudioniciListNazivOIB_1">
      <item>, OIB 67136841167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1079</properties:Words>
  <properties:Characters>5839</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2017-07-26T12:50:00Z</cp:lastPrinted>
  <dcterms:modified xmlns:xsi="http://www.w3.org/2001/XMLSchema-instance" xsi:type="dcterms:W3CDTF">2017-07-27T07:48:00Z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