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e7c2" w14:paraId="5d5e7c2" w:rsidRDefault="00801711" w:rsidP="00801711" w:rsidR="00801711">
      <w:pPr>
        <w:jc w:val="both"/>
        <w15:collapsed w:val="false"/>
        <w:rPr>
          <w:rFonts w:eastAsia="SimSun"/>
        </w:rPr>
      </w:pPr>
      <w:bookmarkStart w:name="_GoBack" w:id="0"/>
      <w:bookmarkEnd w:id="0"/>
    </w:p>
    <w:p w:rsidRDefault="00102D12" w:rsidP="00801711" w:rsidR="00102D12" w:rsidRPr="004866A1">
      <w:pPr>
        <w:jc w:val="both"/>
        <w:rPr>
          <w:rFonts w:eastAsia="SimSun"/>
        </w:rPr>
      </w:pPr>
    </w:p>
    <w:p w:rsidRDefault="00102D12" w:rsidP="00801711" w:rsidR="00102D12">
      <w:pPr>
        <w:jc w:val="both"/>
        <w:rPr>
          <w:rFonts w:eastAsia="SimSun"/>
        </w:rPr>
      </w:pPr>
    </w:p>
    <w:p w:rsidRDefault="00102D12" w:rsidP="00801711" w:rsidR="00102D12">
      <w:pPr>
        <w:jc w:val="both"/>
        <w:rPr>
          <w:rFonts w:eastAsia="SimSun"/>
        </w:rPr>
      </w:pPr>
    </w:p>
    <w:p w:rsidRDefault="00801711" w:rsidP="00801711" w:rsidR="00801711" w:rsidRPr="004866A1">
      <w:pPr>
        <w:jc w:val="both"/>
        <w:rPr>
          <w:rFonts w:eastAsia="SimSun"/>
        </w:rPr>
      </w:pPr>
      <w:r w:rsidRPr="004866A1">
        <w:rPr>
          <w:rFonts w:eastAsia="SimSun"/>
        </w:rPr>
        <w:t>Republika Hrvatska</w:t>
      </w:r>
    </w:p>
    <w:p w:rsidRDefault="00801711" w:rsidP="00801711" w:rsidR="00801711" w:rsidRPr="004866A1">
      <w:pPr>
        <w:jc w:val="both"/>
        <w:rPr>
          <w:rFonts w:eastAsia="SimSun"/>
        </w:rPr>
      </w:pPr>
      <w:r w:rsidRPr="004866A1">
        <w:rPr>
          <w:rFonts w:eastAsia="SimSun"/>
        </w:rPr>
        <w:t>Općinski sud u Bjelovaru</w:t>
      </w:r>
    </w:p>
    <w:p w:rsidRDefault="00801711" w:rsidP="00801711" w:rsidR="00801711" w:rsidRPr="004866A1">
      <w:pPr>
        <w:jc w:val="both"/>
        <w:rPr>
          <w:rFonts w:eastAsia="SimSun"/>
        </w:rPr>
      </w:pPr>
      <w:r w:rsidRPr="004866A1">
        <w:rPr>
          <w:rFonts w:eastAsia="SimSun"/>
        </w:rPr>
        <w:t>Stalna služba u Garešnici</w:t>
      </w:r>
    </w:p>
    <w:p w:rsidRDefault="00801711" w:rsidP="00801711" w:rsidR="00801711">
      <w:pPr>
        <w:jc w:val="both"/>
        <w:rPr>
          <w:rFonts w:eastAsia="SimSun"/>
        </w:rPr>
      </w:pPr>
      <w:r w:rsidRPr="004866A1">
        <w:rPr>
          <w:rFonts w:eastAsia="SimSun"/>
        </w:rPr>
        <w:t>Garešnica, Vladimira Nazora 22</w:t>
      </w:r>
    </w:p>
    <w:p w:rsidRDefault="00801711" w:rsidP="00102D12" w:rsidR="00801711" w:rsidRPr="004866A1">
      <w:pPr>
        <w:jc w:val="center"/>
        <w:rPr>
          <w:rFonts w:eastAsia="SimSun"/>
        </w:rPr>
      </w:pPr>
    </w:p>
    <w:p w:rsidRDefault="00801711" w:rsidP="00102D12" w:rsidR="00801711" w:rsidRPr="00102D12">
      <w:pPr>
        <w:pStyle w:val="Bezproreda"/>
        <w:jc w:val="center"/>
        <w:rPr>
          <w:rFonts w:eastAsia="SimSun"/>
        </w:rPr>
      </w:pPr>
      <w:r w:rsidRPr="00102D12">
        <w:rPr>
          <w:rFonts w:eastAsia="SimSun"/>
        </w:rPr>
        <w:t>R E P U B L I K A   H R V A T S K A</w:t>
      </w:r>
    </w:p>
    <w:p w:rsidRDefault="00801711" w:rsidP="00102D12" w:rsidR="00801711" w:rsidRPr="00102D12">
      <w:pPr>
        <w:pStyle w:val="Bezproreda"/>
        <w:jc w:val="center"/>
        <w:rPr>
          <w:rFonts w:eastAsia="SimSun"/>
        </w:rPr>
      </w:pPr>
      <w:r w:rsidRPr="00102D12">
        <w:rPr>
          <w:rFonts w:eastAsia="SimSun"/>
        </w:rPr>
        <w:t>R J E Š E N J E</w:t>
      </w:r>
    </w:p>
    <w:p w:rsidRDefault="00801711" w:rsidP="00102D12" w:rsidR="00801711" w:rsidRPr="004866A1">
      <w:pPr>
        <w:jc w:val="center"/>
      </w:pPr>
    </w:p>
    <w:p w:rsidRDefault="00801711" w:rsidP="00801711" w:rsidR="00801711">
      <w:pPr>
        <w:ind w:firstLine="708"/>
        <w:jc w:val="both"/>
      </w:pPr>
      <w:r w:rsidRPr="004866A1">
        <w:t xml:space="preserve">Općinski sud u Bjelovaru, Stalna služba u Garešnici,  po sucu toga suda Ivanu Poljaku kao sucu pojedincu, u </w:t>
      </w:r>
      <w:r>
        <w:t>postupku stečaja potrošača</w:t>
      </w:r>
      <w:r w:rsidRPr="004866A1">
        <w:t xml:space="preserve"> </w:t>
      </w:r>
      <w:r>
        <w:t>Anite Župić Đurđević</w:t>
      </w:r>
      <w:r w:rsidRPr="004866A1">
        <w:t xml:space="preserve"> iz </w:t>
      </w:r>
      <w:r>
        <w:t xml:space="preserve"> Međurače 84</w:t>
      </w:r>
      <w:r w:rsidRPr="004866A1">
        <w:t>,</w:t>
      </w:r>
      <w:r>
        <w:t xml:space="preserve"> OIB:17564821678, dana 15. veljače 2017</w:t>
      </w:r>
      <w:r w:rsidRPr="004866A1">
        <w:t xml:space="preserve">. godine, </w:t>
      </w:r>
    </w:p>
    <w:p w:rsidRDefault="00801711" w:rsidP="00801711" w:rsidR="00801711" w:rsidRPr="004866A1">
      <w:pPr>
        <w:jc w:val="both"/>
      </w:pPr>
    </w:p>
    <w:p w:rsidRDefault="00801711" w:rsidP="00801711" w:rsidR="00801711" w:rsidRPr="00102D12">
      <w:pPr>
        <w:jc w:val="center"/>
        <w:rPr>
          <w:rFonts w:eastAsia="SimSun"/>
        </w:rPr>
      </w:pPr>
      <w:r w:rsidRPr="00102D12">
        <w:rPr>
          <w:rFonts w:eastAsia="SimSun"/>
        </w:rPr>
        <w:t>r i j e š i o    j e</w:t>
      </w:r>
    </w:p>
    <w:p w:rsidRDefault="00801711" w:rsidP="00102D12" w:rsidR="00801711" w:rsidRPr="004866A1">
      <w:pPr>
        <w:rPr>
          <w:rFonts w:eastAsia="SimSun"/>
          <w:b/>
          <w:bCs/>
        </w:rPr>
      </w:pPr>
    </w:p>
    <w:p w:rsidRDefault="00801711" w:rsidP="00801711" w:rsidR="00801711" w:rsidRPr="00555747">
      <w:pPr>
        <w:ind w:firstLine="708"/>
        <w:jc w:val="both"/>
      </w:pPr>
      <w:r w:rsidRPr="004866A1">
        <w:rPr>
          <w:rFonts w:eastAsia="SimSun"/>
          <w:bCs/>
        </w:rPr>
        <w:t xml:space="preserve">Otvara se stečajni postupak nad potrošačem </w:t>
      </w:r>
      <w:r>
        <w:t>Anitom Župić Đurđević</w:t>
      </w:r>
      <w:r w:rsidRPr="004866A1">
        <w:t xml:space="preserve"> iz </w:t>
      </w:r>
      <w:r>
        <w:t xml:space="preserve"> Međurače 84</w:t>
      </w:r>
      <w:r w:rsidRPr="004866A1">
        <w:t>,</w:t>
      </w:r>
      <w:r>
        <w:t xml:space="preserve"> OIB:17564821678.</w:t>
      </w:r>
      <w:r w:rsidRPr="004866A1">
        <w:t xml:space="preserve"> </w:t>
      </w:r>
    </w:p>
    <w:p w:rsidRDefault="00801711" w:rsidP="00801711" w:rsidR="00801711">
      <w:pPr>
        <w:jc w:val="both"/>
        <w:rPr>
          <w:rFonts w:eastAsia="SimSun"/>
          <w:bCs/>
        </w:rPr>
      </w:pPr>
    </w:p>
    <w:p w:rsidRDefault="00801711" w:rsidP="00801711" w:rsidR="00801711" w:rsidRPr="004866A1">
      <w:pPr>
        <w:ind w:firstLine="708"/>
        <w:jc w:val="both"/>
        <w:rPr>
          <w:rFonts w:eastAsia="SimSun"/>
          <w:bCs/>
        </w:rPr>
      </w:pPr>
      <w:r w:rsidRPr="004866A1">
        <w:rPr>
          <w:rFonts w:eastAsia="SimSun"/>
          <w:bCs/>
        </w:rPr>
        <w:t xml:space="preserve">Stečajni postupak otvoren je </w:t>
      </w:r>
      <w:r>
        <w:t>dana 15. veljače 2017. godine u 14 sati</w:t>
      </w:r>
      <w:r w:rsidRPr="004866A1">
        <w:rPr>
          <w:rFonts w:eastAsia="SimSun"/>
          <w:bCs/>
        </w:rPr>
        <w:t xml:space="preserve"> </w:t>
      </w:r>
      <w:r>
        <w:rPr>
          <w:rFonts w:eastAsia="SimSun"/>
          <w:bCs/>
        </w:rPr>
        <w:t xml:space="preserve"> i istodobno zatvoren.</w:t>
      </w:r>
      <w:r w:rsidRPr="004866A1">
        <w:rPr>
          <w:rFonts w:eastAsia="SimSun"/>
          <w:bCs/>
        </w:rPr>
        <w:t xml:space="preserve"> </w:t>
      </w:r>
    </w:p>
    <w:p w:rsidRDefault="00801711" w:rsidP="00801711" w:rsidR="00801711" w:rsidRPr="004866A1">
      <w:pPr>
        <w:jc w:val="both"/>
        <w:rPr>
          <w:rFonts w:eastAsia="SimSun"/>
          <w:bCs/>
        </w:rPr>
      </w:pPr>
    </w:p>
    <w:p w:rsidRDefault="00801711" w:rsidP="00801711" w:rsidR="00801711">
      <w:pPr>
        <w:ind w:firstLine="708"/>
        <w:jc w:val="both"/>
      </w:pPr>
      <w:r>
        <w:t>Određuje se razdoblje provjere ponašanja potrošača  po povjereniku u trajanju od 5 godina.</w:t>
      </w:r>
    </w:p>
    <w:p w:rsidRDefault="00801711" w:rsidP="00801711" w:rsidR="00801711" w:rsidRPr="004866A1">
      <w:pPr>
        <w:ind w:firstLine="708"/>
        <w:jc w:val="both"/>
        <w:rPr>
          <w:rFonts w:eastAsia="SimSun"/>
          <w:bCs/>
        </w:rPr>
      </w:pPr>
    </w:p>
    <w:p w:rsidRDefault="00801711" w:rsidP="00801711" w:rsidR="00801711" w:rsidRPr="004866A1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  <w:t>Za povjerenika se imenuje Stjepan Rakarec, dipl.ing. poljoprivrede</w:t>
      </w:r>
      <w:r>
        <w:rPr>
          <w:rFonts w:eastAsia="SimSun"/>
          <w:bCs/>
        </w:rPr>
        <w:t xml:space="preserve"> iz Črnkovca 16, Velika Gorica, mob. telefon: 098319684, email: stjepan.rakarec@zg.t-com.hr</w:t>
      </w:r>
    </w:p>
    <w:p w:rsidRDefault="00801711" w:rsidP="00801711" w:rsidR="00801711" w:rsidRPr="004866A1">
      <w:pPr>
        <w:jc w:val="both"/>
        <w:rPr>
          <w:rFonts w:eastAsia="SimSun"/>
          <w:bCs/>
        </w:rPr>
      </w:pPr>
    </w:p>
    <w:p w:rsidRDefault="00801711" w:rsidP="00801711" w:rsidR="00801711" w:rsidRPr="0084327E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</w:r>
      <w:r>
        <w:rPr>
          <w:rFonts w:eastAsia="SimSun"/>
          <w:bCs/>
        </w:rPr>
        <w:t xml:space="preserve"> </w:t>
      </w:r>
      <w:r w:rsidRPr="0084327E">
        <w:rPr>
          <w:rFonts w:eastAsia="SimSun"/>
          <w:bCs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801711" w:rsidP="00801711" w:rsidR="00801711" w:rsidRPr="0084327E">
      <w:pPr>
        <w:jc w:val="both"/>
        <w:rPr>
          <w:rFonts w:eastAsia="SimSun"/>
          <w:bCs/>
        </w:rPr>
      </w:pPr>
    </w:p>
    <w:p w:rsidRDefault="00801711" w:rsidP="00801711" w:rsidR="00801711" w:rsidRPr="004866A1">
      <w:pPr>
        <w:ind w:firstLine="708"/>
        <w:jc w:val="both"/>
        <w:rPr>
          <w:rFonts w:eastAsia="SimSun"/>
          <w:bCs/>
        </w:rPr>
      </w:pPr>
      <w:r w:rsidRPr="0084327E">
        <w:rPr>
          <w:rFonts w:eastAsia="SimSun"/>
          <w:bCs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801711" w:rsidP="00801711" w:rsidR="00801711" w:rsidRPr="004866A1">
      <w:p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 </w:t>
      </w:r>
    </w:p>
    <w:p w:rsidRDefault="00801711" w:rsidP="00801711" w:rsidR="00801711">
      <w:pPr>
        <w:jc w:val="both"/>
        <w:rPr>
          <w:rFonts w:eastAsia="SimSun"/>
          <w:bCs/>
        </w:rPr>
      </w:pPr>
      <w:r w:rsidRPr="004866A1">
        <w:rPr>
          <w:rFonts w:eastAsia="SimSun"/>
          <w:bCs/>
        </w:rPr>
        <w:tab/>
        <w:t>Pozivaju s</w:t>
      </w:r>
      <w:r>
        <w:rPr>
          <w:rFonts w:eastAsia="SimSun"/>
          <w:bCs/>
        </w:rPr>
        <w:t>e dužnici potrošača da svoje obve</w:t>
      </w:r>
      <w:r w:rsidRPr="004866A1">
        <w:rPr>
          <w:rFonts w:eastAsia="SimSun"/>
          <w:bCs/>
        </w:rPr>
        <w:t xml:space="preserve">ze bez odgode ispunjavaju povjereniku – za potrošača. </w:t>
      </w:r>
    </w:p>
    <w:p w:rsidRDefault="00801711" w:rsidP="00801711" w:rsidR="00801711" w:rsidRPr="004866A1">
      <w:pPr>
        <w:jc w:val="both"/>
        <w:rPr>
          <w:rFonts w:eastAsia="SimSun"/>
          <w:bCs/>
        </w:rPr>
      </w:pPr>
    </w:p>
    <w:p w:rsidRDefault="00801711" w:rsidP="00801711" w:rsidR="00801711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>Nalaže se</w:t>
      </w:r>
      <w:r w:rsidRPr="004866A1">
        <w:rPr>
          <w:rFonts w:eastAsia="SimSun"/>
          <w:bCs/>
        </w:rPr>
        <w:t xml:space="preserve"> upis</w:t>
      </w:r>
      <w:r>
        <w:rPr>
          <w:rFonts w:eastAsia="SimSun"/>
          <w:bCs/>
        </w:rPr>
        <w:t xml:space="preserve"> ovog</w:t>
      </w:r>
      <w:r w:rsidRPr="004866A1">
        <w:rPr>
          <w:rFonts w:eastAsia="SimSun"/>
          <w:bCs/>
        </w:rPr>
        <w:t xml:space="preserve"> rješenja </w:t>
      </w:r>
      <w:r>
        <w:rPr>
          <w:rFonts w:eastAsia="SimSun"/>
          <w:bCs/>
        </w:rPr>
        <w:t xml:space="preserve"> u sve javne knjige, registre, upisnike i očevidnike u kojima je potrošač upisan kao nositelj nekog prava.</w:t>
      </w:r>
    </w:p>
    <w:p w:rsidRDefault="00801711" w:rsidP="00801711" w:rsidR="00801711">
      <w:pPr>
        <w:jc w:val="both"/>
        <w:rPr>
          <w:rFonts w:eastAsia="SimSun"/>
          <w:bCs/>
        </w:rPr>
      </w:pPr>
    </w:p>
    <w:p w:rsidRDefault="00801711" w:rsidP="00801711" w:rsidR="00801711" w:rsidRPr="00102D12">
      <w:pPr>
        <w:jc w:val="center"/>
        <w:rPr>
          <w:rFonts w:eastAsia="SimSun"/>
          <w:bCs/>
        </w:rPr>
      </w:pPr>
      <w:r w:rsidRPr="00102D12">
        <w:rPr>
          <w:rFonts w:eastAsia="SimSun"/>
          <w:bCs/>
        </w:rPr>
        <w:t>Obrazloženje</w:t>
      </w:r>
    </w:p>
    <w:p w:rsidRDefault="00801711" w:rsidP="00801711" w:rsidR="00801711" w:rsidRPr="00102D12">
      <w:pPr>
        <w:jc w:val="both"/>
        <w:rPr>
          <w:rFonts w:eastAsia="SimSun"/>
          <w:bCs/>
        </w:rPr>
      </w:pPr>
    </w:p>
    <w:p w:rsidRDefault="00801711" w:rsidP="00801711" w:rsidR="00801711">
      <w:pPr>
        <w:jc w:val="both"/>
      </w:pPr>
      <w:r>
        <w:rPr>
          <w:rFonts w:eastAsia="SimSun"/>
          <w:bCs/>
        </w:rPr>
        <w:tab/>
        <w:t xml:space="preserve">Nakon neuspjelog pokušaja sklapanja izvansudskog sporazuma prema odredbama čl. 18. Zakona o stečaju potrošača ("Narodne novine" broj 100/15, dalje: ZSP), potrošač </w:t>
      </w:r>
      <w:r>
        <w:t xml:space="preserve"> je podnio prijedlog za otvaranje stečajnog postupka na propisanom obrascu.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>Prijedlog je podnesen pravovremeno (u roku tri mjeseca od izdavanja potvrde iz čl. 18. st. 3. ZSP).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 xml:space="preserve">Iz prijedloga proizlazi da potrošač u razdoblju dužem od 90 dana ne ispunjava svoje dospjele obveze prema  vjerovnicima i da ne izmirene obveze do podnošenja ovog prijedloga iznose ukupno  više od 30.000,00 kn.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>Prema odredbi čl. 53. ZSP stečaj se nad imovinom potrošača može otvoriti samo ako se utvrdi postojanje stečajnog razloga i ako na pripremnom ročištu nije prihvaćen plan ispunjenja obveza.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 xml:space="preserve">Prema odredbi čl. 5. st. 1. ZSP stečajni razlog je nesposobnost za plaćanje, a prema odredbi st. 3. toga članka smatra se da je potrošač nesposoban za plaćanje ako najmanje 90 dana uzastopno ne može ispuniti jednu ili više dospjelih novčanih obveza u ukupnom iznosu većem od 30.000,00 kuna.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 xml:space="preserve">Potrošač je uz prijedlog priložio popis imovine i obveza te  plan ispunjenja obveza (na propisnim obrascima).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>Na pripremnom ročištu je utvrđeno da svi vjerovnici nisu prihvatili plan ispunjenja obveza.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>Ocjenom isprava u spisu utvrđeno je da kod potrošača postoji stečajni razlog nesposobnost za plaćanje te da je imovina koja bi ušla u stečajnu masu nedostatna za namirenje troškova postupka i postojećih obveza prema vjerovnicima pa je ovaj Sud temeljem odredbi članka 58. Zakona o stečaju potrošača odlučio o otvaranju i istodobnom zatvaranju stečajnog postupka te imenovanju povjerenika i odredio razdoblje provjere ponašanja potrošača u trajanju od 5 godina, odnosno odlučio je kao u izreci.</w:t>
      </w:r>
    </w:p>
    <w:p w:rsidRDefault="00801711" w:rsidP="00801711" w:rsidR="00801711">
      <w:pPr>
        <w:jc w:val="both"/>
      </w:pPr>
    </w:p>
    <w:p w:rsidRDefault="00801711" w:rsidP="00102D12" w:rsidR="00801711">
      <w:pPr>
        <w:jc w:val="center"/>
      </w:pPr>
      <w:r>
        <w:t>U Garešnici, 15. veljače 2017. godine</w:t>
      </w:r>
    </w:p>
    <w:p w:rsidRDefault="00801711" w:rsidP="00801711" w:rsidR="00801711">
      <w:pPr>
        <w:jc w:val="both"/>
      </w:pPr>
    </w:p>
    <w:p w:rsidRDefault="00801711" w:rsidP="00102D12" w:rsidR="00801711" w:rsidRPr="00102D12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02D12">
        <w:t xml:space="preserve">S U D A C: </w:t>
      </w:r>
    </w:p>
    <w:p w:rsidRDefault="00801711" w:rsidP="00102D12" w:rsidR="00801711" w:rsidRPr="00102D12">
      <w:pPr>
        <w:pStyle w:val="Bezproreda"/>
        <w:jc w:val="right"/>
      </w:pPr>
      <w:r w:rsidRPr="00102D12">
        <w:t>Ivan Poljak</w:t>
      </w:r>
    </w:p>
    <w:p w:rsidRDefault="00801711" w:rsidP="00801711" w:rsidR="00801711">
      <w:pPr>
        <w:jc w:val="both"/>
      </w:pPr>
    </w:p>
    <w:p w:rsidRDefault="00801711" w:rsidP="00801711" w:rsidR="00801711" w:rsidRPr="005F385C">
      <w:pPr>
        <w:jc w:val="both"/>
        <w:rPr>
          <w:b/>
        </w:rPr>
      </w:pPr>
      <w:r w:rsidRPr="00102D12">
        <w:t>UPUTA O PRAVNOM LIJEKU</w:t>
      </w:r>
      <w:r>
        <w:rPr>
          <w:b/>
        </w:rPr>
        <w:t xml:space="preserve">: </w:t>
      </w:r>
      <w:r>
        <w:t xml:space="preserve">Protiv ovog rješenja žalbu može podnijeti potrošač   u roku od 15 dana računajući od proteka osmoga dana od dana objave rješenja na mrežnoj stranici e-Oglasna ploča sudova.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ab/>
        <w:t xml:space="preserve">Žalba se podnosi ovom sudu u tri primjerka, a o žalbi odlučuje županijski sud . </w:t>
      </w:r>
    </w:p>
    <w:p w:rsidRDefault="00801711" w:rsidP="00801711" w:rsidR="00801711">
      <w:pPr>
        <w:jc w:val="both"/>
      </w:pPr>
    </w:p>
    <w:p w:rsidRDefault="00801711" w:rsidP="00801711" w:rsidR="00801711">
      <w:pPr>
        <w:jc w:val="both"/>
      </w:pPr>
      <w:r>
        <w:t>DNA:</w:t>
      </w:r>
    </w:p>
    <w:p w:rsidRDefault="00801711" w:rsidP="00801711" w:rsidR="00801711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e-Oglasna ploča suda</w:t>
      </w:r>
    </w:p>
    <w:p w:rsidRDefault="00801711" w:rsidP="00801711" w:rsidR="00801711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povjereniku</w:t>
      </w:r>
    </w:p>
    <w:p w:rsidRDefault="00801711" w:rsidP="00801711" w:rsidR="00801711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pravnim osobama koje za potrošača obavaljaju poslove platnog prometa – banci za štednju</w:t>
      </w:r>
    </w:p>
    <w:p w:rsidRDefault="00801711" w:rsidP="00801711" w:rsidR="00801711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ispostava porezne uprave prema prebivalištu potrošača</w:t>
      </w:r>
    </w:p>
    <w:p w:rsidRDefault="00801711" w:rsidP="00801711" w:rsidR="006646CC" w:rsidRPr="00102D12">
      <w:pPr>
        <w:pStyle w:val="Odlomakpopisa"/>
        <w:numPr>
          <w:ilvl w:val="0"/>
          <w:numId w:val="1"/>
        </w:num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tijelima koja vode javne knjige, registre, upisnike i očevidnike u kojima je potrošač upisan kao nositelj nekog prava </w:t>
      </w:r>
    </w:p>
    <w:sectPr w:rsidR="006646CC" w:rsidRPr="00102D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0BD" w:rsidP="00102D12" w:rsidR="00CC20BD">
      <w:r>
        <w:separator/>
      </w:r>
    </w:p>
  </w:endnote>
  <w:endnote w:id="0" w:type="continuationSeparator">
    <w:p w:rsidRDefault="00CC20BD" w:rsidP="00102D12" w:rsidR="00CC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0BD" w:rsidP="00102D12" w:rsidR="00CC20BD">
      <w:r>
        <w:separator/>
      </w:r>
    </w:p>
  </w:footnote>
  <w:footnote w:id="0" w:type="continuationSeparator">
    <w:p w:rsidRDefault="00CC20BD" w:rsidP="00102D12" w:rsidR="00CC2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899046"/>
      <w:docPartObj>
        <w:docPartGallery w:val="Page Numbers (Top of Page)"/>
        <w:docPartUnique/>
      </w:docPartObj>
    </w:sdtPr>
    <w:sdtEndPr/>
    <w:sdtContent>
      <w:p w:rsidRDefault="00102D12" w:rsidR="00102D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D67">
          <w:rPr>
            <w:noProof/>
          </w:rPr>
          <w:t>1</w:t>
        </w:r>
        <w:r>
          <w:fldChar w:fldCharType="end"/>
        </w:r>
      </w:p>
    </w:sdtContent>
  </w:sdt>
  <w:p w:rsidRDefault="00102D12" w:rsidP="00102D12" w:rsidR="00102D12">
    <w:pPr>
      <w:pStyle w:val="Zaglavlje"/>
      <w:jc w:val="right"/>
    </w:pPr>
    <w:r>
      <w:t>Posl. br: Sp-11/2016-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504D8"/>
    <w:multiLevelType w:val="hybridMultilevel"/>
    <w:tmpl w:val="FC785410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27E"/>
    <w:rsid w:val="00102D12"/>
    <w:rsid w:val="001D594A"/>
    <w:rsid w:val="00643CF4"/>
    <w:rsid w:val="006646CC"/>
    <w:rsid w:val="0068488D"/>
    <w:rsid w:val="00801711"/>
    <w:rsid w:val="0084327E"/>
    <w:rsid w:val="00A3099F"/>
    <w:rsid w:val="00B77D67"/>
    <w:rsid w:val="00CC20BD"/>
    <w:rsid w:val="00DC0774"/>
    <w:rsid w:val="00E76A9A"/>
    <w:rsid w:val="00F9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2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Bezproreda" w:type="paragraph">
    <w:name w:val="No Spacing"/>
    <w:uiPriority w:val="1"/>
    <w:qFormat/>
    <w:rsid w:val="00DC07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D67"/>
    <w:rPr>
      <w:rFonts w:cs="Times New Roman" w:eastAsia="SimSu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D67"/>
    <w:rPr>
      <w:rFonts w:eastAsia="SimSu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D67"/>
    <w:rPr>
      <w:rFonts w:cs="Times New Roman" w:eastAsia="SimSu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D67"/>
    <w:rPr>
      <w:rFonts w:cs="Times New Roman" w:eastAsia="SimSu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2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Bezproreda" w:type="paragraph">
    <w:name w:val="No Spacing"/>
    <w:uiPriority w:val="1"/>
    <w:qFormat/>
    <w:rsid w:val="00DC07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2D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D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D67"/>
    <w:rPr>
      <w:rFonts w:ascii="Times New Roman" w:cs="Times New Roman" w:eastAsia="SimSu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D67"/>
    <w:rPr>
      <w:rFonts w:eastAsia="SimSu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D67"/>
    <w:rPr>
      <w:rFonts w:ascii="Times New Roman" w:cs="Times New Roman" w:eastAsia="SimSu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D67"/>
    <w:rPr>
      <w:rFonts w:ascii="Times New Roman" w:cs="Times New Roman" w:eastAsia="SimSu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17564821678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17564821678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3350</properties:Characters>
  <properties:Lines>99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2017-02-15T12:54:00Z</dcterms:created>
  <dc:creator>Ivan Poljak</dc:creator>
  <cp:lastModifiedBy>Ivančica Borovac Bedo</cp:lastModifiedBy>
  <cp:lastPrinted>2016-12-12T13:28:00Z</cp:lastPrinted>
  <dcterms:modified xmlns:xsi="http://www.w3.org/2001/XMLSchema-instance" xsi:type="dcterms:W3CDTF">2017-02-15T13:00:00Z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