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de37" w14:paraId="c1fde37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360AB6" w:rsidP="0002147A" w:rsidR="00360AB6" w:rsidRPr="006761E9">
      <w:pPr>
        <w:pStyle w:val="Tijeloteksta"/>
        <w:ind w:firstLine="708"/>
        <w:rPr>
          <w:szCs w:val="24"/>
        </w:rPr>
      </w:pPr>
      <w:r w:rsidRPr="006761E9">
        <w:rPr>
          <w:szCs w:val="24"/>
        </w:rPr>
        <w:t>Trgovački sud u Zadru OIB: 39670464653, po su</w:t>
      </w:r>
      <w:r w:rsidR="0002147A">
        <w:rPr>
          <w:szCs w:val="24"/>
        </w:rPr>
        <w:t>tkinji</w:t>
      </w:r>
      <w:r w:rsidRPr="006761E9">
        <w:rPr>
          <w:szCs w:val="24"/>
        </w:rPr>
        <w:t xml:space="preserve"> tog suda Ani Markač, </w:t>
      </w:r>
      <w:r w:rsidR="0002147A">
        <w:rPr>
          <w:szCs w:val="24"/>
        </w:rPr>
        <w:t>p</w:t>
      </w:r>
      <w:r w:rsidRPr="006761E9">
        <w:rPr>
          <w:szCs w:val="24"/>
        </w:rPr>
        <w:t xml:space="preserve">ovodom prijedloga za otvaranje stečajnog postupka nad dužnikom </w:t>
      </w:r>
      <w:r w:rsidR="006D3BC2">
        <w:rPr>
          <w:szCs w:val="24"/>
        </w:rPr>
        <w:t>ZARA TRAVEL j.d.o.o.</w:t>
      </w:r>
      <w:r w:rsidR="000E7B73">
        <w:rPr>
          <w:szCs w:val="24"/>
        </w:rPr>
        <w:t xml:space="preserve"> turistička agencija</w:t>
      </w:r>
      <w:r w:rsidR="006D3BC2">
        <w:rPr>
          <w:szCs w:val="24"/>
        </w:rPr>
        <w:t>, Nin, Poljica Brig 14, OIB:40413929051</w:t>
      </w:r>
      <w:r w:rsidR="00C4379A">
        <w:rPr>
          <w:szCs w:val="24"/>
        </w:rPr>
        <w:t xml:space="preserve">, dana </w:t>
      </w:r>
      <w:r w:rsidR="000E7B73">
        <w:rPr>
          <w:szCs w:val="24"/>
        </w:rPr>
        <w:t>29</w:t>
      </w:r>
      <w:r w:rsidRPr="006761E9">
        <w:rPr>
          <w:szCs w:val="24"/>
        </w:rPr>
        <w:t xml:space="preserve">. veljače 2016. </w:t>
      </w:r>
    </w:p>
    <w:p w:rsidRDefault="004270AE" w:rsidP="00721F79" w:rsidR="004270AE" w:rsidRPr="006761E9"/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6D3BC2">
        <w:t>ZARA TRAVEL j.d.o.o.</w:t>
      </w:r>
      <w:r w:rsidR="000E7B73">
        <w:t xml:space="preserve"> turistička agencija</w:t>
      </w:r>
      <w:r w:rsidR="006D3BC2">
        <w:t>, Nin, Poljica Brig 14, OIB:40413929051.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52487B">
        <w:rPr>
          <w:b/>
          <w:bCs/>
        </w:rPr>
        <w:t>4.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52487B">
        <w:rPr>
          <w:b/>
          <w:bCs/>
        </w:rPr>
        <w:t xml:space="preserve">10,30 </w:t>
      </w:r>
      <w:r w:rsidRPr="0002147A">
        <w:rPr>
          <w:b/>
          <w:bCs/>
        </w:rPr>
        <w:t>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52487B">
        <w:rPr>
          <w:b/>
          <w:bCs/>
        </w:rPr>
        <w:t>4. travnja</w:t>
      </w:r>
      <w:r w:rsidR="0002147A" w:rsidRPr="0002147A">
        <w:rPr>
          <w:b/>
          <w:bCs/>
        </w:rPr>
        <w:t xml:space="preserve"> 2016. u </w:t>
      </w:r>
      <w:r w:rsidR="0052487B">
        <w:rPr>
          <w:b/>
          <w:bCs/>
        </w:rPr>
        <w:t>10,40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6D3BC2">
        <w:t>ZARA TRAVEL j.d.o.o.</w:t>
      </w:r>
      <w:r w:rsidR="000E7B73">
        <w:t xml:space="preserve"> turistička agencija</w:t>
      </w:r>
      <w:r w:rsidR="006D3BC2">
        <w:t>, Nin</w:t>
      </w:r>
      <w:r w:rsidR="00ED6162" w:rsidRPr="006761E9">
        <w:t>, navodeći da</w:t>
      </w:r>
      <w:r w:rsidR="0002147A">
        <w:t xml:space="preserve"> dužnik na dan 20</w:t>
      </w:r>
      <w:r w:rsidR="00245588" w:rsidRPr="006761E9">
        <w:t xml:space="preserve">. </w:t>
      </w:r>
      <w:r w:rsidR="003A73B2" w:rsidRPr="006761E9">
        <w:t xml:space="preserve">siječnja </w:t>
      </w:r>
      <w:r w:rsidR="00245588" w:rsidRPr="006761E9">
        <w:t>201</w:t>
      </w:r>
      <w:r w:rsidR="003A73B2" w:rsidRPr="006761E9">
        <w:t>6</w:t>
      </w:r>
      <w:r w:rsidR="00245588" w:rsidRPr="006761E9">
        <w:t xml:space="preserve">. u Očevidniku redoslijeda osnova za plaćanje ima evidentirane neizvršene osnove za plaćanje u neprekinutom razdoblju od 120 dana u iznosu od </w:t>
      </w:r>
      <w:r w:rsidR="006D3BC2">
        <w:t>29.568,13</w:t>
      </w:r>
      <w:r w:rsidR="00245588" w:rsidRPr="006761E9">
        <w:t xml:space="preserve"> kune</w:t>
      </w:r>
      <w:r w:rsidR="004B71CF" w:rsidRPr="006761E9">
        <w:t xml:space="preserve">, te da ima </w:t>
      </w:r>
      <w:r w:rsidR="009D4726" w:rsidRPr="006761E9">
        <w:t>1</w:t>
      </w:r>
      <w:r w:rsidR="00245588" w:rsidRPr="006761E9">
        <w:t xml:space="preserve"> zaposlen</w:t>
      </w:r>
      <w:r w:rsidR="009D4726" w:rsidRPr="006761E9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0E7B73">
        <w:t>29</w:t>
      </w:r>
      <w:r w:rsidR="00245588" w:rsidRPr="006761E9">
        <w:t>. veljače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E7B73" w:rsidP="000E7B73" w:rsidR="00794DBD" w:rsidRPr="006761E9">
      <w:r>
        <w:t xml:space="preserve">Za točnost otpravka – ovlaštena službenica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E7B73" w:rsidP="000E7B73" w:rsidR="00794DBD" w:rsidRPr="006761E9">
      <w:r>
        <w:t>Iva Čelica</w:t>
      </w:r>
      <w:r w:rsidR="00C4379A">
        <w:tab/>
      </w:r>
      <w:r w:rsidR="0002147A">
        <w:t xml:space="preserve"> 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6D3BC2">
        <w:t xml:space="preserve">ZARA TRAVEL j.d.o.o., Nin, Poljica Brig 14 </w:t>
      </w:r>
      <w:r w:rsidR="0020610B" w:rsidRPr="006761E9">
        <w:t>i za član</w:t>
      </w:r>
      <w:r w:rsidR="000B42DA" w:rsidRPr="006761E9">
        <w:t>a</w:t>
      </w:r>
      <w:r w:rsidR="0020610B" w:rsidRPr="006761E9">
        <w:t xml:space="preserve"> uprave s upozorenjem</w:t>
      </w:r>
    </w:p>
    <w:p w:rsidRDefault="006D3BC2" w:rsidP="00360AB6" w:rsidR="0020610B" w:rsidRPr="006761E9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BRANIMIR BUKVIĆ, Zadar, Put Bokanjca 35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20610B" w:rsidR="00AB76CD" w:rsidRPr="006761E9">
      <w:pPr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D44689" w:rsidRPr="006761E9">
        <w:t>Zadar</w:t>
      </w:r>
      <w:r w:rsidR="00F835AE" w:rsidRPr="006761E9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630C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6D3BC2" w:rsidP="006D3BC2" w:rsidR="006D3BC2">
    <w:pPr>
      <w:pStyle w:val="Zaglavlje"/>
      <w:jc w:val="right"/>
    </w:pPr>
    <w:r>
      <w:t>Poslovni broj: 2 St-264/16-4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6D3BC2">
      <w:t>264/16-4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E7B73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2487B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379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0C8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3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3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TRAVEL j.d.o.o. turistička agencija</izvorni_sadrzaj>
    <derivirana_varijabla naziv="DomainObject.Predmet.ProtustrankaFormated_1">  ZARA TRAVEL j.d.o.o. turistička agencija</derivirana_varijabla>
  </DomainObject.Predmet.ProtustrankaFormated>
  <DomainObject.Predmet.ProtustrankaFormatedOIB>
    <izvorni_sadrzaj>  ZARA TRAVEL j.d.o.o. turistička agencija, OIB 40413929051</izvorni_sadrzaj>
    <derivirana_varijabla naziv="DomainObject.Predmet.ProtustrankaFormatedOIB_1">  ZARA TRAVEL j.d.o.o. turistička agencija, OIB 40413929051</derivirana_varijabla>
  </DomainObject.Predmet.ProtustrankaFormatedOIB>
  <DomainObject.Predmet.ProtustrankaFormatedWithAdress>
    <izvorni_sadrzaj> ZARA TRAVEL j.d.o.o. turistička agencija, Poljica Brig 14, 23232 Nin</izvorni_sadrzaj>
    <derivirana_varijabla naziv="DomainObject.Predmet.ProtustrankaFormatedWithAdress_1"> ZARA TRAVEL j.d.o.o. turistička agencija, Poljica Brig 14, 23232 Nin</derivirana_varijabla>
  </DomainObject.Predmet.ProtustrankaFormatedWithAdress>
  <DomainObject.Predmet.ProtustrankaFormatedWithAdressOIB>
    <izvorni_sadrzaj> ZARA TRAVEL j.d.o.o. turistička agencija, OIB 40413929051, Poljica Brig 14, 23232 Nin</izvorni_sadrzaj>
    <derivirana_varijabla naziv="DomainObject.Predmet.ProtustrankaFormatedWithAdressOIB_1"> ZARA TRAVEL j.d.o.o. turistička agencija, OIB 40413929051, Poljica Brig 14, 23232 Nin</derivirana_varijabla>
  </DomainObject.Predmet.ProtustrankaFormatedWithAdressOIB>
  <DomainObject.Predmet.ProtustrankaWithAdress>
    <izvorni_sadrzaj>ZARA TRAVEL j.d.o.o. turistička agencija Poljica Brig 14, 23232 Nin</izvorni_sadrzaj>
    <derivirana_varijabla naziv="DomainObject.Predmet.ProtustrankaWithAdress_1">ZARA TRAVEL j.d.o.o. turistička agencija Poljica Brig 14, 23232 Nin</derivirana_varijabla>
  </DomainObject.Predmet.ProtustrankaWithAdress>
  <DomainObject.Predmet.ProtustrankaWithAdressOIB>
    <izvorni_sadrzaj>ZARA TRAVEL j.d.o.o. turistička agencija, OIB 40413929051, Poljica Brig 14, 23232 Nin</izvorni_sadrzaj>
    <derivirana_varijabla naziv="DomainObject.Predmet.ProtustrankaWithAdressOIB_1">ZARA TRAVEL j.d.o.o. turistička agencija, OIB 40413929051, Poljica Brig 14, 23232 Nin</derivirana_varijabla>
  </DomainObject.Predmet.ProtustrankaWithAdressOIB>
  <DomainObject.Predmet.ProtustrankaNazivFormated>
    <izvorni_sadrzaj>ZARA TRAVEL j.d.o.o. turistička agencija</izvorni_sadrzaj>
    <derivirana_varijabla naziv="DomainObject.Predmet.ProtustrankaNazivFormated_1">ZARA TRAVEL j.d.o.o. turistička agencija</derivirana_varijabla>
  </DomainObject.Predmet.ProtustrankaNazivFormated>
  <DomainObject.Predmet.ProtustrankaNazivFormatedOIB>
    <izvorni_sadrzaj>ZARA TRAVEL j.d.o.o. turistička agencija, OIB 40413929051</izvorni_sadrzaj>
    <derivirana_varijabla naziv="DomainObject.Predmet.ProtustrankaNazivFormatedOIB_1">ZARA TRAVEL j.d.o.o. turistička agencija, OIB 40413929051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29568.13</izvorni_sadrzaj>
    <derivirana_varijabla naziv="DomainObject.Predmet.TrenutnaVrijednost_1">29568.13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TRAVEL j.d.o.o. turistička agencija</item>
    </izvorni_sadrzaj>
    <derivirana_varijabla naziv="DomainObject.Predmet.ProtuStrankaListFormated_1">
      <item>ZARA TRAVEL j.d.o.o. turistička agencija</item>
    </derivirana_varijabla>
  </DomainObject.Predmet.ProtuStrankaListFormated>
  <DomainObject.Predmet.ProtuStrankaListFormatedOIB>
    <izvorni_sadrzaj>
      <item>ZARA TRAVEL j.d.o.o. turistička agencija, OIB 40413929051</item>
    </izvorni_sadrzaj>
    <derivirana_varijabla naziv="DomainObject.Predmet.ProtuStrankaListFormatedOIB_1">
      <item>ZARA TRAVEL j.d.o.o. turistička agencija, OIB 40413929051</item>
    </derivirana_varijabla>
  </DomainObject.Predmet.ProtuStrankaListFormatedOIB>
  <DomainObject.Predmet.ProtuStrankaListFormatedWithAdress>
    <izvorni_sadrzaj>
      <item>ZARA TRAVEL j.d.o.o. turistička agencija, Poljica Brig 14, 23232 Nin</item>
    </izvorni_sadrzaj>
    <derivirana_varijabla naziv="DomainObject.Predmet.ProtuStrankaListFormatedWithAdress_1">
      <item>ZARA TRAVEL j.d.o.o. turistička agencija, Poljica Brig 14, 23232 Nin</item>
    </derivirana_varijabla>
  </DomainObject.Predmet.ProtuStrankaListFormatedWithAdress>
  <DomainObject.Predmet.ProtuStrankaListFormatedWithAdressOIB>
    <izvorni_sadrzaj>
      <item>ZARA TRAVEL j.d.o.o. turistička agencija, OIB 40413929051, Poljica Brig 14, 23232 Nin</item>
    </izvorni_sadrzaj>
    <derivirana_varijabla naziv="DomainObject.Predmet.ProtuStrankaListFormatedWithAdressOIB_1">
      <item>ZARA TRAVEL j.d.o.o. turistička agencija, OIB 40413929051, Poljica Brig 14, 23232 Nin</item>
    </derivirana_varijabla>
  </DomainObject.Predmet.ProtuStrankaListFormatedWithAdressOIB>
  <DomainObject.Predmet.ProtuStrankaListNazivFormated>
    <izvorni_sadrzaj>
      <item>ZARA TRAVEL j.d.o.o. turistička agencija</item>
    </izvorni_sadrzaj>
    <derivirana_varijabla naziv="DomainObject.Predmet.ProtuStrankaListNazivFormated_1">
      <item>ZARA TRAVEL j.d.o.o. turistička agencija</item>
    </derivirana_varijabla>
  </DomainObject.Predmet.ProtuStrankaListNazivFormated>
  <DomainObject.Predmet.ProtuStrankaListNazivFormatedOIB>
    <izvorni_sadrzaj>
      <item>ZARA TRAVEL j.d.o.o. turistička agencija, OIB 40413929051</item>
    </izvorni_sadrzaj>
    <derivirana_varijabla naziv="DomainObject.Predmet.ProtuStrankaListNazivFormatedOIB_1">
      <item>ZARA TRAVEL j.d.o.o. turistička agencija, OIB 40413929051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TRAVEL j.d.o.o. turistička agencija</izvorni_sadrzaj>
    <derivirana_varijabla naziv="DomainObject.Predmet.ProtustrankaIDrugi_1">ZARA TRAVEL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TRAVEL j.d.o.o. turistička agencija, OIB 40413929051, Poljica Brig 14, 23232 Nin</izvorni_sadrzaj>
    <derivirana_varijabla naziv="DomainObject.Predmet.ProtustrankaIDrugiAdressOIB_1">ZARA TRAVEL j.d.o.o. turistička agencija, OIB 40413929051, Poljica Brig 14,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TRAVEL j.d.o.o. turistička agencija</item>
    </izvorni_sadrzaj>
    <derivirana_varijabla naziv="DomainObject.Predmet.SudioniciListNaziv_1">
      <item>FINA</item>
      <item>ZARA TRAVEL j.d.o.o. turistička agencija</item>
    </derivirana_varijabla>
  </DomainObject.Predmet.SudioniciListNaziv>
  <DomainObject.Predmet.SudioniciListAdressOIB>
    <izvorni_sadrzaj>
      <item>FINA, OIB 85821130368</item>
      <item>ZARA TRAVEL j.d.o.o. turistička agencija, OIB 40413929051, Poljica Brig 14,23232 Nin</item>
    </izvorni_sadrzaj>
    <derivirana_varijabla naziv="DomainObject.Predmet.SudioniciListAdressOIB_1">
      <item>FINA, OIB 85821130368</item>
      <item>ZARA TRAVEL j.d.o.o. turistička agencija, OIB 40413929051, Poljica Brig 14,23232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40413929051</item>
    </izvorni_sadrzaj>
    <derivirana_varijabla naziv="DomainObject.Predmet.SudioniciListNazivOIB_1">
      <item>, OIB 85821130368</item>
      <item>, OIB 40413929051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25A60-00B7-43B7-BC76-7BDB2438A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1845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2016-02-23T14:11:00Z</dcterms:created>
  <dc:creator>Administrator</dc:creator>
  <cp:lastModifiedBy>Merlina Klišmanić</cp:lastModifiedBy>
  <cp:lastPrinted>2016-03-01T10:12:00Z</cp:lastPrinted>
  <dcterms:modified xmlns:xsi="http://www.w3.org/2001/XMLSchema-instance" xsi:type="dcterms:W3CDTF">2016-03-03T10:36:00Z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