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3d51" w14:paraId="42a3d5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4458" w:rsidP="00B44458" w:rsidR="00B44458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St-196/2016-13.</w:t>
      </w:r>
    </w:p>
    <w:p w:rsidRDefault="00B44458" w:rsidP="00B44458" w:rsidR="00B44458">
      <w:pPr>
        <w:rPr>
          <w:rFonts w:hAnsi="Arial" w:ascii="Arial"/>
        </w:rPr>
      </w:pPr>
    </w:p>
    <w:p w:rsidRDefault="00B44458" w:rsidP="00B44458" w:rsidR="00B44458">
      <w:pPr>
        <w:jc w:val="center"/>
        <w:rPr>
          <w:rFonts w:hAnsi="Arial" w:ascii="Arial"/>
          <w:b/>
        </w:rPr>
      </w:pPr>
    </w:p>
    <w:p w:rsidRDefault="00B44458" w:rsidP="00B44458" w:rsidR="00B4445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B44458" w:rsidP="00B44458" w:rsidR="00B44458">
      <w:pPr>
        <w:jc w:val="center"/>
        <w:rPr>
          <w:rFonts w:hAnsi="Arial" w:ascii="Arial"/>
          <w:b/>
        </w:rPr>
      </w:pPr>
    </w:p>
    <w:p w:rsidRDefault="00B44458" w:rsidP="00B44458" w:rsidR="00B4445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B44458" w:rsidP="00B44458" w:rsidR="00B44458">
      <w:pPr>
        <w:jc w:val="both"/>
        <w:rPr>
          <w:rFonts w:hAnsi="Arial" w:ascii="Arial"/>
        </w:rPr>
      </w:pPr>
    </w:p>
    <w:p w:rsidRDefault="00B44458" w:rsidP="00B44458" w:rsidR="00B4445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FINEK d.o.o. za zlatarstvo, urarstvo, optiku i trgovinu iz Garešnice, Petra Krešimira IV 26, OIB 16678108959, dana 09. svibnja 2017. godine</w:t>
      </w:r>
    </w:p>
    <w:p w:rsidRDefault="00B44458" w:rsidP="00B44458" w:rsidR="00B44458">
      <w:pPr>
        <w:jc w:val="both"/>
        <w:rPr>
          <w:rFonts w:hAnsi="Arial" w:ascii="Arial"/>
        </w:rPr>
      </w:pPr>
    </w:p>
    <w:p w:rsidRDefault="00B44458" w:rsidP="00B44458" w:rsidR="00B4445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44458" w:rsidP="00B44458" w:rsidR="00B44458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privremenom stečajnom upravitelju Predragu </w:t>
      </w:r>
      <w:proofErr w:type="spellStart"/>
      <w:r>
        <w:rPr>
          <w:rFonts w:hAnsi="Arial" w:ascii="Arial"/>
        </w:rPr>
        <w:t>Filajdić</w:t>
      </w:r>
      <w:proofErr w:type="spellEnd"/>
      <w:r>
        <w:rPr>
          <w:rFonts w:hAnsi="Arial" w:ascii="Arial"/>
        </w:rPr>
        <w:t xml:space="preserve"> iz Slavonskog Broda, Luke Lukića 65, OIB 32894922284,  u bruto iznosu od 3.000,00 kuna.</w:t>
      </w:r>
    </w:p>
    <w:p w:rsidRDefault="00B44458" w:rsidP="00B44458" w:rsidR="00B44458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B44458" w:rsidP="00B44458" w:rsidR="00B4445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Privremeni stečajni upravitelj Predrag </w:t>
      </w:r>
      <w:proofErr w:type="spellStart"/>
      <w:r>
        <w:rPr>
          <w:rFonts w:hAnsi="Arial" w:ascii="Arial"/>
        </w:rPr>
        <w:t>Filajdić</w:t>
      </w:r>
      <w:proofErr w:type="spellEnd"/>
      <w:r>
        <w:rPr>
          <w:rFonts w:hAnsi="Arial" w:ascii="Arial"/>
        </w:rPr>
        <w:t xml:space="preserve"> podnio je ovom sudu dana 25. travnja 2016. godine izvješće o poslovanju dužnika s mišljenjem mogu li se imovinom dužnika pokriti troškovi postupka.</w:t>
      </w:r>
    </w:p>
    <w:p w:rsidRDefault="00B44458" w:rsidP="00B44458" w:rsidR="00B44458">
      <w:pPr>
        <w:jc w:val="both"/>
        <w:rPr>
          <w:rFonts w:hAnsi="Arial" w:ascii="Arial"/>
        </w:rPr>
      </w:pPr>
      <w:r>
        <w:rPr>
          <w:rFonts w:hAnsi="Arial" w:ascii="Arial"/>
        </w:rPr>
        <w:tab/>
        <w:t>Dana 20. veljače 2017. godine privremeni stečajni upravitelj pisanim podneskom zatražio je da mu se odobri i isplati nagrada za obavljanje dužnosti u prethodnom postupku.</w:t>
      </w:r>
    </w:p>
    <w:p w:rsidRDefault="00B44458" w:rsidP="00B44458" w:rsidR="00B44458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osnovanim u visini od 3.000,00 kuna bruto, temeljem čl.94. i čl.119.st.6.Stečajnog zakona (Narodne novine  broj 71/15, dalje SZ-a).</w:t>
      </w:r>
    </w:p>
    <w:p w:rsidRDefault="00B44458" w:rsidP="00B44458" w:rsidR="00B44458">
      <w:pPr>
        <w:jc w:val="both"/>
        <w:rPr>
          <w:rFonts w:hAnsi="Arial" w:ascii="Arial"/>
        </w:rPr>
      </w:pPr>
      <w:r>
        <w:rPr>
          <w:rFonts w:hAnsi="Arial" w:ascii="Arial"/>
        </w:rPr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B44458" w:rsidP="00B44458" w:rsidR="00B44458">
      <w:pPr>
        <w:jc w:val="both"/>
        <w:rPr>
          <w:rFonts w:hAnsi="Arial" w:ascii="Arial"/>
        </w:rPr>
      </w:pPr>
    </w:p>
    <w:p w:rsidRDefault="00B44458" w:rsidP="00B44458" w:rsidR="00B44458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i naknade troškova privremenog stečajnog upravitelja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B44458" w:rsidP="00B44458" w:rsidR="00B44458">
      <w:pPr>
        <w:jc w:val="both"/>
        <w:rPr>
          <w:rFonts w:hAnsi="Arial" w:ascii="Arial"/>
        </w:rPr>
      </w:pPr>
    </w:p>
    <w:p w:rsidRDefault="00B44458" w:rsidP="00B44458" w:rsidR="00B44458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09. svibnja 2017. godine</w:t>
      </w:r>
    </w:p>
    <w:p w:rsidRDefault="00B44458" w:rsidP="00B44458" w:rsidR="00B44458">
      <w:pPr>
        <w:ind w:firstLine="720"/>
        <w:jc w:val="center"/>
        <w:rPr>
          <w:rFonts w:hAnsi="Arial" w:ascii="Arial"/>
        </w:rPr>
      </w:pPr>
    </w:p>
    <w:p w:rsidRDefault="00B44458" w:rsidP="00B44458" w:rsidR="00B4445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B44458" w:rsidP="00B44458" w:rsidR="00B4445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B44458" w:rsidP="00B44458" w:rsidR="00B44458">
      <w:pPr>
        <w:ind w:firstLine="720"/>
        <w:jc w:val="both"/>
        <w:rPr>
          <w:rFonts w:hAnsi="Arial" w:ascii="Arial"/>
        </w:rPr>
      </w:pPr>
    </w:p>
    <w:p w:rsidRDefault="00B44458" w:rsidP="00B44458" w:rsidR="00B44458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B44458" w:rsidP="00B44458" w:rsidR="00B44458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  <w:bookmarkStart w:name="_GoBack" w:id="0"/>
      <w:bookmarkEnd w:id="0"/>
      <w:r>
        <w:rPr>
          <w:rFonts w:hAnsi="Arial" w:ascii="Arial"/>
        </w:rPr>
        <w:tab/>
      </w:r>
    </w:p>
    <w:p w:rsidRDefault="00B44458" w:rsidP="00B44458" w:rsidR="00B4445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B44458" w:rsidP="00B44458" w:rsidR="00B44458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B44458" w:rsidP="00B44458" w:rsidR="00B4445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44458" w:rsidP="00B44458" w:rsidR="00B44458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B44458" w:rsidP="00B44458" w:rsidR="00B44458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i pošte</w:t>
      </w:r>
    </w:p>
    <w:p w:rsidRDefault="00B44458" w:rsidP="00B44458" w:rsidR="00B44458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B44458" w:rsidP="00B44458" w:rsidR="00B44458">
      <w:pPr>
        <w:jc w:val="both"/>
        <w:rPr>
          <w:rFonts w:hAnsi="Arial" w:ascii="Arial"/>
        </w:rPr>
      </w:pPr>
      <w:r>
        <w:rPr>
          <w:rFonts w:hAnsi="Arial" w:ascii="Arial"/>
        </w:rPr>
        <w:t>Bj.09.05.2017.g.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458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019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St-196/2016-13</izvorni_sadrzaj>
    <derivirana_varijabla naziv="DomainObject.Oznaka_1">St-196/2016-13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kolovoza 2016.</izvorni_sadrzaj>
    <derivirana_varijabla naziv="DomainObject.Predmet.DatumArhiviranja_1">17.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srpnja 2016.</izvorni_sadrzaj>
    <derivirana_varijabla naziv="DomainObject.Predmet.DatumRjesavanja_1">15. srpnja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kolovoza 2016.</izvorni_sadrzaj>
    <derivirana_varijabla naziv="DomainObject.Predmet.DatumZatvaranja_1">17.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hr.ibm.icms.common.model.sluzbeneosobe.Referada@3bce3bce[id=5725, dbStatus=null, naziv=Referada 7, oznaka=null, sudac=null] &lt;-hr.ibm.icms.common.model.sluzbeneosobe.Referada@3bce3bce[status dodjele: =false]</izvorni_sadrzaj>
    <derivirana_varijabla naziv="DomainObject.Predmet.MjestoCuvanja_1">hr.ibm.icms.common.model.sluzbeneosobe.Referada@3bce3bce[id=5725, dbStatus=null, naziv=Referada 7, oznaka=null, sudac=null] &lt;-hr.ibm.icms.common.model.sluzbeneosobe.Referada@3bce3bce[status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FINEK društvo s ograničenom odgovornošću za zlatarstvo, urarstvo, optiku i trgovinu, Garešnica zastupanog po punomoćniku Siniša Finek</izvorni_sadrzaj>
    <derivirana_varijabla naziv="DomainObject.Predmet.ProtustrankaFormated_1">  FINEK društvo s ograničenom odgovornošću za zlatarstvo, urarstvo, optiku i trgovinu, Garešnica zastupanog po punomoćniku Siniša Finek</derivirana_varijabla>
  </DomainObject.Predmet.ProtustrankaFormated>
  <DomainObject.Predmet.ProtustrankaFormatedOIB>
    <izvorni_sadrzaj>  FINEK društvo s ograničenom odgovornošću za zlatarstvo, urarstvo, optiku i trgovinu, Garešnica, OIB 16678108959 zastupanog po punomoćniku Siniša Finek</izvorni_sadrzaj>
    <derivirana_varijabla naziv="DomainObject.Predmet.ProtustrankaFormatedOIB_1">  FINEK društvo s ograničenom odgovornošću za zlatarstvo, urarstvo, optiku i trgovinu, Garešnica, OIB 16678108959 zastupanog po punomoćniku Siniša Finek</derivirana_varijabla>
  </DomainObject.Predmet.ProtustrankaFormatedOIB>
  <DomainObject.Predmet.ProtustrankaFormatedWithAdress>
    <izvorni_sadrzaj> FINEK društvo s ograničenom odgovornošću za zlatarstvo, urarstvo, optiku i trgovinu, Garešnica, Petra Krešimira IV 26, 43280 Garešnica zastupanog po punomoćniku Siniša Finek</izvorni_sadrzaj>
    <derivirana_varijabla naziv="DomainObject.Predmet.ProtustrankaFormatedWithAdress_1"> FINEK društvo s ograničenom odgovornošću za zlatarstvo, urarstvo, optiku i trgovinu, Garešnica, Petra Krešimira IV 26, 43280 Garešnica zastupanog po punomoćniku Siniša Finek</derivirana_varijabla>
  </DomainObject.Predmet.ProtustrankaFormatedWithAdress>
  <DomainObject.Predmet.ProtustrankaFormatedWithAdressOIB>
    <izvorni_sadrzaj> FINEK društvo s ograničenom odgovornošću za zlatarstvo, urarstvo, optiku i trgovinu, Garešnica, OIB 16678108959, Petra Krešimira IV 26, 43280 Garešnica zastupanog po punomoćniku Siniša Finek</izvorni_sadrzaj>
    <derivirana_varijabla naziv="DomainObject.Predmet.ProtustrankaFormatedWithAdressOIB_1"> FINEK društvo s ograničenom odgovornošću za zlatarstvo, urarstvo, optiku i trgovinu, Garešnica, OIB 16678108959, Petra Krešimira IV 26, 43280 Garešnica zastupanog po punomoćniku Siniša Finek</derivirana_varijabla>
  </DomainObject.Predmet.ProtustrankaFormatedWithAdressOIB>
  <DomainObject.Predmet.ProtustrankaWithAdress>
    <izvorni_sadrzaj>FINEK društvo s ograničenom odgovornošću za zlatarstvo, urarstvo, optiku i trgovinu, Garešnica Petra Krešimira IV 26, 43280 Garešnica</izvorni_sadrzaj>
    <derivirana_varijabla naziv="DomainObject.Predmet.ProtustrankaWithAdress_1">FINEK društvo s ograničenom odgovornošću za zlatarstvo, urarstvo, optiku i trgovinu, Garešnica Petra Krešimira IV 26, 43280 Garešnica</derivirana_varijabla>
  </DomainObject.Predmet.ProtustrankaWithAdress>
  <DomainObject.Predmet.ProtustrankaWithAdressOIB>
    <izvorni_sadrzaj>FINEK društvo s ograničenom odgovornošću za zlatarstvo, urarstvo, optiku i trgovinu, Garešnica, OIB 16678108959, Petra Krešimira IV 26, 43280 Garešnica</izvorni_sadrzaj>
    <derivirana_varijabla naziv="DomainObject.Predmet.ProtustrankaWithAdressOIB_1">FINEK društvo s ograničenom odgovornošću za zlatarstvo, urarstvo, optiku i trgovinu, Garešnica, OIB 16678108959, Petra Krešimira IV 26, 43280 Garešnica</derivirana_varijabla>
  </DomainObject.Predmet.ProtustrankaWithAdressOIB>
  <DomainObject.Predmet.ProtustrankaNazivFormated>
    <izvorni_sadrzaj>FINEK društvo s ograničenom odgovornošću za zlatarstvo, urarstvo, optiku i trgovinu, Garešnica</izvorni_sadrzaj>
    <derivirana_varijabla naziv="DomainObject.Predmet.ProtustrankaNazivFormated_1">FINEK društvo s ograničenom odgovornošću za zlatarstvo, urarstvo, optiku i trgovinu, Garešnica</derivirana_varijabla>
  </DomainObject.Predmet.ProtustrankaNazivFormated>
  <DomainObject.Predmet.ProtustrankaNazivFormatedOIB>
    <izvorni_sadrzaj>FINEK društvo s ograničenom odgovornošću za zlatarstvo, urarstvo, optiku i trgovinu, Garešnica, OIB 16678108959</izvorni_sadrzaj>
    <derivirana_varijabla naziv="DomainObject.Predmet.ProtustrankaNazivFormatedOIB_1">FINEK društvo s ograničenom odgovornošću za zlatarstvo, urarstvo, optiku i trgovinu, Garešnica, OIB 16678108959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FINEK društvo s ograničenom odgovornošću za zlatarstvo, urarstvo, optiku i trgovinu, Garešnica zastupanog po punomoćniku Siniša Finek</item>
    </izvorni_sadrzaj>
    <derivirana_varijabla naziv="DomainObject.Predmet.ProtuStrankaListFormated_1">
      <item>FINEK društvo s ograničenom odgovornošću za zlatarstvo, urarstvo, optiku i trgovinu, Garešnica zastupanog po punomoćniku Siniša Finek</item>
    </derivirana_varijabla>
  </DomainObject.Predmet.ProtuStrankaListFormated>
  <DomainObject.Predmet.ProtuStrankaListFormatedOIB>
    <izvorni_sadrzaj>
      <item>FINEK društvo s ograničenom odgovornošću za zlatarstvo, urarstvo, optiku i trgovinu, Garešnica, OIB 16678108959 zastupanog po punomoćniku Siniša Finek</item>
    </izvorni_sadrzaj>
    <derivirana_varijabla naziv="DomainObject.Predmet.ProtuStrankaListFormatedOIB_1">
      <item>FINEK društvo s ograničenom odgovornošću za zlatarstvo, urarstvo, optiku i trgovinu, Garešnica, OIB 16678108959 zastupanog po punomoćniku Siniša Finek</item>
    </derivirana_varijabla>
  </DomainObject.Predmet.ProtuStrankaListFormatedOIB>
  <DomainObject.Predmet.ProtuStrankaListFormatedWithAdress>
    <izvorni_sadrzaj>
      <item>FINEK društvo s ograničenom odgovornošću za zlatarstvo, urarstvo, optiku i trgovinu, Garešnica, Petra Krešimira IV 26, 43280 Garešnica zastupanog po punomoćniku Siniša Finek</item>
    </izvorni_sadrzaj>
    <derivirana_varijabla naziv="DomainObject.Predmet.ProtuStrankaListFormatedWithAdress_1">
      <item>FINEK društvo s ograničenom odgovornošću za zlatarstvo, urarstvo, optiku i trgovinu, Garešnica, Petra Krešimira IV 26, 43280 Garešnica zastupanog po punomoćniku Siniša Finek</item>
    </derivirana_varijabla>
  </DomainObject.Predmet.ProtuStrankaListFormatedWithAdress>
  <DomainObject.Predmet.ProtuStrankaListFormatedWithAdressOIB>
    <izvorni_sadrzaj>
      <item>FINEK društvo s ograničenom odgovornošću za zlatarstvo, urarstvo, optiku i trgovinu, Garešnica, OIB 16678108959, Petra Krešimira IV 26, 43280 Garešnica zastupanog po punomoćniku Siniša Finek</item>
    </izvorni_sadrzaj>
    <derivirana_varijabla naziv="DomainObject.Predmet.ProtuStrankaListFormatedWithAdressOIB_1">
      <item>FINEK društvo s ograničenom odgovornošću za zlatarstvo, urarstvo, optiku i trgovinu, Garešnica, OIB 16678108959, Petra Krešimira IV 26, 43280 Garešnica zastupanog po punomoćniku Siniša Finek</item>
    </derivirana_varijabla>
  </DomainObject.Predmet.ProtuStrankaListFormatedWithAdressOIB>
  <DomainObject.Predmet.ProtuStrankaListNazivFormated>
    <izvorni_sadrzaj>
      <item>FINEK društvo s ograničenom odgovornošću za zlatarstvo, urarstvo, optiku i trgovinu, Garešnica</item>
    </izvorni_sadrzaj>
    <derivirana_varijabla naziv="DomainObject.Predmet.ProtuStrankaListNazivFormated_1">
      <item>FINEK društvo s ograničenom odgovornošću za zlatarstvo, urarstvo, optiku i trgovinu, Garešnica</item>
    </derivirana_varijabla>
  </DomainObject.Predmet.ProtuStrankaListNazivFormated>
  <DomainObject.Predmet.ProtuStrankaListNazivFormatedOIB>
    <izvorni_sadrzaj>
      <item>FINEK društvo s ograničenom odgovornošću za zlatarstvo, urarstvo, optiku i trgovinu, Garešnica, OIB 16678108959</item>
    </izvorni_sadrzaj>
    <derivirana_varijabla naziv="DomainObject.Predmet.ProtuStrankaListNazivFormatedOIB_1">
      <item>FINEK društvo s ograničenom odgovornošću za zlatarstvo, urarstvo, optiku i trgovinu, Garešnica, OIB 16678108959</item>
    </derivirana_varijabla>
  </DomainObject.Predmet.ProtuStrankaListNazivFormatedOIB>
  <DomainObject.Predmet.OstaliListFormated>
    <izvorni_sadrzaj>
      <item>Siniša Finek punomoćnik sudionika u postupku FINEK društvo s ograničenom odgovornošću za zlatarstvo, urarstvo, optiku i trgovinu, Garešnica</item>
    </izvorni_sadrzaj>
    <derivirana_varijabla naziv="DomainObject.Predmet.OstaliListFormated_1">
      <item>Siniša Finek punomoćnik sudionika u postupku FINEK društvo s ograničenom odgovornošću za zlatarstvo, urarstvo, optiku i trgovinu, Garešnica</item>
    </derivirana_varijabla>
  </DomainObject.Predmet.OstaliListFormated>
  <DomainObject.Predmet.OstaliListFormatedOIB>
    <izvorni_sadrzaj>
      <item>Siniša Finek, OIB 06007186988 punomoćnik sudionika u postupku FINEK društvo s ograničenom odgovornošću za zlatarstvo, urarstvo, optiku i trgovinu, Garešnica</item>
    </izvorni_sadrzaj>
    <derivirana_varijabla naziv="DomainObject.Predmet.OstaliListFormatedOIB_1">
      <item>Siniša Finek, OIB 06007186988 punomoćnik sudionika u postupku FINEK društvo s ograničenom odgovornošću za zlatarstvo, urarstvo, optiku i trgovinu, Garešnica</item>
    </derivirana_varijabla>
  </DomainObject.Predmet.OstaliListFormatedOIB>
  <DomainObject.Predmet.OstaliListFormatedWithAdress>
    <izvorni_sadrzaj>
      <item>Siniša Finek, Petra Krešimira IV 26, 43280 Garešnica punomoćnik sudionika u postupku FINEK društvo s ograničenom odgovornošću za zlatarstvo, urarstvo, optiku i trgovinu, Garešnica</item>
    </izvorni_sadrzaj>
    <derivirana_varijabla naziv="DomainObject.Predmet.OstaliListFormatedWithAdress_1">
      <item>Siniša Finek, Petra Krešimira IV 26, 43280 Garešnica punomoćnik sudionika u postupku FINEK društvo s ograničenom odgovornošću za zlatarstvo, urarstvo, optiku i trgovinu, Garešnica</item>
    </derivirana_varijabla>
  </DomainObject.Predmet.OstaliListFormatedWithAdress>
  <DomainObject.Predmet.OstaliListFormatedWithAdressOIB>
    <izvorni_sadrzaj>
      <item>Siniša Finek, OIB 06007186988, Petra Krešimira IV 26, 43280 Garešnica punomoćnik sudionika u postupku FINEK društvo s ograničenom odgovornošću za zlatarstvo, urarstvo, optiku i trgovinu, Garešnica</item>
    </izvorni_sadrzaj>
    <derivirana_varijabla naziv="DomainObject.Predmet.OstaliListFormatedWithAdressOIB_1">
      <item>Siniša Finek, OIB 06007186988, Petra Krešimira IV 26, 43280 Garešnica punomoćnik sudionika u postupku FINEK društvo s ograničenom odgovornošću za zlatarstvo, urarstvo, optiku i trgovinu, Garešnica</item>
    </derivirana_varijabla>
  </DomainObject.Predmet.OstaliListFormatedWithAdressOIB>
  <DomainObject.Predmet.OstaliListNazivFormated>
    <izvorni_sadrzaj>
      <item>Siniša Finek</item>
    </izvorni_sadrzaj>
    <derivirana_varijabla naziv="DomainObject.Predmet.OstaliListNazivFormated_1">
      <item>Siniša Finek</item>
    </derivirana_varijabla>
  </DomainObject.Predmet.OstaliListNazivFormated>
  <DomainObject.Predmet.OstaliListNazivFormatedOIB>
    <izvorni_sadrzaj>
      <item>Siniša Finek, OIB 06007186988</item>
    </izvorni_sadrzaj>
    <derivirana_varijabla naziv="DomainObject.Predmet.OstaliListNazivFormatedOIB_1">
      <item>Siniša Finek, OIB 06007186988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St-196/2016-13</izvorni_sadrzaj>
    <derivirana_varijabla naziv="DomainObject.PoslovniBrojDokumenta_1">St-196/2016-13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FINEK društvo s ograničenom odgovornošću za zlatarstvo, urarstvo, optiku i trgovinu, Garešnica</izvorni_sadrzaj>
    <derivirana_varijabla naziv="DomainObject.Predmet.ProtustrankaIDrugi_1">FINEK društvo s ograničenom odgovornošću za zlatarstvo, urarstvo, optiku i trgovinu,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FINEK društvo s ograničenom odgovornošću za zlatarstvo, urarstvo, optiku i trgovinu, Garešnica, OIB 16678108959, Petra Krešimira IV 26, 43280 Garešnica</izvorni_sadrzaj>
    <derivirana_varijabla naziv="DomainObject.Predmet.ProtustrankaIDrugiAdressOIB_1">FINEK društvo s ograničenom odgovornošću za zlatarstvo, urarstvo, optiku i trgovinu, Garešnica, OIB 16678108959, Petra Krešimira IV 26,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srpnja 2016.</izvorni_sadrzaj>
    <derivirana_varijabla naziv="DomainObject.Predmet.OdlukaRjesenje.DatumDonosenjaOdluke_1">15. srpnja 2016.</derivirana_varijabla>
  </DomainObject.Predmet.OdlukaRjesenje.DatumDonosenjaOdluke>
  <DomainObject.Predmet.OdlukaRjesenje.DatumPravomocnosti>
    <izvorni_sadrzaj>2. kolovoza 2016.</izvorni_sadrzaj>
    <derivirana_varijabla naziv="DomainObject.Predmet.OdlukaRjesenje.DatumPravomocnosti_1">2. kolovoza 2016.</derivirana_varijabla>
  </DomainObject.Predmet.OdlukaRjesenje.DatumPravomocnosti>
  <DomainObject.Predmet.OdlukaRjesenje.Oznaka>
    <izvorni_sadrzaj>St-196/2016-9</izvorni_sadrzaj>
    <derivirana_varijabla naziv="DomainObject.Predmet.OdlukaRjesenje.Oznaka_1">St-196/2016-9</derivirana_varijabla>
  </DomainObject.Predmet.OdlukaRjesenje.Oznaka>
  <DomainObject.Predmet.SudioniciListNaziv>
    <izvorni_sadrzaj>
      <item>FINA, RC ZAGREB, Podružnica Bjelovar</item>
      <item>FINEK društvo s ograničenom odgovornošću za zlatarstvo, urarstvo, optiku i trgovinu, Garešnica</item>
      <item>Siniša Finek</item>
    </izvorni_sadrzaj>
    <derivirana_varijabla naziv="DomainObject.Predmet.SudioniciListNaziv_1">
      <item>FINA, RC ZAGREB, Podružnica Bjelovar</item>
      <item>FINEK društvo s ograničenom odgovornošću za zlatarstvo, urarstvo, optiku i trgovinu, Garešnica</item>
      <item>Siniša Finek</item>
    </derivirana_varijabla>
  </DomainObject.Predmet.SudioniciListNaziv>
  <DomainObject.Predmet.SudioniciListAdressOIB>
    <izvorni_sadrzaj>
      <item>FINA, RC ZAGREB, Podružnica Bjelovar, OIB 85821130368, F. Supila 4,43000 Bjelovar</item>
      <item>FINEK društvo s ograničenom odgovornošću za zlatarstvo, urarstvo, optiku i trgovinu, Garešnica, OIB 16678108959, Petra Krešimira IV 26,43280 Garešnica</item>
      <item>Siniša Finek, OIB 06007186988, Petra Krešimira IV 26,43280 Garešnica</item>
    </izvorni_sadrzaj>
    <derivirana_varijabla naziv="DomainObject.Predmet.SudioniciListAdressOIB_1">
      <item>FINA, RC ZAGREB, Podružnica Bjelovar, OIB 85821130368, F. Supila 4,43000 Bjelovar</item>
      <item>FINEK društvo s ograničenom odgovornošću za zlatarstvo, urarstvo, optiku i trgovinu, Garešnica, OIB 16678108959, Petra Krešimira IV 26,43280 Garešnica</item>
      <item>Siniša Finek, OIB 06007186988, Petra Krešimira IV 26,43280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E55405-2F26-4F76-9D20-D60709144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1881</properties:Characters>
  <properties:Lines>56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2017-05-09T06:05:00Z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St-196/2016-13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