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ecb1" w14:paraId="da4ecb1" w:rsidRDefault="00AE2429" w:rsidP="00AE2429" w:rsidR="00AE2429">
      <w:pPr>
        <w15:collapsed w:val="false"/>
      </w:pPr>
      <w:bookmarkStart w:name="_GoBack" w:id="0"/>
      <w:bookmarkEnd w:id="0"/>
    </w:p>
    <w:p w:rsidRDefault="00AE2429" w:rsidP="00AE2429" w:rsidR="00AE2429"/>
    <w:p w:rsidRDefault="00AE2429" w:rsidP="00AE2429" w:rsidR="00AE2429"/>
    <w:p w:rsidRDefault="00AE2429" w:rsidP="00AE2429" w:rsidR="00AE2429"/>
    <w:p w:rsidRDefault="00AE2429" w:rsidP="00AE2429" w:rsidR="00AE2429"/>
    <w:p w:rsidRDefault="00AE2429" w:rsidP="00AE2429" w:rsidR="00AE2429">
      <w:pPr>
        <w:jc w:val="right"/>
      </w:pPr>
      <w:r>
        <w:t>Poslovni broj: 1 St-171/12</w:t>
      </w:r>
    </w:p>
    <w:p w:rsidRDefault="00AE2429" w:rsidP="00AE2429" w:rsidR="00AE2429">
      <w:pPr>
        <w:jc w:val="center"/>
      </w:pPr>
    </w:p>
    <w:p w:rsidRDefault="00AE2429" w:rsidP="00AE2429" w:rsidR="00AE2429">
      <w:pPr>
        <w:jc w:val="center"/>
      </w:pPr>
      <w:r>
        <w:t>O G L A S</w:t>
      </w:r>
    </w:p>
    <w:p w:rsidRDefault="00AE2429" w:rsidP="00AE2429" w:rsidR="00AE2429">
      <w:pPr>
        <w:jc w:val="center"/>
      </w:pPr>
    </w:p>
    <w:p w:rsidRDefault="00AE2429" w:rsidP="00AE2429" w:rsidR="00AE2429">
      <w:pPr>
        <w:jc w:val="both"/>
      </w:pPr>
      <w:r>
        <w:tab/>
        <w:t xml:space="preserve">Trgovački sud u Varaždinu, u stečajnom predmetu nad stečajnim dužnikom VALTEN ART d.o.o. u stečaju, Križevci, 1. listopada 2015. </w:t>
      </w:r>
    </w:p>
    <w:p w:rsidRDefault="00AE2429" w:rsidP="00AE2429" w:rsidR="00AE2429">
      <w:pPr>
        <w:jc w:val="both"/>
      </w:pPr>
    </w:p>
    <w:p w:rsidRDefault="00AE2429" w:rsidP="00AE2429" w:rsidR="00AE2429">
      <w:pPr>
        <w:jc w:val="center"/>
      </w:pPr>
      <w:r>
        <w:t>r i j e š i o   j e</w:t>
      </w:r>
    </w:p>
    <w:p w:rsidRDefault="00AE2429" w:rsidP="00AE2429" w:rsidR="00AE2429">
      <w:pPr>
        <w:jc w:val="both"/>
      </w:pPr>
    </w:p>
    <w:p w:rsidRDefault="00AE2429" w:rsidP="00AE2429" w:rsidR="00AE2429">
      <w:pPr>
        <w:ind w:firstLine="720"/>
        <w:jc w:val="both"/>
      </w:pPr>
      <w:r>
        <w:t xml:space="preserve">  I. Saziva se skupština vjerovnika u stečajnom postupku nad dužnikom VALTEN ART d.o.o. u stečaju, Križevci, OIB: 88698980766, za: </w:t>
      </w:r>
    </w:p>
    <w:p w:rsidRDefault="00AE2429" w:rsidP="00AE2429" w:rsidR="00AE2429">
      <w:pPr>
        <w:jc w:val="center"/>
      </w:pPr>
      <w:r>
        <w:rPr>
          <w:b/>
        </w:rPr>
        <w:t>20. listopada 2015. u 10,30 sati</w:t>
      </w:r>
    </w:p>
    <w:p w:rsidRDefault="00AE2429" w:rsidP="00AE2429" w:rsidR="00AE2429">
      <w:pPr>
        <w:ind w:left="708"/>
      </w:pPr>
      <w:r>
        <w:t>u zgradi Trgovačkog suda u Varaždinu, soba 231/II sa sljedećim dnevnim redom:</w:t>
      </w:r>
    </w:p>
    <w:p w:rsidRDefault="00AE2429" w:rsidP="00AE2429" w:rsidR="00AE2429">
      <w:pPr>
        <w:ind w:left="708"/>
      </w:pPr>
    </w:p>
    <w:p w:rsidRDefault="00AE2429" w:rsidP="00AE2429" w:rsidR="00AE2429">
      <w:pPr>
        <w:ind w:firstLine="720"/>
        <w:jc w:val="both"/>
      </w:pPr>
      <w:r>
        <w:t xml:space="preserve">        1. Izvješće o tijeku stečajnog postupka i prodaji imovine stečajnog dužnika.</w:t>
      </w:r>
    </w:p>
    <w:p w:rsidRDefault="00AE2429" w:rsidP="00AE2429" w:rsidR="00AE2429"/>
    <w:p w:rsidRDefault="00AE2429" w:rsidP="00AE2429" w:rsidR="00AE2429">
      <w:pPr>
        <w:ind w:firstLine="720"/>
        <w:jc w:val="both"/>
      </w:pPr>
      <w:r>
        <w:t xml:space="preserve"> II. Na skupštinu vjerovnika pozivaju se:</w:t>
      </w:r>
    </w:p>
    <w:p w:rsidRDefault="00AE2429" w:rsidP="00AE2429" w:rsidR="00AE2429">
      <w:pPr>
        <w:ind w:firstLine="720"/>
      </w:pPr>
      <w:r>
        <w:t xml:space="preserve">        - vjerovnici s pravom odvojenog namirenja,</w:t>
      </w:r>
    </w:p>
    <w:p w:rsidRDefault="00AE2429" w:rsidP="00AE2429" w:rsidR="00AE2429">
      <w:pPr>
        <w:ind w:firstLine="720"/>
      </w:pPr>
      <w:r>
        <w:t xml:space="preserve">        - stečajni upravitelj,</w:t>
      </w:r>
    </w:p>
    <w:p w:rsidRDefault="00AE2429" w:rsidP="00AE2429" w:rsidR="00AE2429">
      <w:pPr>
        <w:ind w:firstLine="720"/>
      </w:pPr>
      <w:r>
        <w:t xml:space="preserve">        - stečajni vjerovnici.</w:t>
      </w:r>
    </w:p>
    <w:p w:rsidRDefault="00AE2429" w:rsidP="00AE2429" w:rsidR="00AE242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E2429" w:rsidP="00AE2429" w:rsidR="00AE2429">
      <w:pPr>
        <w:ind w:firstLine="720"/>
      </w:pPr>
      <w:r>
        <w:t>III. Ovo rješenje objavit će se na e-oglasnoj ploči suda.</w:t>
      </w:r>
    </w:p>
    <w:p w:rsidRDefault="00AE2429" w:rsidP="00AE2429" w:rsidR="00AE2429">
      <w:pPr>
        <w:jc w:val="both"/>
      </w:pPr>
      <w:r>
        <w:lastRenderedPageBreak/>
        <w:t xml:space="preserve"> </w:t>
      </w:r>
    </w:p>
    <w:p w:rsidRDefault="00AE2429" w:rsidP="00AE2429" w:rsidR="00AE2429">
      <w:pPr>
        <w:jc w:val="center"/>
      </w:pPr>
      <w:r>
        <w:t>U Varaždinu 1. listopada 2015.</w:t>
      </w:r>
    </w:p>
    <w:p w:rsidRDefault="00AE2429" w:rsidP="00AE2429" w:rsidR="00AE2429">
      <w:pPr>
        <w:ind w:firstLine="720"/>
        <w:jc w:val="center"/>
      </w:pPr>
    </w:p>
    <w:p w:rsidRDefault="00AE2429" w:rsidP="00AE2429" w:rsidR="00AE242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AE2429" w:rsidP="00AE2429" w:rsidR="00AE2429">
      <w:pPr>
        <w:ind w:firstLine="720"/>
        <w:jc w:val="both"/>
      </w:pPr>
    </w:p>
    <w:p w:rsidRDefault="00AE2429" w:rsidP="00AE2429" w:rsidR="00AE242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  <w:r>
        <w:tab/>
      </w:r>
    </w:p>
    <w:p w:rsidRDefault="00AE2429" w:rsidP="00AE2429" w:rsidR="00AE2429"/>
    <w:p w:rsidRDefault="00AE2429" w:rsidP="00AE2429" w:rsidR="00AE2429">
      <w:r>
        <w:t>UPUTA O PRAVNOM LIJEKU:</w:t>
      </w:r>
    </w:p>
    <w:p w:rsidRDefault="00AE2429" w:rsidP="00AE2429" w:rsidR="00AE2429">
      <w:pPr>
        <w:jc w:val="both"/>
      </w:pPr>
      <w:r>
        <w:t>Protiv ovoga rješenja nije dopuštena žalba.</w:t>
      </w:r>
    </w:p>
    <w:p w:rsidRDefault="00AE2429" w:rsidP="00AE2429" w:rsidR="00AE2429"/>
    <w:p w:rsidRDefault="00AE2429" w:rsidP="00AE2429" w:rsidR="00AE2429">
      <w:r>
        <w:t>DNA:</w:t>
      </w:r>
    </w:p>
    <w:p w:rsidRDefault="00AE2429" w:rsidP="00AE2429" w:rsidR="00AE2429">
      <w:pPr>
        <w:numPr>
          <w:ilvl w:val="0"/>
          <w:numId w:val="47"/>
        </w:numPr>
        <w:spacing w:after="0"/>
      </w:pPr>
      <w:r>
        <w:t>e-oglasna ploča – 15 dana</w:t>
      </w:r>
    </w:p>
    <w:p w:rsidRDefault="00AE649C" w:rsidP="00FA5B5E" w:rsidR="00AE649C" w:rsidRPr="00B76F3C">
      <w:pPr>
        <w:pStyle w:val="Naslov3"/>
      </w:pPr>
    </w:p>
    <w:p w:rsidRDefault="00AE242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429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671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St-171/2012-47</izvorni_sadrzaj>
    <derivirana_varijabla naziv="DomainObject.Oznaka_1">St-171/2012-47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 zastupanog po punomoćniku ŽUPANIJSKO DRŽAVNO ODVJETNIŠTVO U VARAŽDINU Građansko upravni odjel</izvorni_sadrzaj>
    <derivirana_varijabla naziv="DomainObject.Predmet.StrankaFormatedOIB_1">  Porezna uprava Koprivnica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OIB_1"> Porezna uprava Koprivnica,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 zastupanog po punomoćniku ŽUPANIJSKO DRŽAVNO ODVJETNIŠTVO U VARAŽDINU Građansko upravni odjel</item>
    </izvorni_sadrzaj>
    <derivirana_varijabla naziv="DomainObject.Predmet.StrankaListFormatedOIB_1">
      <item>Porezna uprava Koprivnica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</izvorni_sadrzaj>
    <derivirana_varijabla naziv="DomainObject.Predmet.OstaliListNazivFormated_1">
      <item>ŽUPANIJSKO DRŽAVNO ODVJETNIŠTVO U VARAŽDINU Građansko upravni odjel</item>
      <item>Želimir Uršulin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</izvorni_sadrzaj>
    <derivirana_varijabla naziv="DomainObject.Predmet.OstaliListNazivFormatedOIB_1">
      <item>ŽUPANIJSKO DRŽAVNO ODVJETNIŠTVO U VARAŽDINU Građansko upravni odjel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St-171/2012-47</izvorni_sadrzaj>
    <derivirana_varijabla naziv="DomainObject.PoslovniBrojDokumenta_1">St-171/2012-47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</derivirana_varijabla>
  </DomainObject.Predmet.SudioniciListNaziv>
  <DomainObject.Predmet.SudioniciListAdressOIB>
    <izvorni_sadrzaj>
      <item>Porezna uprava Koprivnica,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</izvorni_sadrzaj>
    <derivirana_varijabla naziv="DomainObject.Predmet.SudioniciListAdressOIB_1">
      <item>Porezna uprava Koprivnica,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B163F-02AC-45C4-9EEA-AD353E16E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138</properties:Words>
  <properties:Characters>708</properties:Characters>
  <properties:Lines>45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2015-10-02T06:49:00Z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St-171/2012-47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