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f09c" w14:paraId="f43f09c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06B3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295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06B3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F0736-862B-40A1-90C7-D09EE8954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2017-04-20T12:00:00Z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PBZ CARD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