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823b" w14:paraId="688823b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72499">
        <w:t>631</w:t>
      </w:r>
      <w:r>
        <w:t>/1</w:t>
      </w:r>
      <w:r w:rsidR="00FA06BB">
        <w:t>6</w:t>
      </w:r>
      <w:r>
        <w:t>-</w:t>
      </w:r>
      <w:r w:rsidR="00472499">
        <w:t>2</w:t>
      </w:r>
      <w:r w:rsidR="00545D9E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472499" w:rsidRPr="00472499">
        <w:t>PLASTOS d.o.o. za proizvodnju, trgovinu i usluge, Osijek, Sarajevska 28, MBS 030103275, OIB 34335703159</w:t>
      </w:r>
      <w:r w:rsidR="0015660F" w:rsidRPr="0015660F">
        <w:t>,</w:t>
      </w:r>
      <w:r w:rsidRPr="00F52794">
        <w:t xml:space="preserve"> dana </w:t>
      </w:r>
      <w:r w:rsidR="009D2F28">
        <w:t>9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472499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472499" w:rsidRPr="00472499">
        <w:t>PLASTOS d.o.o. za proizvodnju, trgovinu i usluge, Osijek, Sarajevska 28, MBS 030103275, OIB 34335703159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F235E8">
        <w:t>631</w:t>
      </w:r>
      <w:r>
        <w:t>-1</w:t>
      </w:r>
      <w:r w:rsidR="00B936E8">
        <w:t>6</w:t>
      </w:r>
      <w:r>
        <w:t xml:space="preserve"> kod Hrvatske poštanske banke iznos od </w:t>
      </w:r>
      <w:r w:rsidR="00F235E8">
        <w:t>3</w:t>
      </w:r>
      <w:r w:rsidR="00510220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F235E8">
        <w:t>18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F235E8" w:rsidRPr="00F235E8">
        <w:t>PLASTOS d.o.o. za proizvodnju, trgovinu i usluge, Osijek, Sarajevska 28, MBS 030103275, OIB 34335703159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F235E8" w:rsidP="00F235E8" w:rsidR="00F235E8">
      <w:pPr>
        <w:ind w:firstLine="708"/>
        <w:jc w:val="both"/>
      </w:pPr>
      <w:r>
        <w:t>U prijedlogu je navela da na dan 1.09.2015. dužnik u Očevidniku redoslijeda osnova za plaćanje ima evidentirane neizvršene osnove za plaćanje u neprekinutom razdoblju od 1269 dana, u ukupnom iznosu od 263.012,38 kn, u koji iznos je uračunata kamata i naknada FINE za provedbe ovrhe na novčanim sredstvima dužnika. Navodi da dužnik ima 1 zaposlenog radnika.</w:t>
      </w:r>
    </w:p>
    <w:p w:rsidRDefault="00F235E8" w:rsidP="00F235E8" w:rsidR="00F235E8">
      <w:pPr>
        <w:ind w:firstLine="708"/>
        <w:jc w:val="both"/>
      </w:pPr>
    </w:p>
    <w:p w:rsidRDefault="00F235E8" w:rsidP="00F235E8" w:rsidR="00F212C8">
      <w:pPr>
        <w:ind w:firstLine="708"/>
        <w:jc w:val="both"/>
      </w:pPr>
      <w:r>
        <w:t>Dostavlja popis računa i oročenih novčanih sredstava dužnika na dan 17.03.2016., te u svom podnesku od 24.03.2016. navodi da na temelju čl. 112. st. 5. SZ dužnik na ime predujma za namirenje troškova stečajnog postupka nema zaplijenjena novčana sredstva na dan 24.03.2016.</w:t>
      </w:r>
    </w:p>
    <w:p w:rsidRDefault="00EA0991" w:rsidP="00EA0991" w:rsidR="00EA0991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2B7777">
        <w:t>2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3677B2">
        <w:t>8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C72FCD">
        <w:t>27</w:t>
      </w:r>
      <w:r w:rsidR="00E80EE4">
        <w:t>.0</w:t>
      </w:r>
      <w:r w:rsidR="00C72FCD">
        <w:t>5</w:t>
      </w:r>
      <w:r w:rsidR="00E80EE4">
        <w:t xml:space="preserve">.2016., a koje prileži u spisu na listu </w:t>
      </w:r>
      <w:r w:rsidR="00622E91">
        <w:t>5</w:t>
      </w:r>
      <w:r w:rsidR="00C72FCD">
        <w:t>2</w:t>
      </w:r>
      <w:r w:rsidR="00FC19FA">
        <w:t>-</w:t>
      </w:r>
      <w:r w:rsidR="00C72FCD">
        <w:t>55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22E91">
        <w:t>9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22E91">
        <w:rPr>
          <w:bCs/>
        </w:rPr>
        <w:t>2</w:t>
      </w:r>
      <w:r w:rsidR="00C72FCD">
        <w:rPr>
          <w:bCs/>
        </w:rPr>
        <w:t>6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72499" w:rsidRPr="00472499">
      <w:t>14 St-631/16-21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249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C6B"/>
    <w:rsid w:val="004D436C"/>
    <w:rsid w:val="004E492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2FCD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235E8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2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D2C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2C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2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D2C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2C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PLASTOS d.o.o. za proizvodnju, trgovinu i usluge</izvorni_sadrzaj>
    <derivirana_varijabla naziv="DomainObject.Predmet.ProtustrankaFormated_1">  PLASTOS d.o.o. za proizvodnju, trgovinu i usluge</derivirana_varijabla>
  </DomainObject.Predmet.ProtustrankaFormated>
  <DomainObject.Predmet.ProtustrankaFormatedOIB>
    <izvorni_sadrzaj>  PLASTOS d.o.o. za proizvodnju, trgovinu i usluge, OIB 34335703159</izvorni_sadrzaj>
    <derivirana_varijabla naziv="DomainObject.Predmet.ProtustrankaFormatedOIB_1">  PLASTOS d.o.o. za proizvodnju, trgovinu i usluge, OIB 34335703159</derivirana_varijabla>
  </DomainObject.Predmet.ProtustrankaFormatedOIB>
  <DomainObject.Predmet.ProtustrankaFormatedWithAdress>
    <izvorni_sadrzaj> PLASTOS d.o.o. za proizvodnju, trgovinu i usluge, Sarajevska 28, 31000 Osijek</izvorni_sadrzaj>
    <derivirana_varijabla naziv="DomainObject.Predmet.ProtustrankaFormatedWithAdress_1"> PLASTOS d.o.o. za proizvodnju, trgovinu i usluge, Sarajevska 28, 31000 Osijek</derivirana_varijabla>
  </DomainObject.Predmet.ProtustrankaFormatedWithAdress>
  <DomainObject.Predmet.ProtustrankaFormatedWithAdressOIB>
    <izvorni_sadrzaj> PLASTOS d.o.o. za proizvodnju, trgovinu i usluge, OIB 34335703159, Sarajevska 28, 31000 Osijek</izvorni_sadrzaj>
    <derivirana_varijabla naziv="DomainObject.Predmet.ProtustrankaFormatedWithAdressOIB_1"> PLASTOS d.o.o. za proizvodnju, trgovinu i usluge, OIB 34335703159, Sarajevska 28, 31000 Osijek</derivirana_varijabla>
  </DomainObject.Predmet.ProtustrankaFormatedWithAdressOIB>
  <DomainObject.Predmet.ProtustrankaWithAdress>
    <izvorni_sadrzaj>PLASTOS d.o.o. za proizvodnju, trgovinu i usluge Sarajevska 28, 31000 Osijek</izvorni_sadrzaj>
    <derivirana_varijabla naziv="DomainObject.Predmet.ProtustrankaWithAdress_1">PLASTOS d.o.o. za proizvodnju, trgovinu i usluge Sarajevska 28, 31000 Osijek</derivirana_varijabla>
  </DomainObject.Predmet.ProtustrankaWithAdress>
  <DomainObject.Predmet.ProtustrankaWithAdressOIB>
    <izvorni_sadrzaj>PLASTOS d.o.o. za proizvodnju, trgovinu i usluge, OIB 34335703159, Sarajevska 28, 31000 Osijek</izvorni_sadrzaj>
    <derivirana_varijabla naziv="DomainObject.Predmet.ProtustrankaWithAdressOIB_1">PLASTOS d.o.o. za proizvodnju, trgovinu i usluge, OIB 34335703159, Sarajevska 28, 31000 Osijek</derivirana_varijabla>
  </DomainObject.Predmet.ProtustrankaWithAdressOIB>
  <DomainObject.Predmet.ProtustrankaNazivFormated>
    <izvorni_sadrzaj>PLASTOS d.o.o. za proizvodnju, trgovinu i usluge</izvorni_sadrzaj>
    <derivirana_varijabla naziv="DomainObject.Predmet.ProtustrankaNazivFormated_1">PLASTOS d.o.o. za proizvodnju, trgovinu i usluge</derivirana_varijabla>
  </DomainObject.Predmet.ProtustrankaNazivFormated>
  <DomainObject.Predmet.ProtustrankaNazivFormatedOIB>
    <izvorni_sadrzaj>PLASTOS d.o.o. za proizvodnju, trgovinu i usluge, OIB 34335703159</izvorni_sadrzaj>
    <derivirana_varijabla naziv="DomainObject.Predmet.ProtustrankaNazivFormatedOIB_1">PLASTOS d.o.o. za proizvodnju, trgovinu i usluge, OIB 34335703159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PLASTOS d.o.o. za proizvodnju, trgovinu i usluge</item>
    </izvorni_sadrzaj>
    <derivirana_varijabla naziv="DomainObject.Predmet.ProtuStrankaListFormated_1">
      <item>PLASTOS d.o.o. za proizvodnju, trgovinu i usluge</item>
    </derivirana_varijabla>
  </DomainObject.Predmet.ProtuStrankaListFormated>
  <DomainObject.Predmet.ProtuStrankaListFormatedOIB>
    <izvorni_sadrzaj>
      <item>PLASTOS d.o.o. za proizvodnju, trgovinu i usluge, OIB 34335703159</item>
    </izvorni_sadrzaj>
    <derivirana_varijabla naziv="DomainObject.Predmet.ProtuStrankaListFormatedOIB_1">
      <item>PLASTOS d.o.o. za proizvodnju, trgovinu i usluge, OIB 34335703159</item>
    </derivirana_varijabla>
  </DomainObject.Predmet.ProtuStrankaListFormatedOIB>
  <DomainObject.Predmet.ProtuStrankaListFormatedWithAdress>
    <izvorni_sadrzaj>
      <item>PLASTOS d.o.o. za proizvodnju, trgovinu i usluge, Sarajevska 28, 31000 Osijek</item>
    </izvorni_sadrzaj>
    <derivirana_varijabla naziv="DomainObject.Predmet.ProtuStrankaListFormatedWithAdress_1">
      <item>PLASTOS d.o.o. za proizvodnju, trgovinu i usluge, Sarajevska 28, 31000 Osijek</item>
    </derivirana_varijabla>
  </DomainObject.Predmet.ProtuStrankaListFormatedWithAdress>
  <DomainObject.Predmet.ProtuStrankaListFormatedWithAdressOIB>
    <izvorni_sadrzaj>
      <item>PLASTOS d.o.o. za proizvodnju, trgovinu i usluge, OIB 34335703159, Sarajevska 28, 31000 Osijek</item>
    </izvorni_sadrzaj>
    <derivirana_varijabla naziv="DomainObject.Predmet.ProtuStrankaListFormatedWithAdressOIB_1">
      <item>PLASTOS d.o.o. za proizvodnju, trgovinu i usluge, OIB 34335703159, Sarajevska 28, 31000 Osijek</item>
    </derivirana_varijabla>
  </DomainObject.Predmet.ProtuStrankaListFormatedWithAdressOIB>
  <DomainObject.Predmet.ProtuStrankaListNazivFormated>
    <izvorni_sadrzaj>
      <item>PLASTOS d.o.o. za proizvodnju, trgovinu i usluge</item>
    </izvorni_sadrzaj>
    <derivirana_varijabla naziv="DomainObject.Predmet.ProtuStrankaListNazivFormated_1">
      <item>PLASTOS d.o.o. za proizvodnju, trgovinu i usluge</item>
    </derivirana_varijabla>
  </DomainObject.Predmet.ProtuStrankaListNazivFormated>
  <DomainObject.Predmet.ProtuStrankaListNazivFormatedOIB>
    <izvorni_sadrzaj>
      <item>PLASTOS d.o.o. za proizvodnju, trgovinu i usluge, OIB 34335703159</item>
    </izvorni_sadrzaj>
    <derivirana_varijabla naziv="DomainObject.Predmet.ProtuStrankaListNazivFormatedOIB_1">
      <item>PLASTOS d.o.o. za proizvodnju, trgovinu i usluge, OIB 34335703159</item>
    </derivirana_varijabla>
  </DomainObject.Predmet.ProtuStrankaListNazivFormatedOIB>
  <DomainObject.Predmet.OstaliListFormated>
    <izvorni_sadrzaj>
      <item>ŽDO GUO Osijek</item>
      <item>Dragutin Romić</item>
      <item>Josip Grubić</item>
    </izvorni_sadrzaj>
    <derivirana_varijabla naziv="DomainObject.Predmet.OstaliListFormated_1">
      <item>ŽDO GUO Osijek</item>
      <item>Dragutin Romić</item>
      <item>Josip Grubić</item>
    </derivirana_varijabla>
  </DomainObject.Predmet.OstaliListFormated>
  <DomainObject.Predmet.OstaliListFormatedOIB>
    <izvorni_sadrzaj>
      <item>ŽDO GUO Osijek</item>
      <item>Dragutin Romić, OIB 07423571519</item>
      <item>Josip Grubić, OIB 82783568394</item>
    </izvorni_sadrzaj>
    <derivirana_varijabla naziv="DomainObject.Predmet.OstaliListFormatedOIB_1">
      <item>ŽDO GUO Osijek</item>
      <item>Dragutin Romić, OIB 07423571519</item>
      <item>Josip Grubić, OIB 82783568394</item>
    </derivirana_varijabla>
  </DomainObject.Predmet.OstaliListFormatedOIB>
  <DomainObject.Predmet.OstaliListFormatedWithAdress>
    <izvorni_sadrzaj>
      <item>ŽDO GUO Osijek</item>
      <item>Dragutin Romić, Ulica Papuka 28, 31431 Čepin</item>
      <item>Josip Grubić, Lugovi 2, 31000 Osijek</item>
    </izvorni_sadrzaj>
    <derivirana_varijabla naziv="DomainObject.Predmet.OstaliListFormatedWithAdress_1">
      <item>ŽDO GUO Osijek</item>
      <item>Dragutin Romić, Ulica Papuka 28, 31431 Čepin</item>
      <item>Josip Grubić, Lugovi 2, 31000 Osijek</item>
    </derivirana_varijabla>
  </DomainObject.Predmet.OstaliListFormatedWithAdress>
  <DomainObject.Predmet.OstaliListFormatedWithAdressOIB>
    <izvorni_sadrzaj>
      <item>ŽDO GUO Osijek</item>
      <item>Dragutin Romić, OIB 07423571519, Ulica Papuka 28, 31431 Čepin</item>
      <item>Josip Grubić, OIB 82783568394, Lugovi 2, 31000 Osijek</item>
    </izvorni_sadrzaj>
    <derivirana_varijabla naziv="DomainObject.Predmet.OstaliListFormatedWithAdressOIB_1">
      <item>ŽDO GUO Osijek</item>
      <item>Dragutin Romić, OIB 07423571519, Ulica Papuka 28, 31431 Čepin</item>
      <item>Josip Grubić, OIB 82783568394, Lugovi 2, 31000 Osijek</item>
    </derivirana_varijabla>
  </DomainObject.Predmet.OstaliListFormatedWithAdressOIB>
  <DomainObject.Predmet.OstaliListNazivFormated>
    <izvorni_sadrzaj>
      <item>ŽDO GUO Osijek</item>
      <item>Dragutin Romić</item>
      <item>Josip Grubić</item>
    </izvorni_sadrzaj>
    <derivirana_varijabla naziv="DomainObject.Predmet.OstaliListNazivFormated_1">
      <item>ŽDO GUO Osijek</item>
      <item>Dragutin Romić</item>
      <item>Josip Grubić</item>
    </derivirana_varijabla>
  </DomainObject.Predmet.OstaliListNazivFormated>
  <DomainObject.Predmet.OstaliListNazivFormatedOIB>
    <izvorni_sadrzaj>
      <item>ŽDO GUO Osijek</item>
      <item>Dragutin Romić, OIB 07423571519</item>
      <item>Josip Grubić, OIB 82783568394</item>
    </izvorni_sadrzaj>
    <derivirana_varijabla naziv="DomainObject.Predmet.OstaliListNazivFormatedOIB_1">
      <item>ŽDO GUO Osijek</item>
      <item>Dragutin Romić, OIB 07423571519</item>
      <item>Josip Grubić, OIB 82783568394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PLASTOS d.o.o. za proizvodnju, trgovinu i usluge</izvorni_sadrzaj>
    <derivirana_varijabla naziv="DomainObject.Predmet.ProtustrankaIDrugi_1">PLASTOS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PLASTOS d.o.o. za proizvodnju, trgovinu i usluge, OIB 34335703159, Sarajevska 28, 31000 Osijek</izvorni_sadrzaj>
    <derivirana_varijabla naziv="DomainObject.Predmet.ProtustrankaIDrugiAdressOIB_1">PLASTOS d.o.o. za proizvodnju, trgovinu i usluge, OIB 34335703159, Sarajevska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PLASTOS d.o.o. za proizvodnju, trgovinu i usluge</item>
      <item>ŽDO GUO Osijek</item>
      <item>Dragutin Romić</item>
      <item>Josip Grubić</item>
    </izvorni_sadrzaj>
    <derivirana_varijabla naziv="DomainObject.Predmet.SudioniciListNaziv_1">
      <item>FINA RC OSIJEK</item>
      <item>PLASTOS d.o.o. za proizvodnju, trgovinu i usluge</item>
      <item>ŽDO GUO Osijek</item>
      <item>Dragutin Romić</item>
      <item>Josip Grubić</item>
    </derivirana_varijabla>
  </DomainObject.Predmet.SudioniciListNaziv>
  <DomainObject.Predmet.SudioniciListAdressOIB>
    <izvorni_sadrzaj>
      <item>FINA RC OSIJEK, OIB 85821130368</item>
      <item>PLASTOS d.o.o. za proizvodnju, trgovinu i usluge, OIB 34335703159, Sarajevska 28,31000 Osijek</item>
      <item>ŽDO GUO Osijek</item>
      <item>Dragutin Romić, OIB 07423571519, Ulica Papuka 28,31431 Čepin</item>
      <item>Josip Grubić, OIB 82783568394, Lugovi 2,31000 Osijek</item>
    </izvorni_sadrzaj>
    <derivirana_varijabla naziv="DomainObject.Predmet.SudioniciListAdressOIB_1">
      <item>FINA RC OSIJEK, OIB 85821130368</item>
      <item>PLASTOS d.o.o. za proizvodnju, trgovinu i usluge, OIB 34335703159, Sarajevska 28,31000 Osijek</item>
      <item>ŽDO GUO Osijek</item>
      <item>Dragutin Romić, OIB 07423571519, Ulica Papuka 28,31431 Čepin</item>
      <item>Josip Grubić, OIB 82783568394, Lugovi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34335703159</item>
      <item>, OIB null</item>
      <item>, OIB 07423571519</item>
      <item>, OIB 82783568394</item>
    </izvorni_sadrzaj>
    <derivirana_varijabla naziv="DomainObject.Predmet.SudioniciListNazivOIB_1">
      <item>, OIB 85821130368</item>
      <item>, OIB 34335703159</item>
      <item>, OIB null</item>
      <item>, OIB 07423571519</item>
      <item>, OIB 82783568394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619</properties:Words>
  <properties:Characters>3299</properties:Characters>
  <properties:Lines>90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2016-06-09T09:44:00Z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