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c02c" w14:paraId="abdc02c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F0398">
        <w:t>859</w:t>
      </w:r>
      <w:r>
        <w:t>/1</w:t>
      </w:r>
      <w:r w:rsidR="00AF0398">
        <w:t>6</w:t>
      </w:r>
      <w:r>
        <w:t>-</w:t>
      </w:r>
      <w:r w:rsidR="00E83AC8">
        <w:t>1</w:t>
      </w:r>
      <w:r w:rsidR="009E4038">
        <w:t>9</w:t>
      </w:r>
      <w:r w:rsidR="00260F3A">
        <w:t>4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7B6358" w:rsidRPr="005E0C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7625AC" w:rsidP="009E4038" w:rsidR="009E4038" w:rsidRPr="000525F4">
      <w:pPr>
        <w:jc w:val="both"/>
      </w:pPr>
      <w:r>
        <w:tab/>
      </w:r>
      <w:r w:rsidR="009E4038" w:rsidRPr="000525F4">
        <w:t>Trgovački sud u Osijeku, po sucu mr. sc. Tihomiru Kovačeviću, kao stečajnom sucu, u stečajnom postupku nad stečajnom masom iza ZADRUGA ZA TRGOVINU NA VELIKO I MALO KARLA MOTO u stečaju, Osijek, Donjodravska obala 16, MBS: 030172282, OIB: 14990619068,</w:t>
      </w:r>
      <w:r w:rsidR="009E4038">
        <w:t xml:space="preserve"> dana 3. travnja 2017.</w:t>
      </w:r>
    </w:p>
    <w:p w:rsidRDefault="009E4038" w:rsidP="009E4038" w:rsidR="009E4038" w:rsidRPr="000525F4">
      <w:pPr>
        <w:jc w:val="center"/>
      </w:pPr>
    </w:p>
    <w:p w:rsidRDefault="006257DE" w:rsidP="009E4038" w:rsidR="009E4038" w:rsidRPr="000525F4">
      <w:pPr>
        <w:jc w:val="center"/>
      </w:pPr>
      <w:r>
        <w:t>z a k l j u č</w:t>
      </w:r>
      <w:r w:rsidR="009E4038" w:rsidRPr="000525F4">
        <w:t xml:space="preserve"> i o  j e</w:t>
      </w:r>
    </w:p>
    <w:p w:rsidRDefault="009E4038" w:rsidP="009E4038" w:rsidR="009E4038" w:rsidRPr="000525F4">
      <w:pPr>
        <w:jc w:val="both"/>
      </w:pPr>
    </w:p>
    <w:p w:rsidRDefault="00260F3A" w:rsidP="00260F3A" w:rsidR="00260F3A" w:rsidRPr="000525F4">
      <w:pPr>
        <w:jc w:val="both"/>
      </w:pPr>
      <w:r w:rsidRPr="000525F4">
        <w:t xml:space="preserve">Ispravlja se </w:t>
      </w:r>
      <w:r>
        <w:t>zaključak</w:t>
      </w:r>
      <w:r w:rsidRPr="000525F4">
        <w:t xml:space="preserve"> ovoga suda poslovnog broja 14 St-859/16-1</w:t>
      </w:r>
      <w:r>
        <w:t>86</w:t>
      </w:r>
      <w:r w:rsidRPr="000525F4">
        <w:t xml:space="preserve"> od </w:t>
      </w:r>
      <w:r>
        <w:t>28</w:t>
      </w:r>
      <w:r w:rsidRPr="000525F4">
        <w:t xml:space="preserve">. </w:t>
      </w:r>
      <w:r>
        <w:t xml:space="preserve">ožujka </w:t>
      </w:r>
      <w:r w:rsidRPr="000525F4">
        <w:t>201</w:t>
      </w:r>
      <w:r>
        <w:t>7</w:t>
      </w:r>
      <w:r w:rsidRPr="000525F4">
        <w:t>. tako da u uvodu predmetnog rješenja umjesto teksta:</w:t>
      </w:r>
    </w:p>
    <w:p w:rsidRDefault="00260F3A" w:rsidP="00260F3A" w:rsidR="00260F3A" w:rsidRPr="000525F4">
      <w:pPr>
        <w:jc w:val="both"/>
      </w:pPr>
    </w:p>
    <w:p w:rsidRDefault="00260F3A" w:rsidP="00260F3A" w:rsidR="00260F3A" w:rsidRPr="000525F4">
      <w:pPr>
        <w:jc w:val="both"/>
        <w:rPr>
          <w:color w:val="000000"/>
        </w:rPr>
      </w:pPr>
      <w:r w:rsidRPr="000525F4">
        <w:rPr>
          <w:color w:val="000000"/>
        </w:rPr>
        <w:t>„</w:t>
      </w:r>
      <w:r w:rsidRPr="000525F4">
        <w:t>Trgovački sud u Osijeku, po sucu mr. sc. Tihomiru Kovačeviću, kao stečajnom sucu, u stečajnom postupku nad stečajnom masom iza stečajnog dužnika ZADRUGA ZA TRGOVINU NA VELIKO I MALO KARLA MOTO u stečaju, Osijek, J.J. Strossmayera 322/b, MBS: 030172282, OIB: 14990619068</w:t>
      </w:r>
      <w:r w:rsidRPr="000525F4">
        <w:rPr>
          <w:color w:val="000000"/>
        </w:rPr>
        <w:t>,“</w:t>
      </w:r>
    </w:p>
    <w:p w:rsidRDefault="00260F3A" w:rsidP="00260F3A" w:rsidR="00260F3A" w:rsidRPr="000525F4">
      <w:pPr>
        <w:jc w:val="both"/>
        <w:rPr>
          <w:color w:val="000000"/>
        </w:rPr>
      </w:pPr>
    </w:p>
    <w:p w:rsidRDefault="00260F3A" w:rsidP="00260F3A" w:rsidR="00260F3A" w:rsidRPr="000525F4">
      <w:pPr>
        <w:jc w:val="both"/>
        <w:rPr>
          <w:color w:val="000000"/>
        </w:rPr>
      </w:pPr>
      <w:r>
        <w:rPr>
          <w:color w:val="000000"/>
        </w:rPr>
        <w:t xml:space="preserve">treba </w:t>
      </w:r>
      <w:r w:rsidRPr="000525F4">
        <w:rPr>
          <w:color w:val="000000"/>
        </w:rPr>
        <w:t>stajati tekst:</w:t>
      </w:r>
    </w:p>
    <w:p w:rsidRDefault="00260F3A" w:rsidP="00260F3A" w:rsidR="00260F3A" w:rsidRPr="000525F4">
      <w:pPr>
        <w:jc w:val="both"/>
        <w:rPr>
          <w:color w:val="000000"/>
        </w:rPr>
      </w:pPr>
    </w:p>
    <w:p w:rsidRDefault="00260F3A" w:rsidP="00260F3A" w:rsidR="00260F3A" w:rsidRPr="000525F4">
      <w:pPr>
        <w:jc w:val="both"/>
      </w:pPr>
      <w:r w:rsidRPr="000525F4">
        <w:t>„Trgovački sud u Osijeku, po sucu mr. sc. Tihomiru Kovačeviću, kao stečajnom sucu, u stečajnom postupku nad stečajnom masom iza ZADRUGA ZA TRGOVINU NA VELIKO I MALO KARLA MOTO u stečaju, Osijek, Donjodravska obala 16, MBS: 030172282, OIB: 14990619068,“</w:t>
      </w:r>
    </w:p>
    <w:p w:rsidRDefault="00260F3A" w:rsidP="00260F3A" w:rsidR="00260F3A" w:rsidRPr="000525F4">
      <w:pPr>
        <w:jc w:val="both"/>
      </w:pPr>
    </w:p>
    <w:p w:rsidRDefault="00260F3A" w:rsidP="00260F3A" w:rsidR="00260F3A" w:rsidRPr="000525F4">
      <w:pPr>
        <w:jc w:val="both"/>
      </w:pPr>
    </w:p>
    <w:p w:rsidRDefault="00260F3A" w:rsidP="00260F3A" w:rsidR="00260F3A" w:rsidRPr="000525F4">
      <w:pPr>
        <w:jc w:val="center"/>
      </w:pPr>
      <w:r w:rsidRPr="000525F4">
        <w:t>Obrazloženje</w:t>
      </w:r>
    </w:p>
    <w:p w:rsidRDefault="00260F3A" w:rsidP="00260F3A" w:rsidR="00260F3A" w:rsidRPr="000525F4">
      <w:pPr>
        <w:jc w:val="both"/>
      </w:pPr>
    </w:p>
    <w:p w:rsidRDefault="00260F3A" w:rsidP="00260F3A" w:rsidR="00260F3A" w:rsidRPr="000525F4">
      <w:pPr>
        <w:jc w:val="both"/>
      </w:pPr>
    </w:p>
    <w:p w:rsidRDefault="00260F3A" w:rsidP="00260F3A" w:rsidR="00260F3A" w:rsidRPr="000525F4">
      <w:pPr>
        <w:jc w:val="both"/>
      </w:pPr>
      <w:r>
        <w:tab/>
      </w:r>
      <w:r w:rsidRPr="000525F4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</w:t>
      </w:r>
      <w:r w:rsidRPr="000525F4">
        <w:t xml:space="preserve"> 25/13</w:t>
      </w:r>
      <w:r>
        <w:t xml:space="preserve"> i 89/14</w:t>
      </w:r>
      <w:r w:rsidRPr="000525F4">
        <w:t>)</w:t>
      </w:r>
      <w:r>
        <w:t>,</w:t>
      </w:r>
      <w:r w:rsidRPr="000525F4">
        <w:t xml:space="preserve"> a u vezi s čl. </w:t>
      </w:r>
      <w:r>
        <w:t>10</w:t>
      </w:r>
      <w:r w:rsidRPr="000525F4">
        <w:t>. S</w:t>
      </w:r>
      <w:r>
        <w:t>tečajnog zakona (NN71/15)</w:t>
      </w:r>
      <w:r w:rsidRPr="000525F4">
        <w:t>.</w:t>
      </w:r>
    </w:p>
    <w:p w:rsidRDefault="00945CE4" w:rsidP="00945CE4" w:rsidR="00945CE4" w:rsidRPr="000525F4">
      <w:pPr>
        <w:jc w:val="center"/>
      </w:pPr>
      <w:r w:rsidRPr="000525F4">
        <w:t xml:space="preserve">U Osijeku </w:t>
      </w:r>
      <w:r>
        <w:t>3. travnja 2017</w:t>
      </w:r>
      <w:r w:rsidRPr="000525F4">
        <w:t>.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both"/>
      </w:pPr>
      <w:r w:rsidRPr="000525F4">
        <w:t>Zapisničar: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>STEČAJNI SUDAC:</w:t>
      </w:r>
    </w:p>
    <w:p w:rsidRDefault="00945CE4" w:rsidP="00945CE4" w:rsidR="00945CE4" w:rsidRPr="000525F4">
      <w:pPr>
        <w:jc w:val="both"/>
      </w:pPr>
      <w:r w:rsidRPr="000525F4">
        <w:t>Elizabeta Đeke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 xml:space="preserve">                   mr. sc. Tihomir Kovačević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both"/>
      </w:pPr>
      <w:r w:rsidRPr="000525F4">
        <w:t>D N A :</w:t>
      </w:r>
    </w:p>
    <w:p w:rsidRDefault="00945CE4" w:rsidP="00945CE4" w:rsidR="00945CE4" w:rsidRPr="000525F4">
      <w:pPr>
        <w:pStyle w:val="Odlomakpopisa"/>
        <w:numPr>
          <w:ilvl w:val="0"/>
          <w:numId w:val="40"/>
        </w:numPr>
      </w:pPr>
      <w:r w:rsidRPr="000525F4">
        <w:t xml:space="preserve">stečajna upraviteljica </w:t>
      </w:r>
      <w:r>
        <w:t>Edita Đurkin</w:t>
      </w:r>
      <w:r w:rsidRPr="000525F4">
        <w:t>, Osijek</w:t>
      </w:r>
    </w:p>
    <w:p w:rsidRDefault="00945CE4" w:rsidP="00945CE4" w:rsidR="00945CE4" w:rsidRPr="000525F4">
      <w:pPr>
        <w:pStyle w:val="Odlomakpopisa"/>
        <w:numPr>
          <w:ilvl w:val="0"/>
          <w:numId w:val="40"/>
        </w:numPr>
      </w:pPr>
      <w:r w:rsidRPr="000525F4">
        <w:t xml:space="preserve">Općinski sud </w:t>
      </w:r>
      <w:r>
        <w:t xml:space="preserve">u Osijeku </w:t>
      </w:r>
      <w:r w:rsidRPr="000525F4">
        <w:t xml:space="preserve">zk odjel u </w:t>
      </w:r>
      <w:r>
        <w:t>Osijeku</w:t>
      </w:r>
    </w:p>
    <w:p w:rsidRDefault="00945CE4" w:rsidP="00493E0B" w:rsidR="00703041">
      <w:pPr>
        <w:pStyle w:val="Odlomakpopisa"/>
        <w:numPr>
          <w:ilvl w:val="0"/>
          <w:numId w:val="40"/>
        </w:numPr>
      </w:pPr>
      <w:r w:rsidRPr="000525F4">
        <w:t>mrežna stranica e-Oglasna ploča sudova</w:t>
      </w:r>
    </w:p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F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F0398" w:rsidRPr="00AF0398">
      <w:t>14 St-859/16-1</w:t>
    </w:r>
    <w:r w:rsidR="007129F5">
      <w:t>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4D6C97"/>
    <w:multiLevelType w:val="hybridMultilevel"/>
    <w:tmpl w:val="017EB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0D73D4D"/>
    <w:multiLevelType w:val="hybridMultilevel"/>
    <w:tmpl w:val="DBDABA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2D0F04"/>
    <w:multiLevelType w:val="hybridMultilevel"/>
    <w:tmpl w:val="70E689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4C4F60"/>
    <w:multiLevelType w:val="hybridMultilevel"/>
    <w:tmpl w:val="A5B81414"/>
    <w:lvl w:tplc="8E000E16" w:ilvl="0">
      <w:start w:val="2"/>
      <w:numFmt w:val="upperRoman"/>
      <w:lvlText w:val="%1."/>
      <w:lvlJc w:val="left"/>
      <w:pPr>
        <w:ind w:hanging="720" w:left="21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7"/>
      </w:pPr>
    </w:lvl>
    <w:lvl w:tentative="true" w:tplc="041A001B" w:ilvl="2">
      <w:start w:val="1"/>
      <w:numFmt w:val="lowerRoman"/>
      <w:lvlText w:val="%3."/>
      <w:lvlJc w:val="right"/>
      <w:pPr>
        <w:ind w:hanging="180" w:left="3217"/>
      </w:pPr>
    </w:lvl>
    <w:lvl w:tentative="true" w:tplc="041A000F" w:ilvl="3">
      <w:start w:val="1"/>
      <w:numFmt w:val="decimal"/>
      <w:lvlText w:val="%4."/>
      <w:lvlJc w:val="left"/>
      <w:pPr>
        <w:ind w:hanging="360" w:left="3937"/>
      </w:pPr>
    </w:lvl>
    <w:lvl w:tentative="true" w:tplc="041A0019" w:ilvl="4">
      <w:start w:val="1"/>
      <w:numFmt w:val="lowerLetter"/>
      <w:lvlText w:val="%5."/>
      <w:lvlJc w:val="left"/>
      <w:pPr>
        <w:ind w:hanging="360" w:left="4657"/>
      </w:pPr>
    </w:lvl>
    <w:lvl w:tentative="true" w:tplc="041A001B" w:ilvl="5">
      <w:start w:val="1"/>
      <w:numFmt w:val="lowerRoman"/>
      <w:lvlText w:val="%6."/>
      <w:lvlJc w:val="right"/>
      <w:pPr>
        <w:ind w:hanging="180" w:left="5377"/>
      </w:pPr>
    </w:lvl>
    <w:lvl w:tentative="true" w:tplc="041A000F" w:ilvl="6">
      <w:start w:val="1"/>
      <w:numFmt w:val="decimal"/>
      <w:lvlText w:val="%7."/>
      <w:lvlJc w:val="left"/>
      <w:pPr>
        <w:ind w:hanging="360" w:left="6097"/>
      </w:pPr>
    </w:lvl>
    <w:lvl w:tentative="true" w:tplc="041A0019" w:ilvl="7">
      <w:start w:val="1"/>
      <w:numFmt w:val="lowerLetter"/>
      <w:lvlText w:val="%8."/>
      <w:lvlJc w:val="left"/>
      <w:pPr>
        <w:ind w:hanging="360" w:left="6817"/>
      </w:pPr>
    </w:lvl>
    <w:lvl w:tentative="true" w:tplc="041A001B" w:ilvl="8">
      <w:start w:val="1"/>
      <w:numFmt w:val="lowerRoman"/>
      <w:lvlText w:val="%9."/>
      <w:lvlJc w:val="right"/>
      <w:pPr>
        <w:ind w:hanging="180" w:left="7537"/>
      </w:pPr>
    </w:lvl>
  </w:abstractNum>
  <w:abstractNum w:abstractNumId="13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20A05B9"/>
    <w:multiLevelType w:val="hybridMultilevel"/>
    <w:tmpl w:val="82C8C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8AF7D37"/>
    <w:multiLevelType w:val="hybridMultilevel"/>
    <w:tmpl w:val="CDDE56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6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9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0775E7C"/>
    <w:multiLevelType w:val="hybridMultilevel"/>
    <w:tmpl w:val="FB628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5"/>
  </w:num>
  <w:num w:numId="7">
    <w:abstractNumId w:val="11"/>
  </w:num>
  <w:num w:numId="8">
    <w:abstractNumId w:val="13"/>
  </w:num>
  <w:num w:numId="9">
    <w:abstractNumId w:val="9"/>
  </w:num>
  <w:num w:numId="10">
    <w:abstractNumId w:val="18"/>
  </w:num>
  <w:num w:numId="11">
    <w:abstractNumId w:val="17"/>
  </w:num>
  <w:num w:numId="12">
    <w:abstractNumId w:val="0"/>
  </w:num>
  <w:num w:numId="13">
    <w:abstractNumId w:val="15"/>
  </w:num>
  <w:num w:numId="14">
    <w:abstractNumId w:val="27"/>
  </w:num>
  <w:num w:numId="15">
    <w:abstractNumId w:val="37"/>
  </w:num>
  <w:num w:numId="16">
    <w:abstractNumId w:val="22"/>
  </w:num>
  <w:num w:numId="17">
    <w:abstractNumId w:val="10"/>
  </w:num>
  <w:num w:numId="18">
    <w:abstractNumId w:val="1"/>
  </w:num>
  <w:num w:numId="19">
    <w:abstractNumId w:val="28"/>
  </w:num>
  <w:num w:numId="20">
    <w:abstractNumId w:val="5"/>
  </w:num>
  <w:num w:numId="21">
    <w:abstractNumId w:val="30"/>
  </w:num>
  <w:num w:numId="22">
    <w:abstractNumId w:val="34"/>
  </w:num>
  <w:num w:numId="23">
    <w:abstractNumId w:val="19"/>
  </w:num>
  <w:num w:numId="24">
    <w:abstractNumId w:val="35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0"/>
  </w:num>
  <w:num w:numId="28">
    <w:abstractNumId w:val="3"/>
  </w:num>
  <w:num w:numId="29">
    <w:abstractNumId w:val="14"/>
  </w:num>
  <w:num w:numId="30">
    <w:abstractNumId w:val="32"/>
  </w:num>
  <w:num w:numId="31">
    <w:abstractNumId w:val="16"/>
  </w:num>
  <w:num w:numId="32">
    <w:abstractNumId w:val="6"/>
  </w:num>
  <w:num w:numId="33">
    <w:abstractNumId w:val="7"/>
  </w:num>
  <w:num w:numId="34">
    <w:abstractNumId w:val="12"/>
  </w:num>
  <w:num w:numId="35">
    <w:abstractNumId w:val="4"/>
  </w:num>
  <w:num w:numId="36">
    <w:abstractNumId w:val="24"/>
  </w:num>
  <w:num w:numId="37">
    <w:abstractNumId w:val="21"/>
  </w:num>
  <w:num w:numId="38">
    <w:abstractNumId w:val="31"/>
  </w:num>
  <w:num w:numId="39">
    <w:abstractNumId w:val="8"/>
  </w:num>
  <w:num w:numId="4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224FD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0F3A"/>
    <w:rsid w:val="0026331C"/>
    <w:rsid w:val="00267FBD"/>
    <w:rsid w:val="00272E55"/>
    <w:rsid w:val="0028068F"/>
    <w:rsid w:val="00281731"/>
    <w:rsid w:val="00292B96"/>
    <w:rsid w:val="002C1037"/>
    <w:rsid w:val="002C61B4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80000"/>
    <w:rsid w:val="003C367F"/>
    <w:rsid w:val="003C709D"/>
    <w:rsid w:val="003D4CDD"/>
    <w:rsid w:val="003E14F3"/>
    <w:rsid w:val="003E2FDA"/>
    <w:rsid w:val="003E6BC2"/>
    <w:rsid w:val="003F407B"/>
    <w:rsid w:val="003F7BF6"/>
    <w:rsid w:val="00400F11"/>
    <w:rsid w:val="0040115A"/>
    <w:rsid w:val="0040137F"/>
    <w:rsid w:val="00403A85"/>
    <w:rsid w:val="00404724"/>
    <w:rsid w:val="0041104C"/>
    <w:rsid w:val="00411C60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7DE"/>
    <w:rsid w:val="00625848"/>
    <w:rsid w:val="00664027"/>
    <w:rsid w:val="00674594"/>
    <w:rsid w:val="00692DC9"/>
    <w:rsid w:val="006B182F"/>
    <w:rsid w:val="006C7B1D"/>
    <w:rsid w:val="006E4D6E"/>
    <w:rsid w:val="006F1D8D"/>
    <w:rsid w:val="006F3621"/>
    <w:rsid w:val="00703041"/>
    <w:rsid w:val="00706971"/>
    <w:rsid w:val="007129F5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074"/>
    <w:rsid w:val="00866566"/>
    <w:rsid w:val="008704CC"/>
    <w:rsid w:val="008A5403"/>
    <w:rsid w:val="008A5E28"/>
    <w:rsid w:val="008B1F96"/>
    <w:rsid w:val="008D39A0"/>
    <w:rsid w:val="009065C0"/>
    <w:rsid w:val="00912573"/>
    <w:rsid w:val="009311AD"/>
    <w:rsid w:val="009370DB"/>
    <w:rsid w:val="009408D0"/>
    <w:rsid w:val="00940BDB"/>
    <w:rsid w:val="00941ECC"/>
    <w:rsid w:val="00945CE4"/>
    <w:rsid w:val="0097769D"/>
    <w:rsid w:val="00980AFB"/>
    <w:rsid w:val="0098114A"/>
    <w:rsid w:val="00983EB2"/>
    <w:rsid w:val="00992075"/>
    <w:rsid w:val="009B5C92"/>
    <w:rsid w:val="009B61E7"/>
    <w:rsid w:val="009D3179"/>
    <w:rsid w:val="009D4977"/>
    <w:rsid w:val="009E0A37"/>
    <w:rsid w:val="009E4038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6A48"/>
    <w:rsid w:val="00AC65AB"/>
    <w:rsid w:val="00AD0B88"/>
    <w:rsid w:val="00AD676C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A1C88"/>
    <w:rsid w:val="00BA215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71D61"/>
    <w:rsid w:val="00E8224E"/>
    <w:rsid w:val="00E83AC8"/>
    <w:rsid w:val="00EB4D2A"/>
    <w:rsid w:val="00EB6E57"/>
    <w:rsid w:val="00EC27FE"/>
    <w:rsid w:val="00ED548C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7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7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1</properties:Pages>
  <properties:Words>265</properties:Words>
  <properties:Characters>1337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2017-04-03T10:04:00Z</dcterms:created>
  <dc:creator>Željko</dc:creator>
  <cp:lastModifiedBy>Elizabeta Đeke</cp:lastModifiedBy>
  <cp:lastPrinted>2017-04-03T10:03:00Z</cp:lastPrinted>
  <dcterms:modified xmlns:xsi="http://www.w3.org/2001/XMLSchema-instance" xsi:type="dcterms:W3CDTF">2017-04-03T11:20:00Z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