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02d96" w14:paraId="5202d96" w:rsidRDefault="00962C99" w:rsidP="00962C99" w:rsidR="00962C99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2C99" w:rsidP="00962C99" w:rsidR="00962C99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62C99" w:rsidP="00962C99" w:rsidR="00962C99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62C99" w:rsidP="00962C99" w:rsidR="00962C99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</w:t>
      </w:r>
    </w:p>
    <w:p w:rsidRDefault="00962C99" w:rsidP="00962C99" w:rsidR="00962C99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</w:t>
      </w:r>
    </w:p>
    <w:p w:rsidRDefault="00962C99" w:rsidP="00962C99" w:rsidR="00962C99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962C99" w:rsidP="00962C99" w:rsidR="00962C99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62C99" w:rsidP="00962C99" w:rsidR="00962C99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62C99" w:rsidP="00962C99" w:rsidR="00962C99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62C99" w:rsidP="00EC1CB9" w:rsidR="00962C99" w:rsidRPr="00EC1CB9">
      <w:pPr>
        <w:pStyle w:val="Odlomakpopisa"/>
        <w:overflowPunct w:val="false"/>
        <w:autoSpaceDE w:val="false"/>
        <w:autoSpaceDN w:val="false"/>
        <w:adjustRightInd w:val="false"/>
        <w:spacing w:lineRule="auto" w:line="240" w:after="0"/>
        <w:ind w:left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C1CB9">
        <w:rPr>
          <w:rFonts w:cs="Times New Roman" w:hAnsi="Times New Roman" w:ascii="Times New Roman"/>
          <w:sz w:val="24"/>
          <w:szCs w:val="24"/>
        </w:rPr>
        <w:tab/>
        <w:t>Trgovački sud u Zagrebu, po sudskoj savjetnici toga suda Tihani Božičević,</w:t>
      </w:r>
      <w:r w:rsidRPr="00EC1C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C1CB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EC1CB9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FINANCIJSKE AGENCIJE, za provedbu skraćenog stečajnog postupka nad dužnikom</w:t>
      </w:r>
      <w:r w:rsidR="00EC1C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C1CB9" w:rsidRPr="00EC1CB9">
        <w:rPr>
          <w:rFonts w:cs="Times New Roman" w:hAnsi="Times New Roman" w:ascii="Times New Roman"/>
          <w:sz w:val="24"/>
          <w:szCs w:val="24"/>
        </w:rPr>
        <w:t>VREDNICA d.o.o., Zagreb, 1. Gajnički vidikovac 5, MBS: 080560158, OIB: 61748830195</w:t>
      </w:r>
      <w:r w:rsidRPr="00EC1CB9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1</w:t>
      </w:r>
      <w:r w:rsidR="00EC1CB9" w:rsidRPr="00EC1CB9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EC1CB9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 2017. godine</w:t>
      </w:r>
    </w:p>
    <w:p w:rsidRDefault="00962C99" w:rsidP="00962C99" w:rsidR="00962C9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62C99" w:rsidP="00962C99" w:rsidR="00962C99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962C99" w:rsidP="00962C99" w:rsidR="00962C99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62C99" w:rsidP="00962C99" w:rsidR="00962C99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>Odbacuje se zahtjev za pokretanje skraćenog stečajnog postupka nad dužnikom</w:t>
      </w:r>
      <w:r w:rsidR="0050578F" w:rsidRPr="0050578F">
        <w:rPr>
          <w:rFonts w:cs="Times New Roman" w:hAnsi="Times New Roman" w:ascii="Times New Roman"/>
          <w:sz w:val="24"/>
          <w:szCs w:val="24"/>
        </w:rPr>
        <w:t xml:space="preserve"> </w:t>
      </w:r>
      <w:r w:rsidR="0050578F" w:rsidRPr="00EC1CB9">
        <w:rPr>
          <w:rFonts w:cs="Times New Roman" w:hAnsi="Times New Roman" w:ascii="Times New Roman"/>
          <w:sz w:val="24"/>
          <w:szCs w:val="24"/>
        </w:rPr>
        <w:t>VREDNICA d.o.o., Zagreb, 1. Gajnički vidikovac 5, MBS: 080560158, OIB: 61748830195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962C99" w:rsidP="00962C99" w:rsidR="00962C99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62C99" w:rsidP="00962C99" w:rsidR="00962C99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62C99" w:rsidP="00962C99" w:rsidR="00962C9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62C99" w:rsidP="00962C99" w:rsidR="00962C9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Dana 0</w:t>
      </w:r>
      <w:r w:rsidR="00F473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prosinca 2015. godine Financijska agencija (dalje: FINA) podnijela je ovom sudu zahtjev za provedbu skraćenog stečajnog postupka nad gore navedenom pravnom osobom, a temeljem čl. 429. i 444. Stečajnog zakona ("Narodne novine" broj: 71/15; dalje: SZ).</w:t>
      </w:r>
    </w:p>
    <w:p w:rsidRDefault="00962C99" w:rsidP="00962C99" w:rsidR="00962C9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zahtjevu je navedeno kako dužnik na dan 1. rujna 2015., u Očevidniku redoslijeda osnova za plaćanje ima evidentirane neizvršene osnove za plaćanje u neprekinutom razdoblju od 6</w:t>
      </w:r>
      <w:r w:rsidR="00F473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8 dana u ukupnom iznosu od </w:t>
      </w:r>
      <w:r w:rsidR="00F473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51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F473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536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F473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53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kao i da dužnik nema zaposlenih.</w:t>
      </w:r>
    </w:p>
    <w:p w:rsidRDefault="00962C99" w:rsidP="00962C99" w:rsidR="00962C9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62C99" w:rsidP="00962C99" w:rsidR="00962C99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62C99" w:rsidP="00962C99" w:rsidR="00962C99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62C99" w:rsidP="00962C99" w:rsidR="00962C99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Uvidom u sudski registar, ovaj sud je utvrdio kako se nad dužnikom provodi postupak skupnog brisanja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čl. 70. st. 4. Zakona o sudskom registru ("Narodne novine" broj:  </w:t>
      </w:r>
      <w:hyperlink r:id="rId10" w:history="true" w:tooltip="zakon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1/1995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1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57/1996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2" w:history="true" w:tooltip="uredba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1/1998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3" w:history="true" w:tooltip="uredba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30/1999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4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45/1999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5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54/2005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6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40/2007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7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91/2010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8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90/2011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9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148/2013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20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93/2014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21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110/2015</w:t>
        </w:r>
      </w:hyperlink>
      <w:r>
        <w:rPr>
          <w:rFonts w:cs="Times New Roman" w:hAnsi="Times New Roman" w:ascii="Times New Roman"/>
          <w:sz w:val="24"/>
          <w:szCs w:val="24"/>
        </w:rPr>
        <w:t>; dalje: ZSR)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odnosno pokrenut je drugi postupak radi brisanja dužnika iz sudskog registra. Zbog navedenog, nisu ispunjene pretpostavke za provedbu skraćenog stečajnog postupka nad dužnikom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pa je ovaj sud riješio kao u izreci ovog rješenja.</w:t>
      </w:r>
    </w:p>
    <w:p w:rsidRDefault="00962C99" w:rsidP="00962C99" w:rsidR="00962C99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62C99" w:rsidP="00962C99" w:rsidR="00962C99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1F3243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F47392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1F32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sr</w:t>
      </w:r>
      <w:r w:rsidRPr="001F32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2017. godine</w:t>
      </w:r>
    </w:p>
    <w:p w:rsidRDefault="00962C99" w:rsidP="00962C99" w:rsidR="00962C9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962C99" w:rsidP="00962C99" w:rsidR="00962C9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962C99" w:rsidP="00962C99" w:rsidR="00962C9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962C99" w:rsidP="00962C99" w:rsidR="00962C9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62C99" w:rsidP="00962C99" w:rsidR="00962C9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62C99" w:rsidP="00962C99" w:rsidR="00962C9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62C99" w:rsidP="00962C99" w:rsidR="00962C9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962C99" w:rsidP="00962C99" w:rsidR="00962C9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962C99" w:rsidP="00962C99" w:rsidR="00962C9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62C99" w:rsidP="00962C99" w:rsidR="00962C9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62C99" w:rsidP="00962C99" w:rsidR="00962C9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62C99" w:rsidP="00962C99" w:rsidR="00962C9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 </w:t>
      </w:r>
    </w:p>
    <w:p w:rsidRDefault="00962C99" w:rsidP="00962C99" w:rsidR="00962C99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na adresu </w:t>
      </w:r>
    </w:p>
    <w:p w:rsidRDefault="00962C99" w:rsidP="00962C99" w:rsidR="00962C99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- 15 dana</w:t>
      </w:r>
    </w:p>
    <w:p w:rsidRDefault="00962C99" w:rsidP="00962C99" w:rsidR="00962C99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kal. 60 dana</w:t>
      </w:r>
    </w:p>
    <w:p w:rsidRDefault="000316FE" w:rsidR="000316FE"/>
    <w:sectPr w:rsidSect="00B227D0" w:rsidR="000316FE">
      <w:headerReference w:type="default" r:id="rId22"/>
      <w:footerReference w:type="default" r:id="rId23"/>
      <w:headerReference w:type="first" r:id="rId24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65A5" w:rsidP="007565A5" w:rsidR="007565A5">
      <w:pPr>
        <w:spacing w:lineRule="auto" w:line="240" w:after="0"/>
      </w:pPr>
      <w:r>
        <w:separator/>
      </w:r>
    </w:p>
  </w:endnote>
  <w:endnote w:id="0" w:type="continuationSeparator">
    <w:p w:rsidRDefault="007565A5" w:rsidP="007565A5" w:rsidR="007565A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1429994983"/>
      <w:docPartObj>
        <w:docPartGallery w:val="Page Numbers (Bottom of Page)"/>
        <w:docPartUnique/>
      </w:docPartObj>
    </w:sdtPr>
    <w:sdtEndPr/>
    <w:sdtContent>
      <w:p w:rsidRDefault="00B227D0" w:rsidR="00B227D0" w:rsidRPr="00B227D0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227D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227D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227D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E476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B227D0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227D0" w:rsidR="00B227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65A5" w:rsidP="007565A5" w:rsidR="007565A5">
      <w:pPr>
        <w:spacing w:lineRule="auto" w:line="240" w:after="0"/>
      </w:pPr>
      <w:r>
        <w:separator/>
      </w:r>
    </w:p>
  </w:footnote>
  <w:footnote w:id="0" w:type="continuationSeparator">
    <w:p w:rsidRDefault="007565A5" w:rsidP="007565A5" w:rsidR="007565A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65A5" w:rsidP="007565A5" w:rsidR="007565A5" w:rsidRPr="007565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St-7808/2015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27D0" w:rsidP="00B227D0" w:rsidR="00B227D0" w:rsidRPr="007565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St-7808/2015</w:t>
    </w:r>
  </w:p>
  <w:p w:rsidRDefault="00B227D0" w:rsidP="00B227D0" w:rsidR="00B227D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7CE529D5"/>
    <w:multiLevelType w:val="hybridMultilevel"/>
    <w:tmpl w:val="D32A9CB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5065"/>
    <w:rsid w:val="000316FE"/>
    <w:rsid w:val="001D0364"/>
    <w:rsid w:val="002D3D38"/>
    <w:rsid w:val="00487127"/>
    <w:rsid w:val="0050578F"/>
    <w:rsid w:val="005B1B4E"/>
    <w:rsid w:val="00685065"/>
    <w:rsid w:val="007565A5"/>
    <w:rsid w:val="00845B4F"/>
    <w:rsid w:val="00962C99"/>
    <w:rsid w:val="00A1281B"/>
    <w:rsid w:val="00B227D0"/>
    <w:rsid w:val="00DC5853"/>
    <w:rsid w:val="00EC1CB9"/>
    <w:rsid w:val="00EE476A"/>
    <w:rsid w:val="00F4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2C9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962C99"/>
    <w:rPr>
      <w:strike w:val="false"/>
      <w:dstrike w:val="false"/>
      <w:color w:val="159BC4"/>
      <w:u w:val="none"/>
      <w:effect w:val="none"/>
    </w:rPr>
  </w:style>
  <w:style w:styleId="Bezproreda" w:type="paragraph">
    <w:name w:val="No Spacing"/>
    <w:uiPriority w:val="1"/>
    <w:qFormat/>
    <w:rsid w:val="00962C99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962C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62C9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2C9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565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565A5"/>
  </w:style>
  <w:style w:styleId="Podnoje" w:type="paragraph">
    <w:name w:val="footer"/>
    <w:basedOn w:val="Normal"/>
    <w:link w:val="PodnojeChar"/>
    <w:uiPriority w:val="99"/>
    <w:unhideWhenUsed/>
    <w:rsid w:val="007565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565A5"/>
  </w:style>
  <w:style w:styleId="Tekstrezerviranogmjesta" w:type="character">
    <w:name w:val="Placeholder Text"/>
    <w:basedOn w:val="Zadanifontodlomka"/>
    <w:uiPriority w:val="99"/>
    <w:semiHidden/>
    <w:rsid w:val="00EE47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476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EE476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EE476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EE476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2C9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962C99"/>
    <w:rPr>
      <w:strike w:val="0"/>
      <w:dstrike w:val="0"/>
      <w:color w:val="159BC4"/>
      <w:u w:val="none"/>
      <w:effect w:val="none"/>
    </w:rPr>
  </w:style>
  <w:style w:styleId="Bezproreda" w:type="paragraph">
    <w:name w:val="No Spacing"/>
    <w:uiPriority w:val="1"/>
    <w:qFormat/>
    <w:rsid w:val="00962C99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962C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62C9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2C9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565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565A5"/>
  </w:style>
  <w:style w:styleId="Podnoje" w:type="paragraph">
    <w:name w:val="footer"/>
    <w:basedOn w:val="Normal"/>
    <w:link w:val="PodnojeChar"/>
    <w:uiPriority w:val="99"/>
    <w:unhideWhenUsed/>
    <w:rsid w:val="007565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565A5"/>
  </w:style>
  <w:style w:styleId="Tekstrezerviranogmjesta" w:type="character">
    <w:name w:val="Placeholder Text"/>
    <w:basedOn w:val="Zadanifontodlomka"/>
    <w:uiPriority w:val="99"/>
    <w:semiHidden/>
    <w:rsid w:val="00EE47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47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EE47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EE47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EE476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535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1999B30A609&amp;Ver=4" TargetMode="External"/><Relationship Id="rId18" Type="http://schemas.openxmlformats.org/officeDocument/2006/relationships/hyperlink" Target="http://www.iusinfo.hr/Publication/Content.aspx?Sopi=NN2011B90A1924&amp;Ver=9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5B110A2132&amp;Ver=12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1998B1A1&amp;Ver=3" TargetMode="External"/><Relationship Id="rId17" Type="http://schemas.openxmlformats.org/officeDocument/2006/relationships/hyperlink" Target="http://www.iusinfo.hr/Publication/Content.aspx?Sopi=NN2010B91A2572&amp;Ver=8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07B40A1345&amp;Ver=7" TargetMode="External"/><Relationship Id="rId20" Type="http://schemas.openxmlformats.org/officeDocument/2006/relationships/hyperlink" Target="http://www.iusinfo.hr/Publication/Content.aspx?Sopi=NN2014B93A1878&amp;Ver=1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6B57A1163&amp;Ver=2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5B54A1034&amp;Ver=6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iusinfo.hr/Publication/Content.aspx?Sopi=NN1995B1A1&amp;Ver=1" TargetMode="External"/><Relationship Id="rId19" Type="http://schemas.openxmlformats.org/officeDocument/2006/relationships/hyperlink" Target="http://www.iusinfo.hr/Publication/Content.aspx?Sopi=NN2013B148A3145&amp;Ver=1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iusinfo.hr/Publication/Content.aspx?Sopi=NN1999B45A874&amp;Ver=5" TargetMode="External"/><Relationship Id="rId22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7808</izvorni_sadrzaj>
    <derivirana_varijabla naziv="DomainObject.Predmet.Broj_1">7808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St-7808/2015</izvorni_sadrzaj>
    <derivirana_varijabla naziv="DomainObject.Predmet.OznakaBroj_1">St-7808/2015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VREDNICA d.o.o.</izvorni_sadrzaj>
    <derivirana_varijabla naziv="DomainObject.Predmet.ProtustrankaFormated_1">  VREDNICA d.o.o.</derivirana_varijabla>
  </DomainObject.Predmet.ProtustrankaFormated>
  <DomainObject.Predmet.ProtustrankaFormatedOIB>
    <izvorni_sadrzaj>  VREDNICA d.o.o., OIB 61748830195</izvorni_sadrzaj>
    <derivirana_varijabla naziv="DomainObject.Predmet.ProtustrankaFormatedOIB_1">  VREDNICA d.o.o., OIB 61748830195</derivirana_varijabla>
  </DomainObject.Predmet.ProtustrankaFormatedOIB>
  <DomainObject.Predmet.ProtustrankaFormatedWithAdress>
    <izvorni_sadrzaj> VREDNICA d.o.o., 1. Gajnički vidikovac 5, 10000 Zagreb</izvorni_sadrzaj>
    <derivirana_varijabla naziv="DomainObject.Predmet.ProtustrankaFormatedWithAdress_1"> VREDNICA d.o.o., 1. Gajnički vidikovac 5, 10000 Zagreb</derivirana_varijabla>
  </DomainObject.Predmet.ProtustrankaFormatedWithAdress>
  <DomainObject.Predmet.ProtustrankaFormatedWithAdressOIB>
    <izvorni_sadrzaj> VREDNICA d.o.o., OIB 61748830195, 1. Gajnički vidikovac 5, 10000 Zagreb</izvorni_sadrzaj>
    <derivirana_varijabla naziv="DomainObject.Predmet.ProtustrankaFormatedWithAdressOIB_1"> VREDNICA d.o.o., OIB 61748830195, 1. Gajnički vidikovac 5, 10000 Zagreb</derivirana_varijabla>
  </DomainObject.Predmet.ProtustrankaFormatedWithAdressOIB>
  <DomainObject.Predmet.ProtustrankaWithAdress>
    <izvorni_sadrzaj>VREDNICA d.o.o. 1. Gajnički vidikovac 5, 10000 Zagreb</izvorni_sadrzaj>
    <derivirana_varijabla naziv="DomainObject.Predmet.ProtustrankaWithAdress_1">VREDNICA d.o.o. 1. Gajnički vidikovac 5, 10000 Zagreb</derivirana_varijabla>
  </DomainObject.Predmet.ProtustrankaWithAdress>
  <DomainObject.Predmet.ProtustrankaWithAdressOIB>
    <izvorni_sadrzaj>VREDNICA d.o.o., OIB 61748830195, 1. Gajnički vidikovac 5, 10000 Zagreb</izvorni_sadrzaj>
    <derivirana_varijabla naziv="DomainObject.Predmet.ProtustrankaWithAdressOIB_1">VREDNICA d.o.o., OIB 61748830195, 1. Gajnički vidikovac 5, 10000 Zagreb</derivirana_varijabla>
  </DomainObject.Predmet.ProtustrankaWithAdressOIB>
  <DomainObject.Predmet.ProtustrankaNazivFormated>
    <izvorni_sadrzaj>VREDNICA d.o.o.</izvorni_sadrzaj>
    <derivirana_varijabla naziv="DomainObject.Predmet.ProtustrankaNazivFormated_1">VREDNICA d.o.o.</derivirana_varijabla>
  </DomainObject.Predmet.ProtustrankaNazivFormated>
  <DomainObject.Predmet.ProtustrankaNazivFormatedOIB>
    <izvorni_sadrzaj>VREDNICA d.o.o., OIB 61748830195</izvorni_sadrzaj>
    <derivirana_varijabla naziv="DomainObject.Predmet.ProtustrankaNazivFormatedOIB_1">VREDNICA d.o.o., OIB 61748830195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VREDNICA d.o.o.</item>
    </izvorni_sadrzaj>
    <derivirana_varijabla naziv="DomainObject.Predmet.ProtuStrankaListFormated_1">
      <item>VREDNICA d.o.o.</item>
    </derivirana_varijabla>
  </DomainObject.Predmet.ProtuStrankaListFormated>
  <DomainObject.Predmet.ProtuStrankaListFormatedOIB>
    <izvorni_sadrzaj>
      <item>VREDNICA d.o.o., OIB 61748830195</item>
    </izvorni_sadrzaj>
    <derivirana_varijabla naziv="DomainObject.Predmet.ProtuStrankaListFormatedOIB_1">
      <item>VREDNICA d.o.o., OIB 61748830195</item>
    </derivirana_varijabla>
  </DomainObject.Predmet.ProtuStrankaListFormatedOIB>
  <DomainObject.Predmet.ProtuStrankaListFormatedWithAdress>
    <izvorni_sadrzaj>
      <item>VREDNICA d.o.o., 1. Gajnički vidikovac 5, 10000 Zagreb</item>
    </izvorni_sadrzaj>
    <derivirana_varijabla naziv="DomainObject.Predmet.ProtuStrankaListFormatedWithAdress_1">
      <item>VREDNICA d.o.o., 1. Gajnički vidikovac 5, 10000 Zagreb</item>
    </derivirana_varijabla>
  </DomainObject.Predmet.ProtuStrankaListFormatedWithAdress>
  <DomainObject.Predmet.ProtuStrankaListFormatedWithAdressOIB>
    <izvorni_sadrzaj>
      <item>VREDNICA d.o.o., OIB 61748830195, 1. Gajnički vidikovac 5, 10000 Zagreb</item>
    </izvorni_sadrzaj>
    <derivirana_varijabla naziv="DomainObject.Predmet.ProtuStrankaListFormatedWithAdressOIB_1">
      <item>VREDNICA d.o.o., OIB 61748830195, 1. Gajnički vidikovac 5, 10000 Zagreb</item>
    </derivirana_varijabla>
  </DomainObject.Predmet.ProtuStrankaListFormatedWithAdressOIB>
  <DomainObject.Predmet.ProtuStrankaListNazivFormated>
    <izvorni_sadrzaj>
      <item>VREDNICA d.o.o.</item>
    </izvorni_sadrzaj>
    <derivirana_varijabla naziv="DomainObject.Predmet.ProtuStrankaListNazivFormated_1">
      <item>VREDNICA d.o.o.</item>
    </derivirana_varijabla>
  </DomainObject.Predmet.ProtuStrankaListNazivFormated>
  <DomainObject.Predmet.ProtuStrankaListNazivFormatedOIB>
    <izvorni_sadrzaj>
      <item>VREDNICA d.o.o., OIB 61748830195</item>
    </izvorni_sadrzaj>
    <derivirana_varijabla naziv="DomainObject.Predmet.ProtuStrankaListNazivFormatedOIB_1">
      <item>VREDNICA d.o.o., OIB 61748830195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VREDNICA d.o.o.</izvorni_sadrzaj>
    <derivirana_varijabla naziv="DomainObject.Predmet.ProtustrankaIDrugi_1">VREDNICA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VREDNICA d.o.o., OIB 61748830195, 1. Gajnički vidikovac 5, 10000 Zagreb</izvorni_sadrzaj>
    <derivirana_varijabla naziv="DomainObject.Predmet.ProtustrankaIDrugiAdressOIB_1">VREDNICA d.o.o., OIB 61748830195, 1. Gajnički vidikovac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VREDNICA d.o.o.</item>
      <item>FINA Regionalni centar Zagreb</item>
    </izvorni_sadrzaj>
    <derivirana_varijabla naziv="DomainObject.Predmet.SudioniciListNaziv_1">
      <item>VREDNICA d.o.o.</item>
      <item>FINA Regionalni centar Zagreb</item>
    </derivirana_varijabla>
  </DomainObject.Predmet.SudioniciListNaziv>
  <DomainObject.Predmet.SudioniciListAdressOIB>
    <izvorni_sadrzaj>
      <item>VREDNICA d.o.o., OIB 61748830195, 1. Gajnički vidikovac 5,10000 Zagreb</item>
      <item>FINA Regionalni centar Zagreb, OIB 85821130368, Trg svibanjskih žrtava 1995. br. 1,10000 Zagreb</item>
    </izvorni_sadrzaj>
    <derivirana_varijabla naziv="DomainObject.Predmet.SudioniciListAdressOIB_1">
      <item>VREDNICA d.o.o., OIB 61748830195, 1. Gajnički vidikovac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61748830195</item>
      <item>, OIB 85821130368</item>
    </izvorni_sadrzaj>
    <derivirana_varijabla naziv="DomainObject.Predmet.SudioniciListNazivOIB_1">
      <item>, OIB 61748830195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2070</properties:Characters>
  <properties:Lines>60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2017-07-14T08:23:00Z</dcterms:created>
  <dc:creator>Tihana Božičević</dc:creator>
  <dc:description/>
  <cp:keywords/>
  <cp:lastModifiedBy>Slavica Sorić</cp:lastModifiedBy>
  <cp:lastPrinted>2017-07-14T10:49:00Z</cp:lastPrinted>
  <dcterms:modified xmlns:xsi="http://www.w3.org/2001/XMLSchema-instance" xsi:type="dcterms:W3CDTF">2017-07-14T10:50:00Z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