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60c7" w14:paraId="c9760c7" w:rsidRDefault="00BC07D1" w:rsidP="00BC07D1" w:rsidR="00BC07D1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C07D1" w:rsidP="00BC07D1" w:rsidR="00BC07D1">
      <w:r>
        <w:t xml:space="preserve"> </w:t>
      </w:r>
      <w:r w:rsidR="00915C9F">
        <w:t xml:space="preserve">   </w:t>
      </w:r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5B63DB" w:rsidP="00BC07D1" w:rsidR="005B63DB">
      <w:r>
        <w:t xml:space="preserve"> </w:t>
      </w:r>
      <w:r w:rsidR="00BC07D1">
        <w:t>TRGOVAČKI SUD U PAZINU</w:t>
      </w:r>
      <w:r w:rsidR="00BC07D1">
        <w:tab/>
      </w:r>
      <w:r w:rsidR="00BC07D1">
        <w:tab/>
      </w:r>
      <w:r w:rsidR="00BC07D1">
        <w:tab/>
      </w:r>
      <w:r w:rsidR="00BC07D1">
        <w:tab/>
      </w:r>
      <w:r w:rsidR="00BC07D1">
        <w:tab/>
        <w:t xml:space="preserve">      </w:t>
      </w:r>
    </w:p>
    <w:p w:rsidRDefault="00BC07D1" w:rsidP="00BC07D1" w:rsidR="00BC07D1">
      <w:r>
        <w:t xml:space="preserve"> </w:t>
      </w:r>
      <w:r w:rsidR="00915C9F">
        <w:t xml:space="preserve">   </w:t>
      </w:r>
      <w:r>
        <w:t xml:space="preserve">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ab/>
      </w:r>
      <w:r w:rsidR="00186F7F" w:rsidRPr="00186F7F">
        <w:t xml:space="preserve">Trgovački sud u Pazinu, po sucu Ivanu Dujiću, u stečajnom postupku nad </w:t>
      </w:r>
      <w:r w:rsidR="00EB04C9" w:rsidRPr="00EB04C9">
        <w:t xml:space="preserve">Stečajnom masom iza MAGUS d.o.o. u stečaju Rijeka, Marijana </w:t>
      </w:r>
      <w:proofErr w:type="spellStart"/>
      <w:r w:rsidR="00EB04C9" w:rsidRPr="00EB04C9">
        <w:t>Stepčića</w:t>
      </w:r>
      <w:proofErr w:type="spellEnd"/>
      <w:r w:rsidR="00EB04C9" w:rsidRPr="00EB04C9">
        <w:t xml:space="preserve"> 34, OIB 94295814368</w:t>
      </w:r>
      <w:r>
        <w:t>,</w:t>
      </w:r>
      <w:r w:rsidR="006E28BC">
        <w:t xml:space="preserve"> </w:t>
      </w:r>
      <w:r w:rsidR="002F6E8C">
        <w:t>6. lipnja</w:t>
      </w:r>
      <w:r w:rsidR="006E28BC">
        <w:t xml:space="preserve"> 201</w:t>
      </w:r>
      <w:r w:rsidR="002F6E8C">
        <w:t>8</w:t>
      </w:r>
      <w:r w:rsidR="006E28BC">
        <w:t>.</w:t>
      </w:r>
      <w:r w:rsidR="002F6E8C">
        <w:t>,</w:t>
      </w:r>
      <w:r w:rsidR="006E28BC">
        <w:t xml:space="preserve"> donio je sljedeći</w:t>
      </w:r>
    </w:p>
    <w:p w:rsidRDefault="00BC07D1" w:rsidP="00BC07D1" w:rsidR="00BC07D1">
      <w:pPr>
        <w:jc w:val="both"/>
      </w:pPr>
    </w:p>
    <w:p w:rsidRDefault="006E28BC" w:rsidP="00BC07D1" w:rsidR="00BC07D1">
      <w:pPr>
        <w:jc w:val="center"/>
      </w:pPr>
      <w:r>
        <w:t>Z A K LJ U Č A K</w:t>
      </w:r>
    </w:p>
    <w:p w:rsidRDefault="00BC07D1" w:rsidP="00BC07D1" w:rsidR="00BC07D1">
      <w:pPr>
        <w:jc w:val="center"/>
      </w:pPr>
    </w:p>
    <w:p w:rsidRDefault="006E28BC" w:rsidP="002F6E8C" w:rsidR="00EB04C9">
      <w:pPr>
        <w:jc w:val="both"/>
      </w:pPr>
      <w:r>
        <w:tab/>
      </w:r>
      <w:r w:rsidR="002F6E8C">
        <w:t xml:space="preserve">Nalaže se Ministarstvu unutarnjih poslova, Policijskoj upravi istarskoj, Sektor upravnih i inspekcijskih poslova, Služba za upravne poslove, da izvrši brisanje upisa stečajnog postupka u odnosu na Stečajnu masu iza MAGUS d. o. o. </w:t>
      </w:r>
      <w:r w:rsidR="00EB04C9">
        <w:t xml:space="preserve">u stečaju (ranije </w:t>
      </w:r>
      <w:r w:rsidR="002F6E8C">
        <w:t>Novigrad, Sv. Antona 15, OIB 49037820234</w:t>
      </w:r>
      <w:r w:rsidR="00EB04C9">
        <w:t xml:space="preserve">, a sada </w:t>
      </w:r>
      <w:r w:rsidR="00EB04C9" w:rsidRPr="00EB04C9">
        <w:t xml:space="preserve">Rijeka, Marijana </w:t>
      </w:r>
      <w:proofErr w:type="spellStart"/>
      <w:r w:rsidR="00EB04C9" w:rsidRPr="00EB04C9">
        <w:t>Stepčića</w:t>
      </w:r>
      <w:proofErr w:type="spellEnd"/>
      <w:r w:rsidR="00EB04C9" w:rsidRPr="00EB04C9">
        <w:t xml:space="preserve"> 34, OIB 9429581436</w:t>
      </w:r>
      <w:r w:rsidR="00EB04C9">
        <w:t>)</w:t>
      </w:r>
      <w:r w:rsidR="002F6E8C">
        <w:t>, na vozilu</w:t>
      </w:r>
      <w:r w:rsidR="00EB04C9">
        <w:t>:</w:t>
      </w:r>
    </w:p>
    <w:p w:rsidRDefault="00EB04C9" w:rsidP="002F6E8C" w:rsidR="002F6E8C">
      <w:pPr>
        <w:jc w:val="both"/>
      </w:pPr>
      <w:r>
        <w:tab/>
        <w:t>-</w:t>
      </w:r>
      <w:r w:rsidR="002F6E8C">
        <w:t xml:space="preserve"> marke </w:t>
      </w:r>
      <w:proofErr w:type="spellStart"/>
      <w:r w:rsidR="002F6E8C">
        <w:t>Chevrolet</w:t>
      </w:r>
      <w:proofErr w:type="spellEnd"/>
      <w:r w:rsidR="002F6E8C">
        <w:t xml:space="preserve"> </w:t>
      </w:r>
      <w:proofErr w:type="spellStart"/>
      <w:r w:rsidR="002F6E8C">
        <w:t>Captiva</w:t>
      </w:r>
      <w:proofErr w:type="spellEnd"/>
      <w:r w:rsidR="002F6E8C">
        <w:t xml:space="preserve"> LS, godina proizvodnje 2010., br. šasije KL1CF26UJAB087062.</w:t>
      </w:r>
    </w:p>
    <w:p w:rsidRDefault="00BC07D1" w:rsidP="002F6E8C" w:rsidR="00BC07D1">
      <w:pPr>
        <w:jc w:val="both"/>
      </w:pPr>
    </w:p>
    <w:p w:rsidRDefault="00BC07D1" w:rsidP="00BC07D1" w:rsidR="00BC07D1">
      <w:pPr>
        <w:jc w:val="center"/>
      </w:pPr>
      <w:r>
        <w:t>Obrazloženje</w:t>
      </w:r>
    </w:p>
    <w:p w:rsidRDefault="00BC07D1" w:rsidP="00BC07D1" w:rsidR="00BC07D1">
      <w:pPr>
        <w:jc w:val="both"/>
      </w:pPr>
    </w:p>
    <w:p w:rsidRDefault="00BC07D1" w:rsidP="00F21567" w:rsidR="002F6E8C">
      <w:pPr>
        <w:jc w:val="both"/>
      </w:pPr>
      <w:r>
        <w:tab/>
      </w:r>
      <w:r w:rsidR="00F21567" w:rsidRPr="009D0DC2">
        <w:t xml:space="preserve">Rješenjem ovog suda </w:t>
      </w:r>
      <w:proofErr w:type="spellStart"/>
      <w:r w:rsidR="00F21567" w:rsidRPr="009D0DC2">
        <w:t>posl</w:t>
      </w:r>
      <w:proofErr w:type="spellEnd"/>
      <w:r w:rsidR="00F21567" w:rsidRPr="009D0DC2">
        <w:t>. br</w:t>
      </w:r>
      <w:r w:rsidR="00F21567">
        <w:t>.</w:t>
      </w:r>
      <w:r w:rsidR="00F21567" w:rsidRPr="009D0DC2">
        <w:t xml:space="preserve"> </w:t>
      </w:r>
      <w:r w:rsidR="002F6E8C" w:rsidRPr="002F6E8C">
        <w:t>St-540/2017-7</w:t>
      </w:r>
      <w:r w:rsidR="002F6E8C">
        <w:t xml:space="preserve"> </w:t>
      </w:r>
      <w:r w:rsidR="00F21567">
        <w:t xml:space="preserve">od </w:t>
      </w:r>
      <w:r w:rsidR="002F6E8C" w:rsidRPr="002F6E8C">
        <w:t>17. listopada 2017.</w:t>
      </w:r>
      <w:r w:rsidR="002F6E8C">
        <w:t xml:space="preserve"> nalo</w:t>
      </w:r>
      <w:r w:rsidR="002F6E8C" w:rsidRPr="002F6E8C">
        <w:t>že</w:t>
      </w:r>
      <w:r w:rsidR="002F6E8C">
        <w:t>n</w:t>
      </w:r>
      <w:r w:rsidR="002F6E8C" w:rsidRPr="002F6E8C">
        <w:t xml:space="preserve"> </w:t>
      </w:r>
      <w:r w:rsidR="002F6E8C">
        <w:t>je</w:t>
      </w:r>
      <w:r w:rsidR="002F6E8C" w:rsidRPr="002F6E8C">
        <w:t xml:space="preserve"> upis stečajnog postupka na vozilu marke </w:t>
      </w:r>
      <w:proofErr w:type="spellStart"/>
      <w:r w:rsidR="002F6E8C" w:rsidRPr="002F6E8C">
        <w:t>Chevrolet</w:t>
      </w:r>
      <w:proofErr w:type="spellEnd"/>
      <w:r w:rsidR="002F6E8C" w:rsidRPr="002F6E8C">
        <w:t xml:space="preserve"> </w:t>
      </w:r>
      <w:proofErr w:type="spellStart"/>
      <w:r w:rsidR="002F6E8C" w:rsidRPr="002F6E8C">
        <w:t>Captiva</w:t>
      </w:r>
      <w:proofErr w:type="spellEnd"/>
      <w:r w:rsidR="002F6E8C" w:rsidRPr="002F6E8C">
        <w:t xml:space="preserve"> LS, godina proizvodnje 2010., br. šasije KL1CF26UJAB087062.</w:t>
      </w:r>
    </w:p>
    <w:p w:rsidRDefault="002F6E8C" w:rsidP="00BC07D1" w:rsidR="00827A7A">
      <w:pPr>
        <w:jc w:val="both"/>
      </w:pPr>
      <w:r>
        <w:tab/>
        <w:t xml:space="preserve">Budući da je to vozilo prodano u stečajnom postupku (kupcu Zoranu </w:t>
      </w:r>
      <w:proofErr w:type="spellStart"/>
      <w:r>
        <w:t>Bestvini</w:t>
      </w:r>
      <w:proofErr w:type="spellEnd"/>
      <w:r>
        <w:t xml:space="preserve"> iz Osijeka, </w:t>
      </w:r>
      <w:proofErr w:type="spellStart"/>
      <w:r>
        <w:t>Sjenjak</w:t>
      </w:r>
      <w:proofErr w:type="spellEnd"/>
      <w:r>
        <w:t xml:space="preserve"> 53),</w:t>
      </w:r>
      <w:r w:rsidR="00827A7A">
        <w:t xml:space="preserve"> adekvatnom primjenom odredbe čl. 164. st. 5. Ovršnog zakona odlu</w:t>
      </w:r>
      <w:r w:rsidR="00EB04C9">
        <w:t xml:space="preserve">čeno je </w:t>
      </w:r>
      <w:r w:rsidR="00827A7A">
        <w:t>kao u izreci.</w:t>
      </w:r>
    </w:p>
    <w:p w:rsidRDefault="009C5E57" w:rsidP="00BC07D1" w:rsidR="009C5E57">
      <w:pPr>
        <w:jc w:val="both"/>
      </w:pPr>
    </w:p>
    <w:p w:rsidRDefault="006E28BC" w:rsidP="00BC07D1" w:rsidR="00BC07D1">
      <w:pPr>
        <w:jc w:val="center"/>
      </w:pPr>
      <w:r>
        <w:t>U Pazinu</w:t>
      </w:r>
      <w:r w:rsidR="002F6E8C">
        <w:t>, 6. lipnja 2018.</w:t>
      </w:r>
      <w:r w:rsidR="00BC07D1">
        <w:t xml:space="preserve"> </w:t>
      </w:r>
    </w:p>
    <w:p w:rsidRDefault="00BC07D1" w:rsidP="00BC07D1" w:rsidR="00BC07D1">
      <w:pPr>
        <w:ind w:firstLine="708" w:left="4956"/>
        <w:jc w:val="both"/>
      </w:pPr>
    </w:p>
    <w:p w:rsidRDefault="006E28BC" w:rsidP="00BC07D1" w:rsidR="00BC07D1">
      <w:pPr>
        <w:ind w:firstLine="708" w:left="4956"/>
        <w:jc w:val="both"/>
      </w:pPr>
      <w:r>
        <w:t xml:space="preserve">         </w:t>
      </w:r>
      <w:r w:rsidR="00827A7A">
        <w:t xml:space="preserve"> </w:t>
      </w:r>
      <w:r w:rsidR="00BC07D1">
        <w:t>Stečajn</w:t>
      </w:r>
      <w:r w:rsidR="009C5E57">
        <w:t>i</w:t>
      </w:r>
      <w:r w:rsidR="00BC07D1">
        <w:t xml:space="preserve"> su</w:t>
      </w:r>
      <w:r w:rsidR="009C5E57">
        <w:t>dac</w:t>
      </w:r>
      <w:r w:rsidR="00BC07D1">
        <w:t>:</w:t>
      </w:r>
    </w:p>
    <w:p w:rsidRDefault="00827A7A" w:rsidP="00827A7A" w:rsidR="00827A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9C5E57">
        <w:t xml:space="preserve">          Ivan Dujić</w:t>
      </w:r>
      <w:r w:rsidR="0094281E">
        <w:t>, v.r.</w:t>
      </w:r>
      <w:r w:rsidR="00BC07D1">
        <w:tab/>
      </w:r>
    </w:p>
    <w:p w:rsidRDefault="00BC07D1" w:rsidP="00827A7A" w:rsidR="00EB04C9">
      <w:pPr>
        <w:ind w:firstLine="708" w:left="4956"/>
        <w:jc w:val="both"/>
      </w:pPr>
      <w:r>
        <w:tab/>
      </w:r>
      <w:r>
        <w:tab/>
      </w:r>
      <w:r>
        <w:tab/>
      </w:r>
      <w:r>
        <w:tab/>
      </w:r>
    </w:p>
    <w:p w:rsidRDefault="00BC07D1" w:rsidP="00827A7A" w:rsidR="00BC07D1">
      <w:pPr>
        <w:ind w:firstLine="708" w:left="4956"/>
        <w:jc w:val="both"/>
      </w:pPr>
      <w:r>
        <w:tab/>
      </w:r>
    </w:p>
    <w:p w:rsidRDefault="00915C9F" w:rsidP="00BC07D1" w:rsidR="00915C9F"/>
    <w:p w:rsidRDefault="00BC07D1" w:rsidP="00BC07D1" w:rsidR="00BC07D1">
      <w:r>
        <w:t xml:space="preserve">UPUTA O PRAVNOM LIJEKU: </w:t>
      </w:r>
    </w:p>
    <w:p w:rsidRDefault="00827A7A" w:rsidP="00BC07D1" w:rsidR="00BC07D1">
      <w:pPr>
        <w:ind w:firstLine="708"/>
        <w:jc w:val="both"/>
      </w:pPr>
      <w:r>
        <w:t>Protiv zaključka ni</w:t>
      </w:r>
      <w:r w:rsidR="00801ED7">
        <w:t>je dopušten pravni lijek (čl. 19</w:t>
      </w:r>
      <w:r>
        <w:t>. st. 7. Stečajnog zakona).</w:t>
      </w:r>
    </w:p>
    <w:p w:rsidRDefault="00BC07D1" w:rsidP="00BC07D1" w:rsidR="00BC07D1">
      <w:pPr>
        <w:jc w:val="both"/>
      </w:pPr>
    </w:p>
    <w:p w:rsidRDefault="00BC07D1" w:rsidP="00BC07D1" w:rsidR="00BC07D1">
      <w:pPr>
        <w:jc w:val="both"/>
      </w:pPr>
      <w:r>
        <w:t>DNA:</w:t>
      </w:r>
    </w:p>
    <w:p w:rsidRDefault="00F3336F" w:rsidP="00735283" w:rsidR="00F3336F">
      <w:pPr>
        <w:jc w:val="both"/>
      </w:pPr>
      <w:r>
        <w:t>- e</w:t>
      </w:r>
      <w:r w:rsidR="00977CAE">
        <w:t>-</w:t>
      </w:r>
      <w:r>
        <w:t>oglasna ploča suda, 8 dana</w:t>
      </w:r>
    </w:p>
    <w:p w:rsidRDefault="00827A7A" w:rsidP="00735283" w:rsidR="00735283">
      <w:pPr>
        <w:jc w:val="both"/>
      </w:pPr>
      <w:r>
        <w:t xml:space="preserve">- stečajni upravitelj </w:t>
      </w:r>
      <w:r w:rsidR="002F6E8C">
        <w:t>Bogdan Veselinović</w:t>
      </w:r>
      <w:r w:rsidR="00EB04C9" w:rsidRPr="00EB04C9">
        <w:t xml:space="preserve"> </w:t>
      </w:r>
      <w:r w:rsidR="00EB04C9">
        <w:t xml:space="preserve">iz </w:t>
      </w:r>
      <w:r w:rsidR="00EB04C9" w:rsidRPr="00EB04C9">
        <w:t>Rijek</w:t>
      </w:r>
      <w:r w:rsidR="00EB04C9">
        <w:t>e</w:t>
      </w:r>
      <w:r w:rsidR="00EB04C9" w:rsidRPr="00EB04C9">
        <w:t xml:space="preserve">, Marijana </w:t>
      </w:r>
      <w:proofErr w:type="spellStart"/>
      <w:r w:rsidR="00EB04C9" w:rsidRPr="00EB04C9">
        <w:t>Stepčića</w:t>
      </w:r>
      <w:proofErr w:type="spellEnd"/>
      <w:r w:rsidR="00EB04C9" w:rsidRPr="00EB04C9">
        <w:t xml:space="preserve"> 34</w:t>
      </w:r>
    </w:p>
    <w:p w:rsidRDefault="00827A7A" w:rsidP="002F6E8C" w:rsidR="00827A7A">
      <w:pPr>
        <w:jc w:val="both"/>
      </w:pPr>
      <w:r>
        <w:t xml:space="preserve">- MUP, Policijskoj upravi istarskoj, Sektor upravnih i inspekcijskih poslova, Služba za </w:t>
      </w:r>
    </w:p>
    <w:p w:rsidRDefault="00827A7A" w:rsidR="009C5E57">
      <w:r>
        <w:t xml:space="preserve">  upravne poslove </w:t>
      </w:r>
    </w:p>
    <w:p w:rsidRDefault="009C5E57" w:rsidR="009C5E57">
      <w:r>
        <w:rPr>
          <w:bCs/>
        </w:rPr>
        <w:t xml:space="preserve">- </w:t>
      </w:r>
      <w:r w:rsidR="002F6E8C" w:rsidRPr="002F6E8C">
        <w:rPr>
          <w:bCs/>
        </w:rPr>
        <w:t xml:space="preserve">Zoran </w:t>
      </w:r>
      <w:proofErr w:type="spellStart"/>
      <w:r w:rsidR="002F6E8C" w:rsidRPr="002F6E8C">
        <w:rPr>
          <w:bCs/>
        </w:rPr>
        <w:t>Bestvin</w:t>
      </w:r>
      <w:r w:rsidR="00EB04C9">
        <w:rPr>
          <w:bCs/>
        </w:rPr>
        <w:t>a</w:t>
      </w:r>
      <w:proofErr w:type="spellEnd"/>
      <w:r w:rsidR="002F6E8C" w:rsidRPr="002F6E8C">
        <w:rPr>
          <w:bCs/>
        </w:rPr>
        <w:t xml:space="preserve"> iz Osijeka, </w:t>
      </w:r>
      <w:proofErr w:type="spellStart"/>
      <w:r w:rsidR="002F6E8C" w:rsidRPr="002F6E8C">
        <w:rPr>
          <w:bCs/>
        </w:rPr>
        <w:t>Sjenjak</w:t>
      </w:r>
      <w:proofErr w:type="spellEnd"/>
      <w:r w:rsidR="002F6E8C" w:rsidRPr="002F6E8C">
        <w:rPr>
          <w:bCs/>
        </w:rPr>
        <w:t xml:space="preserve"> 53</w:t>
      </w:r>
    </w:p>
    <w:sectPr w:rsidSect="00BC07D1" w:rsidR="009C5E5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A74" w:rsidP="00BC07D1" w:rsidR="00A57A74">
      <w:r>
        <w:separator/>
      </w:r>
    </w:p>
  </w:endnote>
  <w:endnote w:id="0" w:type="continuationSeparator">
    <w:p w:rsidRDefault="00A57A74" w:rsidP="00BC07D1" w:rsidR="00A57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A74" w:rsidP="00BC07D1" w:rsidR="00A57A74">
      <w:r>
        <w:separator/>
      </w:r>
    </w:p>
  </w:footnote>
  <w:footnote w:id="0" w:type="continuationSeparator">
    <w:p w:rsidRDefault="00A57A74" w:rsidP="00BC07D1" w:rsidR="00A57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362147"/>
      <w:docPartObj>
        <w:docPartGallery w:val="Page Numbers (Top of Page)"/>
        <w:docPartUnique/>
      </w:docPartObj>
    </w:sdtPr>
    <w:sdtEndPr/>
    <w:sdtContent>
      <w:p w:rsidRDefault="00BC07D1" w:rsidR="00BC07D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6E8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735283" w:rsidRPr="00735283">
          <w:t>Posl</w:t>
        </w:r>
        <w:proofErr w:type="spellEnd"/>
        <w:r w:rsidR="00735283" w:rsidRPr="00735283">
          <w:t>. br. 10 St-69/17-32</w:t>
        </w:r>
      </w:p>
    </w:sdtContent>
  </w:sdt>
  <w:p w:rsidRDefault="00BC07D1" w:rsidR="00BC07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3DB" w:rsidR="005B63DB">
    <w:pPr>
      <w:pStyle w:val="Zaglavlje"/>
    </w:pPr>
    <w:r>
      <w:tab/>
    </w:r>
    <w:r>
      <w:tab/>
      <w:t>10 St-</w:t>
    </w:r>
    <w:r w:rsidR="00915C9F">
      <w:t>540</w:t>
    </w:r>
    <w:r w:rsidR="00186F7F">
      <w:t>/</w:t>
    </w:r>
    <w:r w:rsidR="00915C9F">
      <w:t>20</w:t>
    </w:r>
    <w:r w:rsidR="00186F7F">
      <w:t>17</w:t>
    </w:r>
    <w:r>
      <w:t>-</w:t>
    </w:r>
    <w:r w:rsidR="00915C9F">
      <w:t>2</w:t>
    </w:r>
    <w:r w:rsidR="00186F7F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7D1"/>
    <w:rsid w:val="00056032"/>
    <w:rsid w:val="00186F7F"/>
    <w:rsid w:val="00246A17"/>
    <w:rsid w:val="002E076E"/>
    <w:rsid w:val="002F6E8C"/>
    <w:rsid w:val="003020C7"/>
    <w:rsid w:val="003B64E2"/>
    <w:rsid w:val="004C0A5E"/>
    <w:rsid w:val="00554328"/>
    <w:rsid w:val="005A7EAB"/>
    <w:rsid w:val="005B63DB"/>
    <w:rsid w:val="005C14A2"/>
    <w:rsid w:val="00640AED"/>
    <w:rsid w:val="006E28BC"/>
    <w:rsid w:val="00735283"/>
    <w:rsid w:val="007F7755"/>
    <w:rsid w:val="00801ED7"/>
    <w:rsid w:val="00827A7A"/>
    <w:rsid w:val="00832EE5"/>
    <w:rsid w:val="00915C9F"/>
    <w:rsid w:val="0094281E"/>
    <w:rsid w:val="00977CAE"/>
    <w:rsid w:val="00985388"/>
    <w:rsid w:val="009C5E57"/>
    <w:rsid w:val="00A051E1"/>
    <w:rsid w:val="00A57A74"/>
    <w:rsid w:val="00A95127"/>
    <w:rsid w:val="00BC07D1"/>
    <w:rsid w:val="00C960EA"/>
    <w:rsid w:val="00EB04C9"/>
    <w:rsid w:val="00F04267"/>
    <w:rsid w:val="00F21567"/>
    <w:rsid w:val="00F3336F"/>
    <w:rsid w:val="00FE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07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07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81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81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81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81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07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C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07D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C07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07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81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81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81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81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005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1296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2018-06-06T12:25:00Z</dcterms:created>
  <dc:creator>Jasmina Matika</dc:creator>
  <cp:lastModifiedBy>Sanja Lakošeljac</cp:lastModifiedBy>
  <cp:lastPrinted>2018-06-06T12:46:00Z</cp:lastPrinted>
  <dcterms:modified xmlns:xsi="http://www.w3.org/2001/XMLSchema-instance" xsi:type="dcterms:W3CDTF">2018-06-06T12:46:00Z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(St-540-17 - ZAKLJUČAK - NALOG POLICIJI ZA BRISANJE ZABILJEŽBE.docx)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