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9327" w14:paraId="25a9327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20F88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24E87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7FB91-B531-4778-A0D2-D9BEA307A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2017-07-12T07:44:00Z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Odvjetničko društvo Leko i partneri društvo s ograničenom odgovornošću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