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7d78" w14:paraId="53f7d78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186757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TRGOVAČKI SUD U OSIJEKU</w:t>
      </w:r>
      <w:r>
        <w:br/>
        <w:t xml:space="preserve">STALNA SLUŽBA  U </w:t>
      </w:r>
      <w:r w:rsidR="007433E9">
        <w:t>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 xml:space="preserve">35000 Slavonski Brod                                                         </w:t>
      </w:r>
      <w:r w:rsidR="00186757">
        <w:t>Broj:St-1973</w:t>
      </w:r>
      <w:r>
        <w:t>/201</w:t>
      </w:r>
      <w:r w:rsidR="004B7268">
        <w:t>6</w:t>
      </w:r>
      <w:r>
        <w:t>-</w:t>
      </w:r>
      <w:r w:rsidR="00186757">
        <w:t>6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E03CB6">
      <w:r>
        <w:t xml:space="preserve">      TRGOVAČKI SUD U OSIJEKU STALNA SLUŽBA TRGOVAČKOG SUDA U OSIJEKU,  po stečajnom sucu Davorinu Pavičić, povodom zahtjeva FINE  Regionalni centar </w:t>
      </w:r>
      <w:r w:rsidR="00186757">
        <w:t>Zagreb</w:t>
      </w:r>
      <w:r w:rsidR="004B7268">
        <w:t>,</w:t>
      </w:r>
      <w:r w:rsidR="000875F3">
        <w:t xml:space="preserve"> Podružnica </w:t>
      </w:r>
      <w:r w:rsidR="00186757">
        <w:t>Zagreb</w:t>
      </w:r>
      <w:r w:rsidR="000875F3">
        <w:t>,</w:t>
      </w:r>
      <w:r>
        <w:t xml:space="preserve"> za provedbu skraćenog stečajnog postupka po službenoj dužnosti nad dužnikom </w:t>
      </w:r>
      <w:r w:rsidR="00186757">
        <w:t>MARISOF j.d.o.o.</w:t>
      </w:r>
      <w:r w:rsidR="004B7268">
        <w:t>,</w:t>
      </w:r>
      <w:r>
        <w:t xml:space="preserve"> OIB: </w:t>
      </w:r>
      <w:r w:rsidR="00186757">
        <w:t>78043150773</w:t>
      </w:r>
      <w:r>
        <w:t xml:space="preserve">sa sjedištem </w:t>
      </w:r>
      <w:r w:rsidR="004B7268">
        <w:t xml:space="preserve">u </w:t>
      </w:r>
      <w:r w:rsidR="00186757">
        <w:t>Jazbina 120</w:t>
      </w:r>
      <w:r w:rsidR="004B7268">
        <w:t>,</w:t>
      </w:r>
      <w:r>
        <w:t xml:space="preserve"> </w:t>
      </w:r>
      <w:r w:rsidR="004B7268">
        <w:t>10000 Zagreb</w:t>
      </w:r>
      <w:r>
        <w:t xml:space="preserve"> , dana </w:t>
      </w:r>
      <w:r w:rsidR="00E03CB6">
        <w:t>30</w:t>
      </w:r>
      <w:r>
        <w:t xml:space="preserve">. </w:t>
      </w:r>
      <w:r w:rsidR="004B7268">
        <w:t>kolovoza</w:t>
      </w:r>
      <w:r>
        <w:t xml:space="preserve">  2016.</w:t>
      </w:r>
    </w:p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186757">
        <w:t>MARISOF j.d.o.o., OIB: 78043150773sa sjedištem u Jazbina 120,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186757">
        <w:t xml:space="preserve">Krešimir </w:t>
      </w:r>
      <w:proofErr w:type="spellStart"/>
      <w:r w:rsidR="00186757">
        <w:t>Maretić</w:t>
      </w:r>
      <w:proofErr w:type="spellEnd"/>
      <w:r w:rsidR="000875F3" w:rsidRPr="00EC192B">
        <w:t xml:space="preserve">, </w:t>
      </w:r>
      <w:r w:rsidR="00186757">
        <w:t>Šimuna Starčevića 7</w:t>
      </w:r>
      <w:r w:rsidR="000875F3" w:rsidRPr="00EC192B">
        <w:t xml:space="preserve">, </w:t>
      </w:r>
      <w:r w:rsidR="00186757">
        <w:t>Zagreb</w:t>
      </w:r>
      <w:r w:rsidR="000875F3" w:rsidRPr="00EC192B">
        <w:t>,</w:t>
      </w:r>
      <w:r w:rsidR="00EC192B">
        <w:t xml:space="preserve"> </w:t>
      </w:r>
      <w:r w:rsidR="000875F3" w:rsidRPr="00EC192B">
        <w:t xml:space="preserve"> OIB: </w:t>
      </w:r>
      <w:r w:rsidR="00186757">
        <w:t>66108961276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186757">
        <w:t>MARISOF j.d.o.o., OIB: 78043150773sa sjedištem u Jazbina 120, 10000 Zagreb</w:t>
      </w:r>
      <w:r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lastRenderedPageBreak/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186757">
        <w:t>28</w:t>
      </w:r>
      <w:r>
        <w:t xml:space="preserve">. </w:t>
      </w:r>
      <w:r w:rsidR="00186757">
        <w:t>lipnja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186757" w:rsidP="007D0C9A" w:rsidR="00186757"/>
    <w:p w:rsidRDefault="00186757" w:rsidP="007D0C9A" w:rsidR="00186757"/>
    <w:p w:rsidRDefault="00186757" w:rsidP="007D0C9A" w:rsidR="00186757"/>
    <w:p w:rsidRDefault="00186757" w:rsidP="007D0C9A" w:rsidR="00186757"/>
    <w:p w:rsidRDefault="00186757" w:rsidP="007D0C9A" w:rsidR="00186757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E03CB6">
        <w:t>30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E03CB6">
        <w:t xml:space="preserve"> </w:t>
      </w:r>
      <w:r w:rsidR="00186757">
        <w:t>Bernardica Burić, Jazbina 56, Zagreb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  <w:r w:rsidR="00E03CB6">
        <w:t>Fini,banci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E03CB6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30</w:t>
      </w:r>
      <w:r w:rsidR="007D0C9A">
        <w:rPr>
          <w:b/>
          <w:sz w:val="22"/>
          <w:szCs w:val="22"/>
        </w:rPr>
        <w:t>.</w:t>
      </w:r>
      <w:r w:rsidR="004B7268"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23210"/>
    <w:rsid w:val="000875F3"/>
    <w:rsid w:val="000D59BE"/>
    <w:rsid w:val="00186757"/>
    <w:rsid w:val="001F4211"/>
    <w:rsid w:val="002772E1"/>
    <w:rsid w:val="00396F19"/>
    <w:rsid w:val="003E051E"/>
    <w:rsid w:val="004B7268"/>
    <w:rsid w:val="007433E9"/>
    <w:rsid w:val="007A3E3B"/>
    <w:rsid w:val="007D0C9A"/>
    <w:rsid w:val="008D41BF"/>
    <w:rsid w:val="00992253"/>
    <w:rsid w:val="009C72A9"/>
    <w:rsid w:val="00C25D83"/>
    <w:rsid w:val="00C74209"/>
    <w:rsid w:val="00CD400E"/>
    <w:rsid w:val="00E03CB6"/>
    <w:rsid w:val="00EC192B"/>
    <w:rsid w:val="00ED402A"/>
    <w:rsid w:val="00F53829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7433E9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7433E9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2772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2772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2772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2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2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7433E9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7433E9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2772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2772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2772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2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2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1973</izvorni_sadrzaj>
    <derivirana_varijabla naziv="DomainObject.Predmet.Broj_1">1973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ST.1 SZ</izvorni_sadrzaj>
    <derivirana_varijabla naziv="DomainObject.Predmet.Opis_1">ČL.444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St-1973/2016</izvorni_sadrzaj>
    <derivirana_varijabla naziv="DomainObject.Predmet.OznakaBroj_1">St-1973/2016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MARISOF jednostavno društvo s ograničenom odgovornošću za usluge</izvorni_sadrzaj>
    <derivirana_varijabla naziv="DomainObject.Predmet.ProtustrankaFormated_1">  MARISOF jednostavno društvo s ograničenom odgovornošću za usluge</derivirana_varijabla>
  </DomainObject.Predmet.ProtustrankaFormated>
  <DomainObject.Predmet.ProtustrankaFormatedOIB>
    <izvorni_sadrzaj>  MARISOF jednostavno društvo s ograničenom odgovornošću za usluge, OIB 78043150773</izvorni_sadrzaj>
    <derivirana_varijabla naziv="DomainObject.Predmet.ProtustrankaFormatedOIB_1">  MARISOF jednostavno društvo s ograničenom odgovornošću za usluge, OIB 78043150773</derivirana_varijabla>
  </DomainObject.Predmet.ProtustrankaFormatedOIB>
  <DomainObject.Predmet.ProtustrankaFormatedWithAdress>
    <izvorni_sadrzaj> MARISOF jednostavno društvo s ograničenom odgovornošću za usluge, Jazbina 120, 10000 Zagreb</izvorni_sadrzaj>
    <derivirana_varijabla naziv="DomainObject.Predmet.ProtustrankaFormatedWithAdress_1"> MARISOF jednostavno društvo s ograničenom odgovornošću za usluge, Jazbina 120, 10000 Zagreb</derivirana_varijabla>
  </DomainObject.Predmet.ProtustrankaFormatedWithAdress>
  <DomainObject.Predmet.ProtustrankaFormatedWithAdressOIB>
    <izvorni_sadrzaj> MARISOF jednostavno društvo s ograničenom odgovornošću za usluge, OIB 78043150773, Jazbina 120, 10000 Zagreb</izvorni_sadrzaj>
    <derivirana_varijabla naziv="DomainObject.Predmet.ProtustrankaFormatedWithAdressOIB_1"> MARISOF jednostavno društvo s ograničenom odgovornošću za usluge, OIB 78043150773, Jazbina 120, 10000 Zagreb</derivirana_varijabla>
  </DomainObject.Predmet.ProtustrankaFormatedWithAdressOIB>
  <DomainObject.Predmet.ProtustrankaWithAdress>
    <izvorni_sadrzaj>MARISOF jednostavno društvo s ograničenom odgovornošću za usluge Jazbina 120, 10000 Zagreb</izvorni_sadrzaj>
    <derivirana_varijabla naziv="DomainObject.Predmet.ProtustrankaWithAdress_1">MARISOF jednostavno društvo s ograničenom odgovornošću za usluge Jazbina 120, 10000 Zagreb</derivirana_varijabla>
  </DomainObject.Predmet.ProtustrankaWithAdress>
  <DomainObject.Predmet.ProtustrankaWithAdressOIB>
    <izvorni_sadrzaj>MARISOF jednostavno društvo s ograničenom odgovornošću za usluge, OIB 78043150773, Jazbina 120, 10000 Zagreb</izvorni_sadrzaj>
    <derivirana_varijabla naziv="DomainObject.Predmet.ProtustrankaWithAdressOIB_1">MARISOF jednostavno društvo s ograničenom odgovornošću za usluge, OIB 78043150773, Jazbina 120, 10000 Zagreb</derivirana_varijabla>
  </DomainObject.Predmet.ProtustrankaWithAdressOIB>
  <DomainObject.Predmet.ProtustrankaNazivFormated>
    <izvorni_sadrzaj>MARISOF jednostavno društvo s ograničenom odgovornošću za usluge</izvorni_sadrzaj>
    <derivirana_varijabla naziv="DomainObject.Predmet.ProtustrankaNazivFormated_1">MARISOF jednostavno društvo s ograničenom odgovornošću za usluge</derivirana_varijabla>
  </DomainObject.Predmet.ProtustrankaNazivFormated>
  <DomainObject.Predmet.ProtustrankaNazivFormatedOIB>
    <izvorni_sadrzaj>MARISOF jednostavno društvo s ograničenom odgovornošću za usluge, OIB 78043150773</izvorni_sadrzaj>
    <derivirana_varijabla naziv="DomainObject.Predmet.ProtustrankaNazivFormatedOIB_1">MARISOF jednostavno društvo s ograničenom odgovornošću za usluge, OIB 78043150773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5051.17</izvorni_sadrzaj>
    <derivirana_varijabla naziv="DomainObject.Predmet.TrenutnaVrijednost_1">5051.17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MARISOF jednostavno društvo s ograničenom odgovornošću za usluge</item>
    </izvorni_sadrzaj>
    <derivirana_varijabla naziv="DomainObject.Predmet.ProtuStrankaListFormated_1">
      <item>MARISOF jednostavno društvo s ograničenom odgovornošću za usluge</item>
    </derivirana_varijabla>
  </DomainObject.Predmet.ProtuStrankaListFormated>
  <DomainObject.Predmet.ProtuStrankaListFormatedOIB>
    <izvorni_sadrzaj>
      <item>MARISOF jednostavno društvo s ograničenom odgovornošću za usluge, OIB 78043150773</item>
    </izvorni_sadrzaj>
    <derivirana_varijabla naziv="DomainObject.Predmet.ProtuStrankaListFormatedOIB_1">
      <item>MARISOF jednostavno društvo s ograničenom odgovornošću za usluge, OIB 78043150773</item>
    </derivirana_varijabla>
  </DomainObject.Predmet.ProtuStrankaListFormatedOIB>
  <DomainObject.Predmet.ProtuStrankaListFormatedWithAdress>
    <izvorni_sadrzaj>
      <item>MARISOF jednostavno društvo s ograničenom odgovornošću za usluge, Jazbina 120, 10000 Zagreb</item>
    </izvorni_sadrzaj>
    <derivirana_varijabla naziv="DomainObject.Predmet.ProtuStrankaListFormatedWithAdress_1">
      <item>MARISOF jednostavno društvo s ograničenom odgovornošću za usluge, Jazbina 120, 10000 Zagreb</item>
    </derivirana_varijabla>
  </DomainObject.Predmet.ProtuStrankaListFormatedWithAdress>
  <DomainObject.Predmet.ProtuStrankaListFormatedWithAdressOIB>
    <izvorni_sadrzaj>
      <item>MARISOF jednostavno društvo s ograničenom odgovornošću za usluge, OIB 78043150773, Jazbina 120, 10000 Zagreb</item>
    </izvorni_sadrzaj>
    <derivirana_varijabla naziv="DomainObject.Predmet.ProtuStrankaListFormatedWithAdressOIB_1">
      <item>MARISOF jednostavno društvo s ograničenom odgovornošću za usluge, OIB 78043150773, Jazbina 120, 10000 Zagreb</item>
    </derivirana_varijabla>
  </DomainObject.Predmet.ProtuStrankaListFormatedWithAdressOIB>
  <DomainObject.Predmet.ProtuStrankaListNazivFormated>
    <izvorni_sadrzaj>
      <item>MARISOF jednostavno društvo s ograničenom odgovornošću za usluge</item>
    </izvorni_sadrzaj>
    <derivirana_varijabla naziv="DomainObject.Predmet.ProtuStrankaListNazivFormated_1">
      <item>MARISOF jednostavno društvo s ograničenom odgovornošću za usluge</item>
    </derivirana_varijabla>
  </DomainObject.Predmet.ProtuStrankaListNazivFormated>
  <DomainObject.Predmet.ProtuStrankaListNazivFormatedOIB>
    <izvorni_sadrzaj>
      <item>MARISOF jednostavno društvo s ograničenom odgovornošću za usluge, OIB 78043150773</item>
    </izvorni_sadrzaj>
    <derivirana_varijabla naziv="DomainObject.Predmet.ProtuStrankaListNazivFormatedOIB_1">
      <item>MARISOF jednostavno društvo s ograničenom odgovornošću za usluge, OIB 78043150773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MARISOF jednostavno društvo s ograničenom odgovornošću za usluge</izvorni_sadrzaj>
    <derivirana_varijabla naziv="DomainObject.Predmet.ProtustrankaIDrugi_1">MARISOF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MARISOF jednostavno društvo s ograničenom odgovornošću za usluge, OIB 78043150773, Jazbina 120, 10000 Zagreb</izvorni_sadrzaj>
    <derivirana_varijabla naziv="DomainObject.Predmet.ProtustrankaIDrugiAdressOIB_1">MARISOF jednostavno društvo s ograničenom odgovornošću za usluge, OIB 78043150773, Jazbina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MARISOF jednostavno društvo s ograničenom odgovornošću za usluge</item>
      <item>FINA Regionalni centar Zagreb</item>
    </izvorni_sadrzaj>
    <derivirana_varijabla naziv="DomainObject.Predmet.SudioniciListNaziv_1">
      <item>MARISOF jednostavno društvo s ograničenom odgovornošću za usluge</item>
      <item>FINA Regionalni centar Zagreb</item>
    </derivirana_varijabla>
  </DomainObject.Predmet.SudioniciListNaziv>
  <DomainObject.Predmet.SudioniciListAdressOIB>
    <izvorni_sadrzaj>
      <item>MARISOF jednostavno društvo s ograničenom odgovornošću za usluge, OIB 78043150773, Jazbina 120,10000 Zagreb</item>
      <item>FINA Regionalni centar Zagreb, OIB 85821130368, Trg svibanjskih žrtava 1995. br. 1,10000 Zagreb</item>
    </izvorni_sadrzaj>
    <derivirana_varijabla naziv="DomainObject.Predmet.SudioniciListAdressOIB_1">
      <item>MARISOF jednostavno društvo s ograničenom odgovornošću za usluge, OIB 78043150773, Jazbina 120,10000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78043150773</item>
      <item>, OIB 85821130368</item>
    </izvorni_sadrzaj>
    <derivirana_varijabla naziv="DomainObject.Predmet.SudioniciListNazivOIB_1">
      <item>, OIB 78043150773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828</properties:Words>
  <properties:Characters>4522</properties:Characters>
  <properties:Lines>163</properties:Lines>
  <properties:Paragraphs>42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2016-08-30T07:06:00Z</dcterms:created>
  <dc:creator>bconka</dc:creator>
  <cp:lastModifiedBy>Davorin Pavičić</cp:lastModifiedBy>
  <cp:lastPrinted>2016-08-30T06:58:00Z</cp:lastPrinted>
  <dcterms:modified xmlns:xsi="http://www.w3.org/2001/XMLSchema-instance" xsi:type="dcterms:W3CDTF">2016-08-30T07:18:00Z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