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010dc" w14:paraId="b4010dc" w:rsidRDefault="000C7E57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St-</w:t>
      </w:r>
      <w:r w:rsidR="0035182A">
        <w:t>935</w:t>
      </w:r>
      <w:r w:rsidR="00B03DF3">
        <w:t>/15-</w:t>
      </w:r>
      <w:r w:rsidR="0035182A">
        <w:t>185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924FFF" w:rsidP="00924FFF" w:rsidR="00924FFF" w:rsidRPr="00D72603">
      <w:r w:rsidRPr="00D72603">
        <w:t>REPUBLIKA HRVATSKA</w:t>
      </w:r>
    </w:p>
    <w:p w:rsidRDefault="00924FFF" w:rsidP="00924FFF" w:rsidR="00924FFF" w:rsidRPr="00D72603">
      <w:r w:rsidRPr="00D72603">
        <w:t>TRGOVAČKI SUD U ZADRU</w:t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</w:p>
    <w:p w:rsidRDefault="009B1942" w:rsidP="009B1942" w:rsidR="009B1942">
      <w:r>
        <w:t>Dr. Franje Tuđmana 35</w:t>
      </w:r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</w:t>
      </w:r>
      <w:r w:rsidR="003030D8">
        <w:t xml:space="preserve"> (OIB: 39670464653)</w:t>
      </w:r>
      <w:r w:rsidRPr="00D72603">
        <w:t xml:space="preserve">, po sucu tog suda Ardeni Bajlo, kao stečajnom sucu u stečajnom postupku nad </w:t>
      </w:r>
      <w:r w:rsidR="0035182A">
        <w:t>stečajnim</w:t>
      </w:r>
      <w:r w:rsidR="00B03DF3">
        <w:t xml:space="preserve"> dužnik</w:t>
      </w:r>
      <w:r w:rsidR="0035182A">
        <w:t>om Stečajna masa iza</w:t>
      </w:r>
      <w:r w:rsidR="00B03DF3">
        <w:t xml:space="preserve"> </w:t>
      </w:r>
      <w:r w:rsidR="0035182A" w:rsidRPr="00D60A67">
        <w:t>BIOGRAD COMMERCE d.o.o.</w:t>
      </w:r>
      <w:r w:rsidR="0035182A">
        <w:t>,</w:t>
      </w:r>
      <w:r w:rsidR="0035182A" w:rsidRPr="00D60A67">
        <w:t xml:space="preserve"> </w:t>
      </w:r>
      <w:r w:rsidR="008977C4" w:rsidRPr="005F583D">
        <w:t>Pag</w:t>
      </w:r>
      <w:r w:rsidR="0035182A" w:rsidRPr="00D60A67">
        <w:t xml:space="preserve"> u stečaju, OIB:</w:t>
      </w:r>
      <w:r w:rsidR="0035182A">
        <w:t xml:space="preserve"> 09556750196</w:t>
      </w:r>
      <w:r w:rsidR="0035182A" w:rsidRPr="00244EC8">
        <w:t>, zastupanom</w:t>
      </w:r>
      <w:r w:rsidR="0035182A" w:rsidRPr="009544DA">
        <w:t xml:space="preserve"> po stečajnom upravitelju </w:t>
      </w:r>
      <w:r w:rsidR="0035182A">
        <w:t>stečajne mase Milanu Ljubičiću</w:t>
      </w:r>
      <w:r w:rsidR="0075400E">
        <w:t>,</w:t>
      </w:r>
      <w:r w:rsidR="0075400E" w:rsidRPr="00D35C6E">
        <w:t xml:space="preserve"> dana </w:t>
      </w:r>
      <w:r w:rsidR="008977C4">
        <w:t>04. ožujka 2016.</w:t>
      </w:r>
      <w:r w:rsidRPr="00D72603">
        <w:t xml:space="preserve">, 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B9355E" w:rsidP="00B9355E" w:rsidR="00B9355E" w:rsidRPr="0082330F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  <w:jc w:val="both"/>
      </w:pPr>
      <w:r w:rsidRPr="0082330F">
        <w:t>Zaključuje se ovaj postupak vođen ra</w:t>
      </w:r>
      <w:r>
        <w:t xml:space="preserve">di naknadne diobe </w:t>
      </w:r>
      <w:r w:rsidR="00B03DF3">
        <w:t xml:space="preserve">stečajnog dužnika </w:t>
      </w:r>
      <w:r w:rsidR="008977C4">
        <w:t xml:space="preserve">Stečajna masa iza </w:t>
      </w:r>
      <w:r w:rsidR="008977C4" w:rsidRPr="00D60A67">
        <w:t>BIOGRAD COMMERCE d.o.o.</w:t>
      </w:r>
      <w:r w:rsidR="008977C4">
        <w:t>,</w:t>
      </w:r>
      <w:r w:rsidR="008977C4" w:rsidRPr="00D60A67">
        <w:t xml:space="preserve"> </w:t>
      </w:r>
      <w:r w:rsidR="005F583D">
        <w:t>Pag</w:t>
      </w:r>
      <w:r w:rsidR="008977C4" w:rsidRPr="00D60A67">
        <w:t xml:space="preserve"> u stečaju</w:t>
      </w:r>
      <w:r w:rsidRPr="0082330F">
        <w:t xml:space="preserve">. </w:t>
      </w:r>
    </w:p>
    <w:p w:rsidRDefault="00B9355E" w:rsidP="00B9355E" w:rsidR="00B9355E" w:rsidRPr="0082330F">
      <w:pPr>
        <w:jc w:val="both"/>
      </w:pPr>
    </w:p>
    <w:p w:rsidRDefault="00B9355E" w:rsidP="00B9355E" w:rsidR="00B9355E" w:rsidRPr="0082330F">
      <w:pPr>
        <w:jc w:val="center"/>
      </w:pPr>
      <w:r w:rsidRPr="0082330F">
        <w:t>Obrazloženje</w:t>
      </w:r>
    </w:p>
    <w:p w:rsidRDefault="00B9355E" w:rsidP="00B9355E" w:rsidR="00B9355E" w:rsidRPr="000811B9">
      <w:pPr>
        <w:jc w:val="center"/>
        <w:rPr>
          <w:b/>
        </w:rPr>
      </w:pPr>
    </w:p>
    <w:p w:rsidRDefault="00B9355E" w:rsidP="00B9355E" w:rsidR="00B9355E" w:rsidRPr="000811B9">
      <w:pPr>
        <w:ind w:firstLine="708"/>
        <w:jc w:val="both"/>
      </w:pPr>
      <w:r w:rsidRPr="000811B9">
        <w:t xml:space="preserve">Stečajni upravitelj podnio je prijedlog za </w:t>
      </w:r>
      <w:r>
        <w:t xml:space="preserve">nastavak postupka radi </w:t>
      </w:r>
      <w:r w:rsidRPr="000811B9">
        <w:t>naknadn</w:t>
      </w:r>
      <w:r>
        <w:t>e</w:t>
      </w:r>
      <w:r w:rsidRPr="000811B9">
        <w:t xml:space="preserve"> diob</w:t>
      </w:r>
      <w:r>
        <w:t xml:space="preserve">e. Postupajući po prijedlogu sud je dana </w:t>
      </w:r>
      <w:r w:rsidR="008977C4">
        <w:t>14. prosinca 2015.</w:t>
      </w:r>
      <w:r>
        <w:t xml:space="preserve"> donio rješenje o nastavku postupka. </w:t>
      </w:r>
    </w:p>
    <w:p w:rsidRDefault="00B9355E" w:rsidP="00B9355E" w:rsidR="00B9355E" w:rsidRPr="00B03DF3">
      <w:pPr>
        <w:jc w:val="both"/>
      </w:pPr>
      <w:r w:rsidRPr="00B03DF3">
        <w:t xml:space="preserve">            Stečajni upravitelj je podneskom od dana </w:t>
      </w:r>
      <w:r w:rsidR="008977C4">
        <w:t>02. ožujka 2016.</w:t>
      </w:r>
      <w:r w:rsidRPr="00B03DF3">
        <w:t xml:space="preserve"> izvijestio sud da je</w:t>
      </w:r>
      <w:r w:rsidR="00AB2FCA" w:rsidRPr="00B03DF3">
        <w:t xml:space="preserve"> proveo naknadnu diobu</w:t>
      </w:r>
      <w:r w:rsidRPr="00B03DF3">
        <w:t xml:space="preserve">, pa je stoga postupajući temeljem članka </w:t>
      </w:r>
      <w:r w:rsidR="00B03DF3" w:rsidRPr="00242827">
        <w:t>289. stavak 8</w:t>
      </w:r>
      <w:r w:rsidRPr="00242827">
        <w:t>.</w:t>
      </w:r>
      <w:r w:rsidRPr="00B03DF3">
        <w:t xml:space="preserve"> Stečajnog zakona (Narodne novine broj </w:t>
      </w:r>
      <w:r w:rsidR="00B03DF3" w:rsidRPr="00B03DF3">
        <w:t>71/15</w:t>
      </w:r>
      <w:r w:rsidRPr="00B03DF3">
        <w:t xml:space="preserve">) valjalo zaključiti ovaj postupak. </w:t>
      </w:r>
    </w:p>
    <w:p w:rsidRDefault="00B9355E" w:rsidP="00B9355E" w:rsidR="00B9355E">
      <w:pPr>
        <w:rPr>
          <w:sz w:val="22"/>
          <w:szCs w:val="22"/>
        </w:rPr>
      </w:pPr>
    </w:p>
    <w:p w:rsidRDefault="00D72603" w:rsidP="00443952" w:rsidR="00D72603">
      <w:pPr>
        <w:ind w:firstLine="708"/>
        <w:jc w:val="both"/>
      </w:pPr>
    </w:p>
    <w:p w:rsidRDefault="00D72603" w:rsidP="00DC1AD3" w:rsidR="00924FFF">
      <w:pPr>
        <w:jc w:val="center"/>
      </w:pPr>
      <w:r>
        <w:t>U</w:t>
      </w:r>
      <w:r w:rsidR="00924FFF" w:rsidRPr="00DC1AD3">
        <w:t xml:space="preserve"> Zadru, </w:t>
      </w:r>
      <w:r w:rsidR="008977C4">
        <w:t>04. ožujka 2016</w:t>
      </w:r>
      <w:r w:rsidR="00924FFF" w:rsidRPr="00DC1AD3">
        <w:t>.</w:t>
      </w:r>
    </w:p>
    <w:p w:rsidRDefault="00D72603" w:rsidP="00DC1AD3" w:rsidR="00D72603">
      <w:pPr>
        <w:jc w:val="center"/>
      </w:pPr>
    </w:p>
    <w:p w:rsidRDefault="00D72603" w:rsidP="00DC1AD3" w:rsidR="00D72603" w:rsidRPr="00DC1AD3">
      <w:pPr>
        <w:jc w:val="center"/>
      </w:pPr>
    </w:p>
    <w:p w:rsidRDefault="00F533AB" w:rsidP="00B03DF3" w:rsidR="00F533AB">
      <w:pPr>
        <w:jc w:val="right"/>
      </w:pPr>
      <w:r w:rsidRPr="00F60CD9">
        <w:t xml:space="preserve">                                   </w:t>
      </w:r>
      <w:r>
        <w:t xml:space="preserve">                      </w:t>
      </w:r>
      <w:r w:rsidRPr="002C500F">
        <w:t>Stečajn</w:t>
      </w:r>
      <w:r w:rsidR="008977C4">
        <w:t>a</w:t>
      </w:r>
      <w:r w:rsidRPr="002C500F">
        <w:t xml:space="preserve"> su</w:t>
      </w:r>
      <w:r w:rsidR="008977C4">
        <w:t>tkinja</w:t>
      </w:r>
      <w:r>
        <w:t>:</w:t>
      </w:r>
    </w:p>
    <w:p w:rsidRDefault="00F533AB" w:rsidP="00B03DF3" w:rsidR="00F533AB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03DF3">
        <w:t>Ardena Bajlo</w:t>
      </w:r>
    </w:p>
    <w:p w:rsidRDefault="00F533AB" w:rsidP="00F533AB" w:rsidR="00F533AB"/>
    <w:p w:rsidRDefault="00D72603" w:rsidP="00924FFF" w:rsidR="00D72603"/>
    <w:p w:rsidRDefault="00D72603" w:rsidP="00924FFF" w:rsidR="00D72603"/>
    <w:p w:rsidRDefault="00924FFF" w:rsidP="00924FFF" w:rsidR="00924FFF" w:rsidRPr="00D72603">
      <w:r w:rsidRPr="00D72603">
        <w:t>POUKA O PRAVNOM LIJEKU:</w:t>
      </w:r>
    </w:p>
    <w:p w:rsidRDefault="00C21497" w:rsidP="008977C4" w:rsidR="00C21497" w:rsidRPr="005F583D">
      <w:pPr>
        <w:jc w:val="both"/>
      </w:pPr>
      <w:r w:rsidRPr="005F583D">
        <w:t xml:space="preserve">Protiv ovog rješenja dopuštena je žalba koja se podnosi u tri primjerka za Visoki trgovački sud putem ovog suda, u roku od osam dana. </w:t>
      </w:r>
    </w:p>
    <w:p w:rsidRDefault="004E3574" w:rsidP="00924FFF" w:rsidR="004E3574"/>
    <w:p w:rsidRDefault="00B03DF3" w:rsidP="00924FFF" w:rsidR="00B03DF3" w:rsidRPr="00D72603"/>
    <w:p w:rsidRDefault="0068395E" w:rsidP="0068395E" w:rsidR="0068395E">
      <w:r>
        <w:t xml:space="preserve">Dostaviti: </w:t>
      </w:r>
    </w:p>
    <w:p w:rsidRDefault="0068395E" w:rsidP="0068395E" w:rsidR="0068395E">
      <w:pPr>
        <w:numPr>
          <w:ilvl w:val="0"/>
          <w:numId w:val="4"/>
        </w:numPr>
      </w:pPr>
      <w:r>
        <w:t xml:space="preserve">stečajnom upravitelju  </w:t>
      </w:r>
    </w:p>
    <w:p w:rsidRDefault="0068395E" w:rsidP="0068395E" w:rsidR="0068395E">
      <w:pPr>
        <w:numPr>
          <w:ilvl w:val="0"/>
          <w:numId w:val="4"/>
        </w:numPr>
      </w:pPr>
      <w:r>
        <w:t xml:space="preserve">e-oglasna ploča </w:t>
      </w:r>
    </w:p>
    <w:p w:rsidRDefault="0068395E" w:rsidP="0068395E" w:rsidR="0068395E" w:rsidRPr="000811B9">
      <w:pPr>
        <w:numPr>
          <w:ilvl w:val="0"/>
          <w:numId w:val="4"/>
        </w:numPr>
      </w:pPr>
      <w:r>
        <w:t>u spis</w:t>
      </w:r>
    </w:p>
    <w:p w:rsidRDefault="00924FFF" w:rsidP="00924FFF" w:rsidR="00924FFF" w:rsidRPr="00DC1AD3"/>
    <w:p w:rsidRDefault="00BE6C59" w:rsidR="00BE6C59" w:rsidRPr="00DC1AD3"/>
    <w:sectPr w:rsidR="00BE6C59" w:rsidRPr="00DC1AD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52052"/>
    <w:rsid w:val="000C7E57"/>
    <w:rsid w:val="00242827"/>
    <w:rsid w:val="003030D8"/>
    <w:rsid w:val="0035182A"/>
    <w:rsid w:val="003B391E"/>
    <w:rsid w:val="00443952"/>
    <w:rsid w:val="004E3574"/>
    <w:rsid w:val="00584B22"/>
    <w:rsid w:val="005A1684"/>
    <w:rsid w:val="005F4FE6"/>
    <w:rsid w:val="005F583D"/>
    <w:rsid w:val="00622DF8"/>
    <w:rsid w:val="00672577"/>
    <w:rsid w:val="0068395E"/>
    <w:rsid w:val="00694FD9"/>
    <w:rsid w:val="006D5987"/>
    <w:rsid w:val="00701EB4"/>
    <w:rsid w:val="00724DED"/>
    <w:rsid w:val="0075400E"/>
    <w:rsid w:val="00761845"/>
    <w:rsid w:val="008977C4"/>
    <w:rsid w:val="008E1367"/>
    <w:rsid w:val="00924FFF"/>
    <w:rsid w:val="009B1942"/>
    <w:rsid w:val="009E5554"/>
    <w:rsid w:val="00A163E1"/>
    <w:rsid w:val="00A94666"/>
    <w:rsid w:val="00AB2FCA"/>
    <w:rsid w:val="00B03DF3"/>
    <w:rsid w:val="00B9355E"/>
    <w:rsid w:val="00BE6C59"/>
    <w:rsid w:val="00C21497"/>
    <w:rsid w:val="00D72603"/>
    <w:rsid w:val="00DC1AD3"/>
    <w:rsid w:val="00E06B02"/>
    <w:rsid w:val="00EB1098"/>
    <w:rsid w:val="00EC5339"/>
    <w:rsid w:val="00F21650"/>
    <w:rsid w:val="00F533AB"/>
    <w:rsid w:val="00FF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18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18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8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8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8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18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18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8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8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8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St-935/2015</izvorni_sadrzaj>
    <derivirana_varijabla naziv="DomainObject.Predmet.OznakaBroj_1">St-935/2015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BIOGRAD COMMERCE društvo s ograničenom odgovornošću za trgovinu i turizam, BIOGRAD N/M</izvorni_sadrzaj>
    <derivirana_varijabla naziv="DomainObject.Predmet.ProtustrankaFormated_1">  BIOGRAD COMMERCE društvo s ograničenom odgovornošću za trgovinu i turizam, BIOGRAD N/M</derivirana_varijabla>
  </DomainObject.Predmet.ProtustrankaFormated>
  <DomainObject.Predmet.ProtustrankaFormatedOIB>
    <izvorni_sadrzaj>  BIOGRAD COMMERCE društvo s ograničenom odgovornošću za trgovinu i turizam, BIOGRAD N/M, OIB 98382146397</izvorni_sadrzaj>
    <derivirana_varijabla naziv="DomainObject.Predmet.ProtustrankaFormatedOIB_1">  BIOGRAD COMMERCE društvo s ograničenom odgovornošću za trgovinu i turizam, BIOGRAD N/M, OIB 98382146397</derivirana_varijabla>
  </DomainObject.Predmet.ProtustrankaFormatedOIB>
  <DomainObject.Predmet.ProtustrankaFormatedWithAdress>
    <izvorni_sadrzaj> BIOGRAD COMMERCE društvo s ograničenom odgovornošću za trgovinu i turizam, BIOGRAD N/M, Zagrebačka 32, Biograd Na Moru</izvorni_sadrzaj>
    <derivirana_varijabla naziv="DomainObject.Predmet.ProtustrankaFormatedWithAdress_1"> BIOGRAD COMMERCE društvo s ograničenom odgovornošću za trgovinu i turizam, BIOGRAD N/M, Zagrebačka 32, Biograd Na Moru</derivirana_varijabla>
  </DomainObject.Predmet.ProtustrankaFormatedWithAdress>
  <DomainObject.Predmet.ProtustrankaFormatedWithAdressOIB>
    <izvorni_sadrzaj> BIOGRAD COMMERCE društvo s ograničenom odgovornošću za trgovinu i turizam, BIOGRAD N/M, OIB 98382146397, Zagrebačka 32, Biograd Na Moru</izvorni_sadrzaj>
    <derivirana_varijabla naziv="DomainObject.Predmet.ProtustrankaFormatedWithAdressOIB_1"> BIOGRAD COMMERCE društvo s ograničenom odgovornošću za trgovinu i turizam, BIOGRAD N/M, OIB 98382146397, Zagrebačka 32, Biograd Na Moru</derivirana_varijabla>
  </DomainObject.Predmet.ProtustrankaFormatedWithAdressOIB>
  <DomainObject.Predmet.ProtustrankaWithAdress>
    <izvorni_sadrzaj>BIOGRAD COMMERCE društvo s ograničenom odgovornošću za trgovinu i turizam, BIOGRAD N/M Zagrebačka 32, Biograd Na Moru</izvorni_sadrzaj>
    <derivirana_varijabla naziv="DomainObject.Predmet.ProtustrankaWithAdress_1">BIOGRAD COMMERCE društvo s ograničenom odgovornošću za trgovinu i turizam, BIOGRAD N/M Zagrebačka 32, Biograd Na Moru</derivirana_varijabla>
  </DomainObject.Predmet.ProtustrankaWithAdress>
  <DomainObject.Predmet.ProtustrankaWithAdressOIB>
    <izvorni_sadrzaj>BIOGRAD COMMERCE društvo s ograničenom odgovornošću za trgovinu i turizam, BIOGRAD N/M, OIB 98382146397, Zagrebačka 32, Biograd Na Moru</izvorni_sadrzaj>
    <derivirana_varijabla naziv="DomainObject.Predmet.ProtustrankaWithAdressOIB_1">BIOGRAD COMMERCE društvo s ograničenom odgovornošću za trgovinu i turizam, BIOGRAD N/M, OIB 98382146397, Zagrebačka 32, Biograd Na Moru</derivirana_varijabla>
  </DomainObject.Predmet.ProtustrankaWithAdressOIB>
  <DomainObject.Predmet.ProtustrankaNazivFormated>
    <izvorni_sadrzaj>BIOGRAD COMMERCE društvo s ograničenom odgovornošću za trgovinu i turizam, BIOGRAD N/M</izvorni_sadrzaj>
    <derivirana_varijabla naziv="DomainObject.Predmet.ProtustrankaNazivFormated_1">BIOGRAD COMMERCE društvo s ograničenom odgovornošću za trgovinu i turizam, BIOGRAD N/M</derivirana_varijabla>
  </DomainObject.Predmet.ProtustrankaNazivFormated>
  <DomainObject.Predmet.ProtustrankaNazivFormatedOIB>
    <izvorni_sadrzaj>BIOGRAD COMMERCE društvo s ograničenom odgovornošću za trgovinu i turizam, BIOGRAD N/M, OIB 98382146397</izvorni_sadrzaj>
    <derivirana_varijabla naziv="DomainObject.Predmet.ProtustrankaNazivFormatedOIB_1">BIOGRAD COMMERCE društvo s ograničenom odgovornošću za trgovinu i turizam, BIOGRAD N/M, OIB 98382146397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PU, PODRUČNI URED ZADAR, ZASTUPAN PO ŽDO U ZADRU; BIOKOVO COMMERCE d.o.o. Zagreb; BERNER d.o.o. Zagreb; Đoko Kukavica</izvorni_sadrzaj>
    <derivirana_varijabla naziv="DomainObject.Predmet.StrankaFormated_1">  RH MF PU, PODRUČNI URED ZADAR, ZASTUPAN PO ŽDO U ZADRU; BIOKOVO COMMERCE d.o.o. Zagreb; BERNER d.o.o. Zagreb; Đoko Kukavica</derivirana_varijabla>
  </DomainObject.Predmet.StrankaFormated>
  <DomainObject.Predmet.StrankaFormatedOIB>
    <izvorni_sadrzaj>  RH MF PU, PODRUČNI URED ZADAR, ZASTUPAN PO ŽDO U ZADRU, OIB 18683136487; BIOKOVO COMMERCE d.o.o. Zagreb, OIB 91904453728; BERNER d.o.o. Zagreb, OIB 66471923099; Đoko Kukavica</izvorni_sadrzaj>
    <derivirana_varijabla naziv="DomainObject.Predmet.StrankaFormatedOIB_1">  RH MF PU, PODRUČNI URED ZADAR, ZASTUPAN PO ŽDO U ZADRU, OIB 18683136487; BIOKOVO COMMERCE d.o.o. Zagreb, OIB 91904453728; BERNER d.o.o. Zagreb, OIB 66471923099; Đoko Kukavica</derivirana_varijabla>
  </DomainObject.Predmet.StrankaFormatedOIB>
  <DomainObject.Predmet.StrankaFormatedWithAdress>
    <izvorni_sadrzaj> RH MF PU, PODRUČNI URED ZADAR, ZASTUPAN PO ŽDO U ZADRU; BIOKOVO COMMERCE d.o.o. Zagreb; BERNER d.o.o. Zagreb; Đoko Kukavica</izvorni_sadrzaj>
    <derivirana_varijabla naziv="DomainObject.Predmet.StrankaFormatedWithAdress_1"> RH MF PU, PODRUČNI URED ZADAR, ZASTUPAN PO ŽDO U ZADRU; BIOKOVO COMMERCE d.o.o. Zagreb; BERNER d.o.o. Zagreb; Đoko Kukavica</derivirana_varijabla>
  </DomainObject.Predmet.StrankaFormatedWithAdress>
  <DomainObject.Predmet.StrankaFormatedWithAdressOIB>
    <izvorni_sadrzaj> RH MF PU, PODRUČNI URED ZADAR, ZASTUPAN PO ŽDO U ZADRU, OIB 18683136487; BIOKOVO COMMERCE d.o.o. Zagreb, OIB 91904453728; BERNER d.o.o. Zagreb, OIB 66471923099; Đoko Kukavica</izvorni_sadrzaj>
    <derivirana_varijabla naziv="DomainObject.Predmet.StrankaFormatedWithAdressOIB_1"> RH MF PU, PODRUČNI URED ZADAR, ZASTUPAN PO ŽDO U ZADRU, OIB 18683136487; BIOKOVO COMMERCE d.o.o. Zagreb, OIB 91904453728; BERNER d.o.o. Zagreb, OIB 66471923099; Đoko Kukavica</derivirana_varijabla>
  </DomainObject.Predmet.StrankaFormatedWithAdressOIB>
  <DomainObject.Predmet.StrankaWithAdress>
    <izvorni_sadrzaj>RH MF PU, PODRUČNI URED ZADAR, ZASTUPAN PO ŽDO U ZADRU ,BIOKOVO COMMERCE d.o.o. Zagreb ,BERNER d.o.o. Zagreb ,Đoko Kukavica </izvorni_sadrzaj>
    <derivirana_varijabla naziv="DomainObject.Predmet.StrankaWithAdress_1">RH MF PU, PODRUČNI URED ZADAR, ZASTUPAN PO ŽDO U ZADRU ,BIOKOVO COMMERCE d.o.o. Zagreb ,BERNER d.o.o. Zagreb ,Đoko Kukavica </derivirana_varijabla>
  </DomainObject.Predmet.StrankaWithAdress>
  <DomainObject.Predmet.StrankaWithAdressOIB>
    <izvorni_sadrzaj>RH MF PU, PODRUČNI URED ZADAR, ZASTUPAN PO ŽDO U ZADRU, OIB 18683136487,BIOKOVO COMMERCE d.o.o. Zagreb, OIB 91904453728,BERNER d.o.o. Zagreb, OIB 66471923099,Đoko Kukavica</izvorni_sadrzaj>
    <derivirana_varijabla naziv="DomainObject.Predmet.StrankaWithAdressOIB_1">RH MF PU, PODRUČNI URED ZADAR, ZASTUPAN PO ŽDO U ZADRU, OIB 18683136487,BIOKOVO COMMERCE d.o.o. Zagreb, OIB 91904453728,BERNER d.o.o. Zagreb, OIB 66471923099,Đoko Kukavica</derivirana_varijabla>
  </DomainObject.Predmet.StrankaWithAdressOIB>
  <DomainObject.Predmet.StrankaNazivFormated>
    <izvorni_sadrzaj>RH MF PU, PODRUČNI URED ZADAR, ZASTUPAN PO ŽDO U ZADRU,BIOKOVO COMMERCE d.o.o. Zagreb,BERNER d.o.o. Zagreb,Đoko Kukavica</izvorni_sadrzaj>
    <derivirana_varijabla naziv="DomainObject.Predmet.StrankaNazivFormated_1">RH MF PU, PODRUČNI URED ZADAR, ZASTUPAN PO ŽDO U ZADRU,BIOKOVO COMMERCE d.o.o. Zagreb,BERNER d.o.o. Zagreb,Đoko Kukavica</derivirana_varijabla>
  </DomainObject.Predmet.StrankaNazivFormated>
  <DomainObject.Predmet.StrankaNazivFormatedOIB>
    <izvorni_sadrzaj>RH MF PU, PODRUČNI URED ZADAR, ZASTUPAN PO ŽDO U ZADRU, OIB 18683136487,BIOKOVO COMMERCE d.o.o. Zagreb, OIB 91904453728,BERNER d.o.o. Zagreb, OIB 66471923099,Đoko Kukavica</izvorni_sadrzaj>
    <derivirana_varijabla naziv="DomainObject.Predmet.StrankaNazivFormatedOIB_1">RH MF PU, PODRUČNI URED ZADAR, ZASTUPAN PO ŽDO U ZADRU, OIB 18683136487,BIOKOVO COMMERCE d.o.o. Zagreb, OIB 91904453728,BERNER d.o.o. Zagreb, OIB 66471923099,Đoko Kukavica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RH MF PU, PODRUČNI URED ZADAR, ZASTUPAN PO ŽDO U ZADRU</item>
      <item>BIOKOVO COMMERCE d.o.o. Zagreb</item>
      <item>BERNER d.o.o. Zagreb</item>
      <item>Đoko Kukavica</item>
    </izvorni_sadrzaj>
    <derivirana_varijabla naziv="DomainObject.Predmet.StrankaListFormated_1">
      <item>RH MF PU, PODRUČNI URED ZADAR, ZASTUPAN PO ŽDO U ZADRU</item>
      <item>BIOKOVO COMMERCE d.o.o. Zagreb</item>
      <item>BERNER d.o.o. Zagreb</item>
      <item>Đoko Kukavica</item>
    </derivirana_varijabla>
  </DomainObject.Predmet.StrankaListFormated>
  <DomainObject.Predmet.StrankaListFormatedOIB>
    <izvorni_sadrzaj>
      <item>RH MF PU, PODRUČNI URED ZADAR, ZASTUPAN PO ŽDO U ZADRU, OIB 18683136487</item>
      <item>BIOKOVO COMMERCE d.o.o. Zagreb, OIB 91904453728</item>
      <item>BERNER d.o.o. Zagreb, OIB 66471923099</item>
      <item>Đoko Kukavica</item>
    </izvorni_sadrzaj>
    <derivirana_varijabla naziv="DomainObject.Predmet.StrankaListFormatedOIB_1">
      <item>RH MF PU, PODRUČNI URED ZADAR, ZASTUPAN PO ŽDO U ZADRU, OIB 18683136487</item>
      <item>BIOKOVO COMMERCE d.o.o. Zagreb, OIB 91904453728</item>
      <item>BERNER d.o.o. Zagreb, OIB 66471923099</item>
      <item>Đoko Kukavica</item>
    </derivirana_varijabla>
  </DomainObject.Predmet.StrankaListFormatedOIB>
  <DomainObject.Predmet.StrankaListFormatedWithAdress>
    <izvorni_sadrzaj>
      <item>RH MF PU, PODRUČNI URED ZADAR, ZASTUPAN PO ŽDO U ZADRU</item>
      <item>BIOKOVO COMMERCE d.o.o. Zagreb</item>
      <item>BERNER d.o.o. Zagreb</item>
      <item>Đoko Kukavica</item>
    </izvorni_sadrzaj>
    <derivirana_varijabla naziv="DomainObject.Predmet.StrankaListFormatedWithAdress_1">
      <item>RH MF PU, PODRUČNI URED ZADAR, ZASTUPAN PO ŽDO U ZADRU</item>
      <item>BIOKOVO COMMERCE d.o.o. Zagreb</item>
      <item>BERNER d.o.o. Zagreb</item>
      <item>Đoko Kukavica</item>
    </derivirana_varijabla>
  </DomainObject.Predmet.StrankaListFormatedWithAdress>
  <DomainObject.Predmet.StrankaListFormatedWithAdressOIB>
    <izvorni_sadrzaj>
      <item>RH MF PU, PODRUČNI URED ZADAR, ZASTUPAN PO ŽDO U ZADRU, OIB 18683136487</item>
      <item>BIOKOVO COMMERCE d.o.o. Zagreb, OIB 91904453728</item>
      <item>BERNER d.o.o. Zagreb, OIB 66471923099</item>
      <item>Đoko Kukavica</item>
    </izvorni_sadrzaj>
    <derivirana_varijabla naziv="DomainObject.Predmet.StrankaListFormatedWithAdressOIB_1">
      <item>RH MF PU, PODRUČNI URED ZADAR, ZASTUPAN PO ŽDO U ZADRU, OIB 18683136487</item>
      <item>BIOKOVO COMMERCE d.o.o. Zagreb, OIB 91904453728</item>
      <item>BERNER d.o.o. Zagreb, OIB 66471923099</item>
      <item>Đoko Kukavica</item>
    </derivirana_varijabla>
  </DomainObject.Predmet.StrankaListFormatedWithAdressOIB>
  <DomainObject.Predmet.StrankaListNazivFormated>
    <izvorni_sadrzaj>
      <item>RH MF PU, PODRUČNI URED ZADAR, ZASTUPAN PO ŽDO U ZADRU</item>
      <item>BIOKOVO COMMERCE d.o.o. Zagreb</item>
      <item>BERNER d.o.o. Zagreb</item>
      <item>Đoko Kukavica</item>
    </izvorni_sadrzaj>
    <derivirana_varijabla naziv="DomainObject.Predmet.StrankaListNazivFormated_1">
      <item>RH MF PU, PODRUČNI URED ZADAR, ZASTUPAN PO ŽDO U ZADRU</item>
      <item>BIOKOVO COMMERCE d.o.o. Zagreb</item>
      <item>BERNER d.o.o. Zagreb</item>
      <item>Đoko Kukavica</item>
    </derivirana_varijabla>
  </DomainObject.Predmet.StrankaListNazivFormated>
  <DomainObject.Predmet.StrankaListNazivFormatedOIB>
    <izvorni_sadrzaj>
      <item>RH MF PU, PODRUČNI URED ZADAR, ZASTUPAN PO ŽDO U ZADRU, OIB 18683136487</item>
      <item>BIOKOVO COMMERCE d.o.o. Zagreb, OIB 91904453728</item>
      <item>BERNER d.o.o. Zagreb, OIB 66471923099</item>
      <item>Đoko Kukavica</item>
    </izvorni_sadrzaj>
    <derivirana_varijabla naziv="DomainObject.Predmet.StrankaListNazivFormatedOIB_1">
      <item>RH MF PU, PODRUČNI URED ZADAR, ZASTUPAN PO ŽDO U ZADRU, OIB 18683136487</item>
      <item>BIOKOVO COMMERCE d.o.o. Zagreb, OIB 91904453728</item>
      <item>BERNER d.o.o. Zagreb, OIB 66471923099</item>
      <item>Đoko Kukavica</item>
    </derivirana_varijabla>
  </DomainObject.Predmet.StrankaListNazivFormatedOIB>
  <DomainObject.Predmet.ProtuStrankaListFormated>
    <izvorni_sadrzaj>
      <item>BIOGRAD COMMERCE društvo s ograničenom odgovornošću za trgovinu i turizam, BIOGRAD N/M</item>
    </izvorni_sadrzaj>
    <derivirana_varijabla naziv="DomainObject.Predmet.ProtuStrankaListFormated_1">
      <item>BIOGRAD COMMERCE društvo s ograničenom odgovornošću za trgovinu i turizam, BIOGRAD N/M</item>
    </derivirana_varijabla>
  </DomainObject.Predmet.ProtuStrankaListFormated>
  <DomainObject.Predmet.ProtuStrankaListFormatedOIB>
    <izvorni_sadrzaj>
      <item>BIOGRAD COMMERCE društvo s ograničenom odgovornošću za trgovinu i turizam, BIOGRAD N/M, OIB 98382146397</item>
    </izvorni_sadrzaj>
    <derivirana_varijabla naziv="DomainObject.Predmet.ProtuStrankaListFormatedOIB_1">
      <item>BIOGRAD COMMERCE društvo s ograničenom odgovornošću za trgovinu i turizam, BIOGRAD N/M, OIB 98382146397</item>
    </derivirana_varijabla>
  </DomainObject.Predmet.ProtuStrankaListFormatedOIB>
  <DomainObject.Predmet.ProtuStrankaListFormatedWithAdress>
    <izvorni_sadrzaj>
      <item>BIOGRAD COMMERCE društvo s ograničenom odgovornošću za trgovinu i turizam, BIOGRAD N/M, Zagrebačka 32, Biograd Na Moru</item>
    </izvorni_sadrzaj>
    <derivirana_varijabla naziv="DomainObject.Predmet.ProtuStrankaListFormatedWithAdress_1">
      <item>BIOGRAD COMMERCE društvo s ograničenom odgovornošću za trgovinu i turizam, BIOGRAD N/M, Zagrebačka 32, Biograd Na Moru</item>
    </derivirana_varijabla>
  </DomainObject.Predmet.ProtuStrankaListFormatedWithAdress>
  <DomainObject.Predmet.ProtuStrankaListFormatedWithAdressOIB>
    <izvorni_sadrzaj>
      <item>BIOGRAD COMMERCE društvo s ograničenom odgovornošću za trgovinu i turizam, BIOGRAD N/M, OIB 98382146397, Zagrebačka 32, Biograd Na Moru</item>
    </izvorni_sadrzaj>
    <derivirana_varijabla naziv="DomainObject.Predmet.ProtuStrankaListFormatedWithAdressOIB_1">
      <item>BIOGRAD COMMERCE društvo s ograničenom odgovornošću za trgovinu i turizam, BIOGRAD N/M, OIB 98382146397, Zagrebačka 32, Biograd Na Moru</item>
    </derivirana_varijabla>
  </DomainObject.Predmet.ProtuStrankaListFormatedWithAdressOIB>
  <DomainObject.Predmet.ProtuStrankaListNazivFormated>
    <izvorni_sadrzaj>
      <item>BIOGRAD COMMERCE društvo s ograničenom odgovornošću za trgovinu i turizam, BIOGRAD N/M</item>
    </izvorni_sadrzaj>
    <derivirana_varijabla naziv="DomainObject.Predmet.ProtuStrankaListNazivFormated_1">
      <item>BIOGRAD COMMERCE društvo s ograničenom odgovornošću za trgovinu i turizam, BIOGRAD N/M</item>
    </derivirana_varijabla>
  </DomainObject.Predmet.ProtuStrankaListNazivFormated>
  <DomainObject.Predmet.ProtuStrankaListNazivFormatedOIB>
    <izvorni_sadrzaj>
      <item>BIOGRAD COMMERCE društvo s ograničenom odgovornošću za trgovinu i turizam, BIOGRAD N/M, OIB 98382146397</item>
    </izvorni_sadrzaj>
    <derivirana_varijabla naziv="DomainObject.Predmet.ProtuStrankaListNazivFormatedOIB_1">
      <item>BIOGRAD COMMERCE društvo s ograničenom odgovornošću za trgovinu i turizam, BIOGRAD N/M, OIB 98382146397</item>
    </derivirana_varijabla>
  </DomainObject.Predmet.ProtuStrankaListNazivFormatedOIB>
  <DomainObject.Predmet.OstaliListFormated>
    <izvorni_sadrzaj>
      <item>Milan Ljubičić</item>
    </izvorni_sadrzaj>
    <derivirana_varijabla naziv="DomainObject.Predmet.OstaliListFormated_1">
      <item>Milan Ljubičić</item>
    </derivirana_varijabla>
  </DomainObject.Predmet.OstaliListFormated>
  <DomainObject.Predmet.OstaliListFormatedOIB>
    <izvorni_sadrzaj>
      <item>Milan Ljubičić, OIB 87161295116</item>
    </izvorni_sadrzaj>
    <derivirana_varijabla naziv="DomainObject.Predmet.OstaliListFormatedOIB_1">
      <item>Milan Ljubičić, OIB 87161295116</item>
    </derivirana_varijabla>
  </DomainObject.Predmet.OstaliListFormatedOIB>
  <DomainObject.Predmet.OstaliListFormatedWithAdress>
    <izvorni_sadrzaj>
      <item>Milan Ljubičić</item>
    </izvorni_sadrzaj>
    <derivirana_varijabla naziv="DomainObject.Predmet.OstaliListFormatedWithAdress_1">
      <item>Milan Ljubičić</item>
    </derivirana_varijabla>
  </DomainObject.Predmet.OstaliListFormatedWithAdress>
  <DomainObject.Predmet.OstaliListFormatedWithAdressOIB>
    <izvorni_sadrzaj>
      <item>Milan Ljubičić, OIB 87161295116</item>
    </izvorni_sadrzaj>
    <derivirana_varijabla naziv="DomainObject.Predmet.OstaliListFormatedWithAdressOIB_1">
      <item>Milan Ljubičić, OIB 87161295116</item>
    </derivirana_varijabla>
  </DomainObject.Predmet.OstaliListFormatedWithAdressOIB>
  <DomainObject.Predmet.OstaliListNazivFormated>
    <izvorni_sadrzaj>
      <item>Milan Ljubičić</item>
    </izvorni_sadrzaj>
    <derivirana_varijabla naziv="DomainObject.Predmet.OstaliListNazivFormated_1">
      <item>Milan Ljubičić</item>
    </derivirana_varijabla>
  </DomainObject.Predmet.OstaliListNazivFormated>
  <DomainObject.Predmet.OstaliListNazivFormatedOIB>
    <izvorni_sadrzaj>
      <item>Milan Ljubičić, OIB 87161295116</item>
    </izvorni_sadrzaj>
    <derivirana_varijabla naziv="DomainObject.Predmet.OstaliListNazivFormatedOIB_1">
      <item>Milan Ljubičić, OIB 87161295116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PU, PODRUČNI URED ZADAR, ZASTUPAN PO ŽDO U ZADRU i dr.</izvorni_sadrzaj>
    <derivirana_varijabla naziv="DomainObject.Predmet.StrankaIDrugi_1">RH MF PU, PODRUČNI URED ZADAR, ZASTUPAN PO ŽDO U ZADRU i dr.</derivirana_varijabla>
  </DomainObject.Predmet.StrankaIDrugi>
  <DomainObject.Predmet.ProtustrankaIDrugi>
    <izvorni_sadrzaj>BIOGRAD COMMERCE društvo s ograničenom odgovornošću za trgovinu i turizam, BIOGRAD N/M</izvorni_sadrzaj>
    <derivirana_varijabla naziv="DomainObject.Predmet.ProtustrankaIDrugi_1">BIOGRAD COMMERCE društvo s ograničenom odgovornošću za trgovinu i turizam, BIOGRAD N/M</derivirana_varijabla>
  </DomainObject.Predmet.ProtustrankaIDrugi>
  <DomainObject.Predmet.StrankaIDrugiAdressOIB>
    <izvorni_sadrzaj>RH MF PU, PODRUČNI URED ZADAR, ZASTUPAN PO ŽDO U ZADRU, OIB 18683136487 i dr.</izvorni_sadrzaj>
    <derivirana_varijabla naziv="DomainObject.Predmet.StrankaIDrugiAdressOIB_1">RH MF PU, PODRUČNI URED ZADAR, ZASTUPAN PO ŽDO U ZADRU, OIB 18683136487 i dr.</derivirana_varijabla>
  </DomainObject.Predmet.StrankaIDrugiAdressOIB>
  <DomainObject.Predmet.ProtustrankaIDrugiAdressOIB>
    <izvorni_sadrzaj>BIOGRAD COMMERCE društvo s ograničenom odgovornošću za trgovinu i turizam, BIOGRAD N/M, OIB 98382146397, Zagrebačka 32, Biograd Na Moru</izvorni_sadrzaj>
    <derivirana_varijabla naziv="DomainObject.Predmet.ProtustrankaIDrugiAdressOIB_1">BIOGRAD COMMERCE društvo s ograničenom odgovornošću za trgovinu i turizam, BIOGRAD N/M, OIB 98382146397, Zagrebačka 32,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PU, PODRUČNI URED ZADAR, ZASTUPAN PO ŽDO U ZADRU</item>
      <item>Milan Ljubičić</item>
      <item>BIOKOVO COMMERCE d.o.o. Zagreb</item>
      <item>BERNER d.o.o. Zagreb</item>
      <item>Đoko Kukavica</item>
      <item>BIOGRAD COMMERCE društvo s ograničenom odgovornošću za trgovinu i turizam, BIOGRAD N/M</item>
    </izvorni_sadrzaj>
    <derivirana_varijabla naziv="DomainObject.Predmet.SudioniciListNaziv_1">
      <item>RH MF PU, PODRUČNI URED ZADAR, ZASTUPAN PO ŽDO U ZADRU</item>
      <item>Milan Ljubičić</item>
      <item>BIOKOVO COMMERCE d.o.o. Zagreb</item>
      <item>BERNER d.o.o. Zagreb</item>
      <item>Đoko Kukavica</item>
      <item>BIOGRAD COMMERCE društvo s ograničenom odgovornošću za trgovinu i turizam, BIOGRAD N/M</item>
    </derivirana_varijabla>
  </DomainObject.Predmet.SudioniciListNaziv>
  <DomainObject.Predmet.SudioniciListAdressOIB>
    <izvorni_sadrzaj>
      <item>RH MF PU, PODRUČNI URED ZADAR, ZASTUPAN PO ŽDO U ZADRU, OIB 18683136487</item>
      <item>Milan Ljubičić, OIB 87161295116</item>
      <item>BIOKOVO COMMERCE d.o.o. Zagreb, OIB 91904453728</item>
      <item>BERNER d.o.o. Zagreb, OIB 66471923099</item>
      <item>Đoko Kukavica</item>
      <item>BIOGRAD COMMERCE društvo s ograničenom odgovornošću za trgovinu i turizam, BIOGRAD N/M, OIB 98382146397, Zagrebačka 32,Biograd Na Moru</item>
    </izvorni_sadrzaj>
    <derivirana_varijabla naziv="DomainObject.Predmet.SudioniciListAdressOIB_1">
      <item>RH MF PU, PODRUČNI URED ZADAR, ZASTUPAN PO ŽDO U ZADRU, OIB 18683136487</item>
      <item>Milan Ljubičić, OIB 87161295116</item>
      <item>BIOKOVO COMMERCE d.o.o. Zagreb, OIB 91904453728</item>
      <item>BERNER d.o.o. Zagreb, OIB 66471923099</item>
      <item>Đoko Kukavica</item>
      <item>BIOGRAD COMMERCE društvo s ograničenom odgovornošću za trgovinu i turizam, BIOGRAD N/M, OIB 98382146397, Zagrebačka 32,Biograd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87161295116</item>
      <item>, OIB 91904453728</item>
      <item>, OIB 66471923099</item>
      <item>, OIB null</item>
      <item>, OIB 98382146397</item>
    </izvorni_sadrzaj>
    <derivirana_varijabla naziv="DomainObject.Predmet.SudioniciListNazivOIB_1">
      <item>, OIB 18683136487</item>
      <item>, OIB 87161295116</item>
      <item>, OIB 91904453728</item>
      <item>, OIB 66471923099</item>
      <item>, OIB null</item>
      <item>, OIB 98382146397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218</properties:Words>
  <properties:Characters>1067</properties:Characters>
  <properties:Lines>49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2016-03-04T06:53:00Z</dcterms:created>
  <dc:creator>Ardena Bajlo</dc:creator>
  <cp:lastModifiedBy>wsadmin</cp:lastModifiedBy>
  <cp:lastPrinted>2015-09-30T09:26:00Z</cp:lastPrinted>
  <dcterms:modified xmlns:xsi="http://www.w3.org/2001/XMLSchema-instance" xsi:type="dcterms:W3CDTF">2016-03-04T09:18:00Z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