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61e8" w14:paraId="c8961e8" w:rsidRDefault="00742F5A" w:rsidP="00742F5A" w:rsidR="00742F5A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742F5A" w:rsidP="00742F5A" w:rsidR="00742F5A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742F5A" w:rsidP="00742F5A" w:rsidR="00742F5A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742F5A" w:rsidP="00742F5A" w:rsidR="00742F5A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BLUE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FISH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Šibeniku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8. Dalmatinske udarne brigade 30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83948195493</w:t>
      </w:r>
      <w:r w:rsidR="000F2523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zastupanom po </w:t>
      </w:r>
      <w:r w:rsidR="00453011">
        <w:rPr>
          <w:rFonts w:eastAsia="Times New Roman" w:hAnsi="Times New Roman" w:ascii="Times New Roman"/>
          <w:sz w:val="24"/>
          <w:szCs w:val="24"/>
          <w:lang w:eastAsia="hr-HR"/>
        </w:rPr>
        <w:t>direktoru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Sandru Vukašin</w:t>
      </w:r>
      <w:r w:rsidR="007535F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, 19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2018.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060C84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A751AE">
        <w:rPr>
          <w:rFonts w:eastAsia="Times New Roman" w:hAnsi="Times New Roman" w:ascii="Times New Roman"/>
          <w:b/>
          <w:sz w:val="24"/>
          <w:szCs w:val="24"/>
          <w:lang w:eastAsia="hr-HR"/>
        </w:rPr>
        <w:t>10</w:t>
      </w:r>
      <w:r w:rsidR="00D112B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se osoba ovlaštena za zastupanje dužnika po zakonu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Sandro Vukašin iz Šibenika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A751AE">
        <w:rPr>
          <w:rFonts w:eastAsia="Times New Roman" w:hAnsi="Times New Roman" w:ascii="Times New Roman"/>
          <w:b/>
          <w:sz w:val="24"/>
          <w:szCs w:val="24"/>
          <w:lang w:eastAsia="hr-HR"/>
        </w:rPr>
        <w:t>Sandro Vukašin iz Šibenika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E23A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govo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742F5A" w:rsidP="00742F5A" w:rsidR="00742F5A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42F5A" w:rsidP="00742F5A" w:rsidR="00742F5A" w:rsidRPr="00DB5B40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DB5B40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2F5A" w:rsidP="00742F5A" w:rsidR="00742F5A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453011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</w:t>
      </w:r>
      <w:r w:rsidR="00E23ADF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060C8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Sandru Vukašin</w:t>
      </w:r>
      <w:r w:rsidR="007535FB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 xml:space="preserve"> iz Šibenika</w:t>
      </w:r>
      <w:r w:rsidR="00D112B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751AE">
        <w:rPr>
          <w:rFonts w:eastAsia="Times New Roman" w:hAnsi="Times New Roman" w:ascii="Times New Roman"/>
          <w:sz w:val="24"/>
          <w:szCs w:val="24"/>
          <w:lang w:eastAsia="hr-HR"/>
        </w:rPr>
        <w:t>8. Dalmatinske udarne brigade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2F5A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742F5A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742F5A" w:rsidP="00742F5A" w:rsidR="00742F5A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742F5A" w:rsidP="00742F5A" w:rsidR="00742F5A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0F2523" w:rsidP="00742F5A" w:rsidR="000F2523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Republika Hrvatska po ŽDO-u Šibenik, Petra Grubišića 3 </w:t>
      </w:r>
    </w:p>
    <w:p w:rsidRDefault="00B8172B" w:rsidR="00B8172B"/>
    <w:sectPr w:rsidSect="00742F5A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F5A" w:rsidP="00742F5A" w:rsidR="00742F5A">
      <w:pPr>
        <w:spacing w:lineRule="auto" w:line="240" w:after="0"/>
      </w:pPr>
      <w:r>
        <w:separator/>
      </w:r>
    </w:p>
  </w:endnote>
  <w:end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F5A" w:rsidP="00742F5A" w:rsidR="00742F5A">
      <w:pPr>
        <w:spacing w:lineRule="auto" w:line="240" w:after="0"/>
      </w:pPr>
      <w:r>
        <w:separator/>
      </w:r>
    </w:p>
  </w:footnote>
  <w:footnote w:id="0" w:type="continuationSeparator">
    <w:p w:rsidRDefault="00742F5A" w:rsidP="00742F5A" w:rsidR="00742F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747199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742F5A" w:rsidP="00742F5A" w:rsidR="00742F5A" w:rsidRPr="00742F5A">
        <w:pPr>
          <w:pStyle w:val="Zaglavlje"/>
          <w:ind w:firstLine="2832"/>
          <w:jc w:val="center"/>
          <w:rPr>
            <w:rFonts w:hAnsi="Times New Roman" w:ascii="Times New Roman"/>
            <w:sz w:val="24"/>
            <w:szCs w:val="24"/>
          </w:rPr>
        </w:pPr>
        <w:r w:rsidRPr="00742F5A">
          <w:rPr>
            <w:rFonts w:hAnsi="Times New Roman" w:ascii="Times New Roman"/>
            <w:sz w:val="24"/>
            <w:szCs w:val="24"/>
          </w:rPr>
          <w:fldChar w:fldCharType="begin"/>
        </w:r>
        <w:r w:rsidRPr="00742F5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742F5A">
          <w:rPr>
            <w:rFonts w:hAnsi="Times New Roman" w:ascii="Times New Roman"/>
            <w:sz w:val="24"/>
            <w:szCs w:val="24"/>
          </w:rPr>
          <w:fldChar w:fldCharType="separate"/>
        </w:r>
        <w:r w:rsidR="00577EB8">
          <w:rPr>
            <w:rFonts w:hAnsi="Times New Roman" w:ascii="Times New Roman"/>
            <w:noProof/>
            <w:sz w:val="24"/>
            <w:szCs w:val="24"/>
          </w:rPr>
          <w:t>2</w:t>
        </w:r>
        <w:r w:rsidRPr="00742F5A">
          <w:rPr>
            <w:rFonts w:hAnsi="Times New Roman" w:ascii="Times New Roman"/>
            <w:sz w:val="24"/>
            <w:szCs w:val="24"/>
          </w:rPr>
          <w:fldChar w:fldCharType="end"/>
        </w:r>
        <w:r w:rsidRPr="00742F5A">
          <w:rPr>
            <w:rFonts w:hAnsi="Times New Roman" w:ascii="Times New Roman"/>
            <w:sz w:val="24"/>
            <w:szCs w:val="24"/>
          </w:rPr>
          <w:t xml:space="preserve">                               Poslovni broj: 3. St-</w:t>
        </w:r>
        <w:r w:rsidR="00D112BB">
          <w:rPr>
            <w:rFonts w:hAnsi="Times New Roman" w:ascii="Times New Roman"/>
            <w:sz w:val="24"/>
            <w:szCs w:val="24"/>
          </w:rPr>
          <w:t>5</w:t>
        </w:r>
        <w:r w:rsidR="00A751AE">
          <w:rPr>
            <w:rFonts w:hAnsi="Times New Roman" w:ascii="Times New Roman"/>
            <w:sz w:val="24"/>
            <w:szCs w:val="24"/>
          </w:rPr>
          <w:t>48</w:t>
        </w:r>
        <w:r w:rsidR="00D112BB">
          <w:rPr>
            <w:rFonts w:hAnsi="Times New Roman" w:ascii="Times New Roman"/>
            <w:sz w:val="24"/>
            <w:szCs w:val="24"/>
          </w:rPr>
          <w:t>/2017-3</w:t>
        </w:r>
      </w:p>
    </w:sdtContent>
  </w:sdt>
  <w:p w:rsidRDefault="00742F5A" w:rsidR="00742F5A" w:rsidRPr="00742F5A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F5A"/>
    <w:rsid w:val="00060C84"/>
    <w:rsid w:val="000F2523"/>
    <w:rsid w:val="00453011"/>
    <w:rsid w:val="00574929"/>
    <w:rsid w:val="00577EB8"/>
    <w:rsid w:val="00742F5A"/>
    <w:rsid w:val="007535FB"/>
    <w:rsid w:val="00A751AE"/>
    <w:rsid w:val="00B8172B"/>
    <w:rsid w:val="00D112BB"/>
    <w:rsid w:val="00E2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F5A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42F5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2F5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577E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E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7EB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7E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7E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F5A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42F5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42F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2F5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77E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E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7EB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7E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7E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FISH jednostavno društvo s ograničenom odgovornošću za turizam i ribolov</izvorni_sadrzaj>
    <derivirana_varijabla naziv="DomainObject.Predmet.ProtustrankaFormated_1">  BLUE FISH jednostavno društvo s ograničenom odgovornošću za turizam i ribolov</derivirana_varijabla>
  </DomainObject.Predmet.ProtustrankaFormated>
  <DomainObject.Predmet.ProtustrankaFormatedOIB>
    <izvorni_sadrzaj>  BLUE FISH jednostavno društvo s ograničenom odgovornošću za turizam i ribolov, OIB 83948195493</izvorni_sadrzaj>
    <derivirana_varijabla naziv="DomainObject.Predmet.ProtustrankaFormatedOIB_1">  BLUE FISH jednostavno društvo s ograničenom odgovornošću za turizam i ribolov, OIB 83948195493</derivirana_varijabla>
  </DomainObject.Predmet.ProtustrankaFormatedOIB>
  <DomainObject.Predmet.ProtustrankaFormatedWithAdress>
    <izvorni_sadrzaj> BLUE FISH jednostavno društvo s ograničenom odgovornošću za turizam i ribolov, 8. Dalmatinske udarne brigade 30, 22000 Šibenik</izvorni_sadrzaj>
    <derivirana_varijabla naziv="DomainObject.Predmet.ProtustrankaFormatedWithAdress_1"> BLUE FISH jednostavno društvo s ograničenom odgovornošću za turizam i ribolov, 8. Dalmatinske udarne brigade 30, 22000 Šibenik</derivirana_varijabla>
  </DomainObject.Predmet.ProtustrankaFormatedWithAdress>
  <DomainObject.Predmet.ProtustrankaFormatedWithAdressOIB>
    <izvorni_sadrzaj> BLUE FISH jednostavno društvo s ograničenom odgovornošću za turizam i ribolov, OIB 83948195493, 8. Dalmatinske udarne brigade 30, 22000 Šibenik</izvorni_sadrzaj>
    <derivirana_varijabla naziv="DomainObject.Predmet.ProtustrankaFormatedWithAdressOIB_1"> BLUE FISH jednostavno društvo s ograničenom odgovornošću za turizam i ribolov, OIB 83948195493, 8. Dalmatinske udarne brigade 30, 22000 Šibenik</derivirana_varijabla>
  </DomainObject.Predmet.ProtustrankaFormatedWithAdressOIB>
  <DomainObject.Predmet.ProtustrankaWithAdress>
    <izvorni_sadrzaj>BLUE FISH jednostavno društvo s ograničenom odgovornošću za turizam i ribolov 8. Dalmatinske udarne brigade 30, 22000 Šibenik</izvorni_sadrzaj>
    <derivirana_varijabla naziv="DomainObject.Predmet.ProtustrankaWithAdress_1">BLUE FISH jednostavno društvo s ograničenom odgovornošću za turizam i ribolov 8. Dalmatinske udarne brigade 30, 22000 Šibenik</derivirana_varijabla>
  </DomainObject.Predmet.ProtustrankaWithAdress>
  <DomainObject.Predmet.ProtustrankaWithAdressOIB>
    <izvorni_sadrzaj>BLUE FISH jednostavno društvo s ograničenom odgovornošću za turizam i ribolov, OIB 83948195493, 8. Dalmatinske udarne brigade 30, 22000 Šibenik</izvorni_sadrzaj>
    <derivirana_varijabla naziv="DomainObject.Predmet.ProtustrankaWithAdressOIB_1">BLUE FISH jednostavno društvo s ograničenom odgovornošću za turizam i ribolov, OIB 83948195493, 8. Dalmatinske udarne brigade 30, 22000 Šibenik</derivirana_varijabla>
  </DomainObject.Predmet.ProtustrankaWithAdressOIB>
  <DomainObject.Predmet.ProtustrankaNazivFormated>
    <izvorni_sadrzaj>BLUE FISH jednostavno društvo s ograničenom odgovornošću za turizam i ribolov</izvorni_sadrzaj>
    <derivirana_varijabla naziv="DomainObject.Predmet.ProtustrankaNazivFormated_1">BLUE FISH jednostavno društvo s ograničenom odgovornošću za turizam i ribolov</derivirana_varijabla>
  </DomainObject.Predmet.ProtustrankaNazivFormated>
  <DomainObject.Predmet.ProtustrankaNazivFormatedOIB>
    <izvorni_sadrzaj>BLUE FISH jednostavno društvo s ograničenom odgovornošću za turizam i ribolov, OIB 83948195493</izvorni_sadrzaj>
    <derivirana_varijabla naziv="DomainObject.Predmet.ProtustrankaNazivFormatedOIB_1">BLUE FISH jednostavno društvo s ograničenom odgovornošću za turizam i ribolov, OIB 83948195493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Sandro Vukašin</izvorni_sadrzaj>
    <derivirana_varijabla naziv="DomainObject.Predmet.StrankaFormated_1">  Financijska agencija; Sandro Vukašin</derivirana_varijabla>
  </DomainObject.Predmet.StrankaFormated>
  <DomainObject.Predmet.StrankaFormatedOIB>
    <izvorni_sadrzaj>  Financijska agencija, OIB 85821130368; Sandro Vukašin, OIB 50764401946</izvorni_sadrzaj>
    <derivirana_varijabla naziv="DomainObject.Predmet.StrankaFormatedOIB_1">  Financijska agencija, OIB 85821130368; Sandro Vukašin, OIB 50764401946</derivirana_varijabla>
  </DomainObject.Predmet.StrankaFormatedOIB>
  <DomainObject.Predmet.StrankaFormatedWithAdress>
    <izvorni_sadrzaj> Financijska agencija, Perivoj L.Marune 1, 22000 Šibenik; Sandro Vukašin, Ul.8.udarne Dalmat.brigade 30, 22000 Šibenik</izvorni_sadrzaj>
    <derivirana_varijabla naziv="DomainObject.Predmet.StrankaFormatedWithAdress_1"> Financijska agencija, Perivoj L.Marune 1, 22000 Šibenik; Sandro Vukašin, Ul.8.udarne Dalmat.brigade 30, 22000 Šibenik</derivirana_varijabla>
  </DomainObject.Predmet.StrankaFormatedWithAdress>
  <DomainObject.Predmet.StrankaFormatedWithAdressOIB>
    <izvorni_sadrzaj> Financijska agencija, OIB 85821130368, Perivoj L.Marune 1, 22000 Šibenik; Sandro Vukašin, OIB 50764401946, Ul.8.udarne Dalmat.brigade 30, 22000 Šibenik</izvorni_sadrzaj>
    <derivirana_varijabla naziv="DomainObject.Predmet.StrankaFormatedWithAdressOIB_1"> Financijska agencija, OIB 85821130368, Perivoj L.Marune 1, 22000 Šibenik; Sandro Vukašin, OIB 50764401946, Ul.8.udarne Dalmat.brigade 30, 22000 Šibenik</derivirana_varijabla>
  </DomainObject.Predmet.StrankaFormatedWithAdressOIB>
  <DomainObject.Predmet.StrankaWithAdress>
    <izvorni_sadrzaj>Financijska agencija Perivoj L.Marune 1,22000 Šibenik,Sandro Vukašin Ul.8.udarne Dalmat.brigade 30,22000 Šibenik</izvorni_sadrzaj>
    <derivirana_varijabla naziv="DomainObject.Predmet.StrankaWithAdress_1">Financijska agencija Perivoj L.Marune 1,22000 Šibenik,Sandro Vukašin Ul.8.udarne Dalmat.brigade 30,22000 Šibenik</derivirana_varijabla>
  </DomainObject.Predmet.StrankaWithAdress>
  <DomainObject.Predmet.StrankaWithAdressOIB>
    <izvorni_sadrzaj>Financijska agencija, OIB 85821130368, Perivoj L.Marune 1,22000 Šibenik,Sandro Vukašin, OIB 50764401946, Ul.8.udarne Dalmat.brigade 30,22000 Šibenik</izvorni_sadrzaj>
    <derivirana_varijabla naziv="DomainObject.Predmet.StrankaWithAdressOIB_1">Financijska agencija, OIB 85821130368, Perivoj L.Marune 1,22000 Šibenik,Sandro Vukašin, OIB 50764401946, Ul.8.udarne Dalmat.brigade 30,22000 Šibenik</derivirana_varijabla>
  </DomainObject.Predmet.StrankaWithAdressOIB>
  <DomainObject.Predmet.StrankaNazivFormated>
    <izvorni_sadrzaj>Financijska agencija,Sandro Vukašin</izvorni_sadrzaj>
    <derivirana_varijabla naziv="DomainObject.Predmet.StrankaNazivFormated_1">Financijska agencija,Sandro Vukašin</derivirana_varijabla>
  </DomainObject.Predmet.StrankaNazivFormated>
  <DomainObject.Predmet.StrankaNazivFormatedOIB>
    <izvorni_sadrzaj>Financijska agencija, OIB 85821130368,Sandro Vukašin, OIB 50764401946</izvorni_sadrzaj>
    <derivirana_varijabla naziv="DomainObject.Predmet.StrankaNazivFormatedOIB_1">Financijska agencija, OIB 85821130368,Sandro Vukašin, OIB 50764401946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Sandro Vukašin</item>
    </izvorni_sadrzaj>
    <derivirana_varijabla naziv="DomainObject.Predmet.StrankaListFormated_1">
      <item>Financijska agencija</item>
      <item>Sandro Vukašin</item>
    </derivirana_varijabla>
  </DomainObject.Predmet.StrankaListFormated>
  <DomainObject.Predmet.StrankaListFormatedOIB>
    <izvorni_sadrzaj>
      <item>Financijska agencija, OIB 85821130368</item>
      <item>Sandro Vukašin, OIB 50764401946</item>
    </izvorni_sadrzaj>
    <derivirana_varijabla naziv="DomainObject.Predmet.StrankaListFormatedOIB_1">
      <item>Financijska agencija, OIB 85821130368</item>
      <item>Sandro Vukašin, OIB 50764401946</item>
    </derivirana_varijabla>
  </DomainObject.Predmet.StrankaListFormatedOIB>
  <DomainObject.Predmet.StrankaListFormatedWithAdress>
    <izvorni_sadrzaj>
      <item>Financijska agencija, Perivoj L.Marune 1, 22000 Šibenik</item>
      <item>Sandro Vukašin, Ul.8.udarne Dalmat.brigade 30, 22000 Šibenik</item>
    </izvorni_sadrzaj>
    <derivirana_varijabla naziv="DomainObject.Predmet.StrankaListFormatedWithAdress_1">
      <item>Financijska agencija, Perivoj L.Marune 1, 22000 Šibenik</item>
      <item>Sandro Vukašin, Ul.8.udarne Dalmat.brigade 30,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  <item>Sandro Vukašin, OIB 50764401946, Ul.8.udarne Dalmat.brigade 30, 22000 Šibenik</item>
    </izvorni_sadrzaj>
    <derivirana_varijabla naziv="DomainObject.Predmet.StrankaListFormatedWithAdressOIB_1">
      <item>Financijska agencija, OIB 85821130368, Perivoj L.Marune 1, 22000 Šibenik</item>
      <item>Sandro Vukašin, OIB 50764401946, Ul.8.udarne Dalmat.brigade 30, 22000 Šibenik</item>
    </derivirana_varijabla>
  </DomainObject.Predmet.StrankaListFormatedWithAdressOIB>
  <DomainObject.Predmet.StrankaListNazivFormated>
    <izvorni_sadrzaj>
      <item>Financijska agencija</item>
      <item>Sandro Vukašin</item>
    </izvorni_sadrzaj>
    <derivirana_varijabla naziv="DomainObject.Predmet.StrankaListNazivFormated_1">
      <item>Financijska agencija</item>
      <item>Sandro Vukašin</item>
    </derivirana_varijabla>
  </DomainObject.Predmet.StrankaListNazivFormated>
  <DomainObject.Predmet.StrankaListNazivFormatedOIB>
    <izvorni_sadrzaj>
      <item>Financijska agencija, OIB 85821130368</item>
      <item>Sandro Vukašin, OIB 50764401946</item>
    </izvorni_sadrzaj>
    <derivirana_varijabla naziv="DomainObject.Predmet.StrankaListNazivFormatedOIB_1">
      <item>Financijska agencija, OIB 85821130368</item>
      <item>Sandro Vukašin, OIB 50764401946</item>
    </derivirana_varijabla>
  </DomainObject.Predmet.StrankaListNazivFormatedOIB>
  <DomainObject.Predmet.ProtuStrankaListFormated>
    <izvorni_sadrzaj>
      <item>BLUE FISH jednostavno društvo s ograničenom odgovornošću za turizam i ribolov</item>
    </izvorni_sadrzaj>
    <derivirana_varijabla naziv="DomainObject.Predmet.ProtuStrankaListFormated_1">
      <item>BLUE FISH jednostavno društvo s ograničenom odgovornošću za turizam i ribolov</item>
    </derivirana_varijabla>
  </DomainObject.Predmet.ProtuStrankaListFormated>
  <DomainObject.Predmet.ProtuStrankaListFormatedOIB>
    <izvorni_sadrzaj>
      <item>BLUE FISH jednostavno društvo s ograničenom odgovornošću za turizam i ribolov, OIB 83948195493</item>
    </izvorni_sadrzaj>
    <derivirana_varijabla naziv="DomainObject.Predmet.ProtuStrankaListFormatedOIB_1">
      <item>BLUE FISH jednostavno društvo s ograničenom odgovornošću za turizam i ribolov, OIB 83948195493</item>
    </derivirana_varijabla>
  </DomainObject.Predmet.ProtuStrankaListFormatedOIB>
  <DomainObject.Predmet.ProtuStrankaListFormatedWithAdress>
    <izvorni_sadrzaj>
      <item>BLUE FISH jednostavno društvo s ograničenom odgovornošću za turizam i ribolov, 8. Dalmatinske udarne brigade 30, 22000 Šibenik</item>
    </izvorni_sadrzaj>
    <derivirana_varijabla naziv="DomainObject.Predmet.ProtuStrankaListFormatedWithAdress_1">
      <item>BLUE FISH jednostavno društvo s ograničenom odgovornošću za turizam i ribolov, 8. Dalmatinske udarne brigade 30, 22000 Šibenik</item>
    </derivirana_varijabla>
  </DomainObject.Predmet.ProtuStrankaListFormatedWithAdress>
  <DomainObject.Predmet.ProtuStrankaListFormatedWithAdressOIB>
    <izvorni_sadrzaj>
      <item>BLUE FISH jednostavno društvo s ograničenom odgovornošću za turizam i ribolov, OIB 83948195493, 8. Dalmatinske udarne brigade 30, 22000 Šibenik</item>
    </izvorni_sadrzaj>
    <derivirana_varijabla naziv="DomainObject.Predmet.ProtuStrankaListFormatedWithAdressOIB_1">
      <item>BLUE FISH jednostavno društvo s ograničenom odgovornošću za turizam i ribolov, OIB 83948195493, 8. Dalmatinske udarne brigade 30, 22000 Šibenik</item>
    </derivirana_varijabla>
  </DomainObject.Predmet.ProtuStrankaListFormatedWithAdressOIB>
  <DomainObject.Predmet.ProtuStrankaListNazivFormated>
    <izvorni_sadrzaj>
      <item>BLUE FISH jednostavno društvo s ograničenom odgovornošću za turizam i ribolov</item>
    </izvorni_sadrzaj>
    <derivirana_varijabla naziv="DomainObject.Predmet.ProtuStrankaListNazivFormated_1">
      <item>BLUE FISH jednostavno društvo s ograničenom odgovornošću za turizam i ribolov</item>
    </derivirana_varijabla>
  </DomainObject.Predmet.ProtuStrankaListNazivFormated>
  <DomainObject.Predmet.ProtuStrankaListNazivFormatedOIB>
    <izvorni_sadrzaj>
      <item>BLUE FISH jednostavno društvo s ograničenom odgovornošću za turizam i ribolov, OIB 83948195493</item>
    </izvorni_sadrzaj>
    <derivirana_varijabla naziv="DomainObject.Predmet.ProtuStrankaListNazivFormatedOIB_1">
      <item>BLUE FISH jednostavno društvo s ograničenom odgovornošću za turizam i ribolov, OIB 83948195493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BLUE FISH jednostavno društvo s ograničenom odgovornošću za turizam i ribolov</izvorni_sadrzaj>
    <derivirana_varijabla naziv="DomainObject.Predmet.ProtustrankaIDrugi_1">BLUE FISH jednostavno društvo s ograničenom odgovornošću za turizam i ribolov</derivirana_varijabla>
  </DomainObject.Predmet.ProtustrankaIDrugi>
  <DomainObject.Predmet.StrankaIDrugiAdressOIB>
    <izvorni_sadrzaj>Financijska agencija, OIB 85821130368, Perivoj L.Marune 1, 22000 Šibenik i dr.</izvorni_sadrzaj>
    <derivirana_varijabla naziv="DomainObject.Predmet.StrankaIDrugiAdressOIB_1">Financijska agencija, OIB 85821130368, Perivoj L.Marune 1, 22000 Šibenik i dr.</derivirana_varijabla>
  </DomainObject.Predmet.StrankaIDrugiAdressOIB>
  <DomainObject.Predmet.ProtustrankaIDrugiAdressOIB>
    <izvorni_sadrzaj>BLUE FISH jednostavno društvo s ograničenom odgovornošću za turizam i ribolov, OIB 83948195493, 8. Dalmatinske udarne brigade 30, 22000 Šibenik</izvorni_sadrzaj>
    <derivirana_varijabla naziv="DomainObject.Predmet.ProtustrankaIDrugiAdressOIB_1">BLUE FISH jednostavno društvo s ograničenom odgovornošću za turizam i ribolov, OIB 83948195493, 8. Dalmatinske udarne brigade 30,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FISH jednostavno društvo s ograničenom odgovornošću za turizam i ribolov</item>
      <item>Financijska agencija</item>
      <item>Sandro Vukašin</item>
    </izvorni_sadrzaj>
    <derivirana_varijabla naziv="DomainObject.Predmet.SudioniciListNaziv_1">
      <item>BLUE FISH jednostavno društvo s ograničenom odgovornošću za turizam i ribolov</item>
      <item>Financijska agencija</item>
      <item>Sandro Vukašin</item>
    </derivirana_varijabla>
  </DomainObject.Predmet.SudioniciListNaziv>
  <DomainObject.Predmet.SudioniciListAdressOIB>
    <izvorni_sadrzaj>
      <item>BLUE FISH jednostavno društvo s ograničenom odgovornošću za turizam i ribolov, OIB 83948195493, 8. Dalmatinske udarne brigade 30,22000 Šibenik</item>
      <item>Financijska agencija, OIB 85821130368, Perivoj L.Marune 1,22000 Šibenik</item>
      <item>Sandro Vukašin, OIB 50764401946, Ul.8.udarne Dalmat.brigade 30,22000 Šibenik</item>
    </izvorni_sadrzaj>
    <derivirana_varijabla naziv="DomainObject.Predmet.SudioniciListAdressOIB_1">
      <item>BLUE FISH jednostavno društvo s ograničenom odgovornošću za turizam i ribolov, OIB 83948195493, 8. Dalmatinske udarne brigade 30,22000 Šibenik</item>
      <item>Financijska agencija, OIB 85821130368, Perivoj L.Marune 1,22000 Šibenik</item>
      <item>Sandro Vukašin, OIB 50764401946, Ul.8.udarne Dalmat.brigade 30,22000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83948195493</item>
      <item>, OIB 85821130368</item>
      <item>, OIB 50764401946</item>
    </izvorni_sadrzaj>
    <derivirana_varijabla naziv="DomainObject.Predmet.SudioniciListNazivOIB_1">
      <item>, OIB 83948195493</item>
      <item>, OIB 85821130368</item>
      <item>, OIB 50764401946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1871</properties:Characters>
  <properties:Lines>56</properties:Lines>
  <properties:Paragraphs>22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2018-01-18T13:22:00Z</dcterms:created>
  <dc:creator>Nena Mužanović</dc:creator>
  <cp:lastModifiedBy>Nena Mužanović</cp:lastModifiedBy>
  <cp:lastPrinted>2018-01-19T11:42:00Z</cp:lastPrinted>
  <dcterms:modified xmlns:xsi="http://www.w3.org/2001/XMLSchema-instance" xsi:type="dcterms:W3CDTF">2018-01-19T13:23:00Z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