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EA20BB" w:rsidRPr="00EA20BB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EA20BB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_GoBack" w:id="0"/>
            <w:bookmarkEnd w:id="0"/>
            <w:r w:rsidRPr="00EA20BB">
              <w:rPr>
                <w:rFonts w:hAnsi="Times New Roman" w:ascii="Times New Roman"/>
                <w:noProof/>
                <w:color w:themeColor="text1" w:val="000000"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EA20BB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EA20BB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Republika Hrvatska</w:t>
            </w:r>
          </w:p>
          <w:p w:rsidRDefault="00405D5E" w:rsidP="00405D5E" w:rsidR="00405D5E" w:rsidRPr="00EA20BB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EA20BB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EA20BB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EA20BB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Varaždin, Braće Radić 2</w:t>
            </w:r>
          </w:p>
        </w:tc>
      </w:tr>
      <w:tr w:rsidTr="00E84819" w:rsidR="00EA20BB" w:rsidRPr="00EA20BB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D409C2" w:rsidR="00E86F95" w:rsidRPr="00EA20BB">
            <w:pPr>
              <w:pStyle w:val="VSVerzija"/>
              <w:jc w:val="right"/>
              <w:rPr>
                <w:color w:themeColor="text1" w:val="000000"/>
              </w:rPr>
            </w:pPr>
            <w:r w:rsidRPr="00EA20BB">
              <w:rPr>
                <w:color w:themeColor="text1" w:val="000000"/>
              </w:rPr>
              <w:t>Poslovni b</w:t>
            </w:r>
            <w:r w:rsidR="00E20817" w:rsidRPr="00EA20BB">
              <w:rPr>
                <w:color w:themeColor="text1" w:val="000000"/>
              </w:rPr>
              <w:t xml:space="preserve">roj: </w:t>
            </w:r>
            <w:r w:rsidR="008B1DE0" w:rsidRPr="00EA20BB">
              <w:rPr>
                <w:color w:themeColor="text1" w:val="000000"/>
              </w:rPr>
              <w:t>1 St</w:t>
            </w:r>
            <w:r w:rsidR="00E20817" w:rsidRPr="00EA20BB">
              <w:rPr>
                <w:color w:themeColor="text1" w:val="000000"/>
              </w:rPr>
              <w:t>-</w:t>
            </w:r>
            <w:r w:rsidR="00D409C2" w:rsidRPr="00EA20BB">
              <w:rPr>
                <w:color w:themeColor="text1" w:val="000000"/>
              </w:rPr>
              <w:t>499</w:t>
            </w:r>
            <w:r w:rsidR="008B1DE0" w:rsidRPr="00EA20BB">
              <w:rPr>
                <w:color w:themeColor="text1" w:val="000000"/>
              </w:rPr>
              <w:t>/2017</w:t>
            </w:r>
            <w:r w:rsidR="00E86F95" w:rsidRPr="00EA20BB">
              <w:rPr>
                <w:color w:themeColor="text1" w:val="000000"/>
              </w:rPr>
              <w:t>-</w:t>
            </w:r>
            <w:r w:rsidR="00D409C2" w:rsidRPr="00EA20BB">
              <w:rPr>
                <w:color w:themeColor="text1" w:val="000000"/>
              </w:rPr>
              <w:t>4</w:t>
            </w:r>
          </w:p>
        </w:tc>
      </w:tr>
    </w:tbl>
    <w:p w14:textId="1b3ba5b" w14:paraId="1b3ba5b" w:rsidRDefault="00E86F95" w:rsidP="00E86F95" w:rsidR="00E86F95" w:rsidRPr="00EA20BB">
      <w:pPr>
        <w:spacing w:lineRule="auto" w:line="240" w:after="0"/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D05FD" w:rsidP="0049749B" w:rsidR="008D05FD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75368" w:rsidP="0049749B" w:rsidR="00975368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776D" w:rsidP="0049749B" w:rsidR="00345212" w:rsidRPr="00EA20BB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8D05FD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I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M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C50709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P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B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L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H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V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8B1DE0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T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S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EA20BB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9749B" w:rsidP="0049749B" w:rsidR="0049749B" w:rsidRPr="00EA20BB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45212" w:rsidP="0049749B" w:rsidR="00345212" w:rsidRPr="00EA20BB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J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Š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NJ</w:t>
      </w:r>
      <w:r w:rsidR="004A0BD1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50291" w:rsidP="0049749B" w:rsidR="00450291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96915" w:rsidP="0049749B" w:rsidR="00696915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</w:r>
      <w:r w:rsidR="00AF484E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D409C2" w:rsidRPr="00EA20BB">
        <w:rPr>
          <w:rFonts w:eastAsia="Times New Roman" w:hAnsi="Times New Roman" w:ascii="Times New Roman"/>
          <w:color w:themeColor="text1" w:val="000000"/>
          <w:sz w:val="24"/>
          <w:szCs w:val="24"/>
        </w:rPr>
        <w:t>PURKO d.o.o., Koprivnica, Rečko polje 84, OIB: 79260316724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, dana 22</w:t>
      </w:r>
      <w:r w:rsidR="00AF484E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="00AF484E"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2017. </w:t>
      </w:r>
    </w:p>
    <w:p w:rsidRDefault="00AF484E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r i j e š i o  j e</w:t>
      </w: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I/ Otvara se stečajni postupak nad stečajnim dužnikom </w:t>
      </w:r>
      <w:r w:rsidR="00D409C2" w:rsidRPr="00EA20BB">
        <w:rPr>
          <w:rFonts w:eastAsia="Times New Roman" w:hAnsi="Times New Roman" w:ascii="Times New Roman"/>
          <w:color w:themeColor="text1" w:val="000000"/>
          <w:sz w:val="24"/>
          <w:szCs w:val="24"/>
        </w:rPr>
        <w:t>PURKO d.o.o., Koprivnica, Rečko polje 84, OIB: 79260316724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, s danom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22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2017. u 10,00 sati.</w:t>
      </w:r>
    </w:p>
    <w:p w:rsidRDefault="00AF484E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II/ Zaključuje se stečajni postupak nad stečajnim dužnikom </w:t>
      </w:r>
      <w:r w:rsidR="00D409C2" w:rsidRPr="00EA20BB">
        <w:rPr>
          <w:rFonts w:eastAsia="Times New Roman" w:hAnsi="Times New Roman" w:ascii="Times New Roman"/>
          <w:color w:themeColor="text1" w:val="000000"/>
          <w:sz w:val="24"/>
          <w:szCs w:val="24"/>
        </w:rPr>
        <w:t>PURKO d.o.o., Koprivnica, Rečko polje 84, OIB: 79260316724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III/ Za stečajnog upravitelja imenuje se Miljenka Radović, Prelog, Nikole Tesle 19, OIB: 69903109199.</w:t>
      </w:r>
    </w:p>
    <w:p w:rsidRDefault="00AF484E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IV/ Ovo rješenje objavit će se na e-Oglasnoj ploči suda.</w:t>
      </w:r>
    </w:p>
    <w:p w:rsidRDefault="00AF484E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V/ Po pravomoćnosti ovoga rješenja stečajni dužnik </w:t>
      </w:r>
      <w:r w:rsidR="00D409C2" w:rsidRPr="00EA20BB">
        <w:rPr>
          <w:rFonts w:eastAsia="Times New Roman" w:hAnsi="Times New Roman" w:ascii="Times New Roman"/>
          <w:color w:themeColor="text1" w:val="000000"/>
          <w:sz w:val="24"/>
          <w:szCs w:val="24"/>
        </w:rPr>
        <w:t>PURKO d.o.o., Koprivnica, Rečko polje 84, OIB: 79260316724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>, biti će brisan iz sudskog registra.</w:t>
      </w: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Obrazloženje</w:t>
      </w: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  <w:t xml:space="preserve">Predlagatelj je dana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26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rujna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EA20BB">
        <w:rPr>
          <w:rFonts w:hAnsi="Times New Roman" w:ascii="Times New Roman"/>
          <w:color w:themeColor="text1" w:val="000000"/>
          <w:sz w:val="24"/>
          <w:szCs w:val="24"/>
        </w:rPr>
        <w:t>N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AF484E" w:rsidP="00AF484E" w:rsidR="00AF484E" w:rsidRPr="00EA20BB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U Varaždinu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22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2017.</w:t>
      </w:r>
    </w:p>
    <w:p w:rsidRDefault="00AF484E" w:rsidP="00AF484E" w:rsidR="00AF484E" w:rsidRPr="00EA20BB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8B1DE0" w:rsidRPr="00EA20BB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EA20BB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Sudska savjetnica</w:t>
      </w:r>
    </w:p>
    <w:p w:rsidRDefault="008B1DE0" w:rsidP="00D409C2" w:rsidR="008B1DE0" w:rsidRPr="00EA20BB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EA20BB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Janja Topol, v.r.</w:t>
      </w:r>
    </w:p>
    <w:p w:rsidRDefault="008B1DE0" w:rsidP="00D409C2" w:rsidR="008B1DE0" w:rsidRPr="00EA20BB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D409C2" w:rsidR="008B1DE0" w:rsidRPr="00EA20BB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EA20BB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Za točnost otpravka - ovlašteni službenik:</w:t>
      </w:r>
    </w:p>
    <w:p w:rsidRDefault="00AF484E" w:rsidP="00AF484E" w:rsidR="00AF484E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                                                  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  <w:t xml:space="preserve"> </w:t>
      </w:r>
    </w:p>
    <w:p w:rsidRDefault="005961A4" w:rsidP="00AF484E" w:rsidR="005961A4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</w:t>
      </w: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</w:r>
      <w:r w:rsidR="008B1DE0" w:rsidRPr="00EA20BB">
        <w:rPr>
          <w:rFonts w:hAnsi="Times New Roman" w:ascii="Times New Roman"/>
          <w:color w:themeColor="text1" w:val="000000"/>
          <w:sz w:val="24"/>
          <w:szCs w:val="24"/>
        </w:rPr>
        <w:t>Uputa o pravnom lijeku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</w:p>
    <w:p w:rsidRDefault="00AF484E" w:rsidP="00AF484E" w:rsidR="00AF484E" w:rsidRPr="00EA20BB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EA20BB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DNA:</w:t>
      </w:r>
    </w:p>
    <w:p w:rsidRDefault="00AF484E" w:rsidP="00AF484E" w:rsidR="00AF484E" w:rsidRPr="00EA20B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EA20B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Županijsko državno odvjetništvo u Varaždinu, Braće Radića 2</w:t>
      </w:r>
    </w:p>
    <w:p w:rsidRDefault="00AF484E" w:rsidP="00AF484E" w:rsidR="00AF484E" w:rsidRPr="00EA20B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Dužnik </w:t>
      </w:r>
      <w:r w:rsidR="00D409C2" w:rsidRPr="00EA20BB">
        <w:rPr>
          <w:rFonts w:eastAsia="Times New Roman" w:hAnsi="Times New Roman" w:ascii="Times New Roman"/>
          <w:color w:themeColor="text1" w:val="000000"/>
          <w:sz w:val="24"/>
          <w:szCs w:val="24"/>
        </w:rPr>
        <w:t>PURKO d.o.o., Koprivnica, Rečko polje 84</w:t>
      </w:r>
    </w:p>
    <w:p w:rsidRDefault="00AF484E" w:rsidP="00AF484E" w:rsidR="00AF484E" w:rsidRPr="00EA20BB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Sudski registar ovog suda (odmah i nakon pravomoćnosti)</w:t>
      </w:r>
    </w:p>
    <w:p w:rsidRDefault="00AF484E" w:rsidP="00AF484E" w:rsidR="00AF484E" w:rsidRPr="00EA20BB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Ministarstvo financija, Porezna uprava, Područni ured </w:t>
      </w:r>
      <w:r w:rsidR="00B95409" w:rsidRPr="00EA20BB">
        <w:rPr>
          <w:rFonts w:hAnsi="Times New Roman" w:ascii="Times New Roman"/>
          <w:color w:themeColor="text1" w:val="000000"/>
          <w:sz w:val="24"/>
          <w:szCs w:val="24"/>
        </w:rPr>
        <w:t>Koprivnica,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Koprivnica</w:t>
      </w:r>
      <w:r w:rsidRPr="00EA20BB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D409C2" w:rsidRPr="00EA20BB">
        <w:rPr>
          <w:rFonts w:hAnsi="Times New Roman" w:ascii="Times New Roman"/>
          <w:color w:themeColor="text1" w:val="000000"/>
          <w:sz w:val="24"/>
          <w:szCs w:val="24"/>
        </w:rPr>
        <w:t>Ulica Hrvatske državnosti 7</w:t>
      </w:r>
    </w:p>
    <w:p w:rsidRDefault="00AF484E" w:rsidP="00AF484E" w:rsidR="00AF484E" w:rsidRPr="00EA20BB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Stečajni upravitelj, Miljenka Radović, Prelog, Nikole Tesle 19</w:t>
      </w:r>
    </w:p>
    <w:p w:rsidRDefault="00AF484E" w:rsidP="00AF484E" w:rsidR="00AF484E" w:rsidRPr="00EA20BB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EA20BB">
        <w:rPr>
          <w:rFonts w:hAnsi="Times New Roman" w:ascii="Times New Roman"/>
          <w:color w:themeColor="text1" w:val="000000"/>
          <w:sz w:val="24"/>
          <w:szCs w:val="24"/>
        </w:rPr>
        <w:t>e-Oglasna ploča suda</w:t>
      </w:r>
    </w:p>
    <w:p w:rsidRDefault="00AF484E" w:rsidP="00AF484E" w:rsidR="00AF484E" w:rsidRPr="00EA20BB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93DF9" w:rsidP="00AF484E" w:rsidR="00B93DF9" w:rsidRPr="00EA20BB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8659E3" w:rsidR="00B93DF9" w:rsidRPr="00EA20BB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961A4">
      <w:rPr>
        <w:rFonts w:hAnsi="Times New Roman" w:ascii="Times New Roman"/>
        <w:noProof/>
        <w:sz w:val="24"/>
        <w:szCs w:val="24"/>
      </w:rPr>
      <w:t>Poslovni broj: 1 St-499/2017-4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961A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961A4"/>
    <w:rsid w:val="005E1D89"/>
    <w:rsid w:val="005F633B"/>
    <w:rsid w:val="0065361A"/>
    <w:rsid w:val="00696915"/>
    <w:rsid w:val="00741600"/>
    <w:rsid w:val="007802E2"/>
    <w:rsid w:val="0078776D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50709"/>
    <w:rsid w:val="00CB0DAC"/>
    <w:rsid w:val="00D228AD"/>
    <w:rsid w:val="00D409C2"/>
    <w:rsid w:val="00D43FE4"/>
    <w:rsid w:val="00D50D29"/>
    <w:rsid w:val="00D6643C"/>
    <w:rsid w:val="00DB5D1B"/>
    <w:rsid w:val="00DC66A8"/>
    <w:rsid w:val="00E20817"/>
    <w:rsid w:val="00E349A5"/>
    <w:rsid w:val="00E54865"/>
    <w:rsid w:val="00E84819"/>
    <w:rsid w:val="00E86F95"/>
    <w:rsid w:val="00EA20BB"/>
    <w:rsid w:val="00EC15A5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A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A4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A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A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A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A4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A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A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PURKO d.o.o. za uzgoj stoke, peradi i ostalih životinja, trgovinu i usluge zastupanog po punomoćniku Ivan Markan</izvorni_sadrzaj>
    <derivirana_varijabla naziv="DomainObject.Predmet.ProtustrankaFormated_1">  PURKO d.o.o. za uzgoj stoke, peradi i ostalih životinja, trgovinu i usluge zastupanog po punomoćniku Ivan Markan</derivirana_varijabla>
  </DomainObject.Predmet.ProtustrankaFormated>
  <DomainObject.Predmet.ProtustrankaFormatedOIB>
    <izvorni_sadrzaj>  PURKO d.o.o. za uzgoj stoke, peradi i ostalih životinja, trgovinu i usluge, OIB 79260316724 zastupanog po punomoćniku Ivan Markan</izvorni_sadrzaj>
    <derivirana_varijabla naziv="DomainObject.Predmet.ProtustrankaFormatedOIB_1">  PURKO d.o.o. za uzgoj stoke, peradi i ostalih životinja, trgovinu i usluge, OIB 79260316724 zastupanog po punomoćniku Ivan Markan</derivirana_varijabla>
  </DomainObject.Predmet.ProtustrankaFormatedOIB>
  <DomainObject.Predmet.ProtustrankaFormatedWithAdress>
    <izvorni_sadrzaj> PURKO d.o.o. za uzgoj stoke, peradi i ostalih životinja, trgovinu i usluge, Rečko polje 84, 48000 Koprivnica zastupanog po punomoćniku Ivan Markan</izvorni_sadrzaj>
    <derivirana_varijabla naziv="DomainObject.Predmet.ProtustrankaFormatedWithAdress_1"> PURKO d.o.o. za uzgoj stoke, peradi i ostalih životinja, trgovinu i usluge, Rečko polje 84, 48000 Koprivnica zastupanog po punomoćniku Ivan Markan</derivirana_varijabla>
  </DomainObject.Predmet.ProtustrankaFormatedWithAdress>
  <DomainObject.Predmet.ProtustrankaFormatedWithAdressOIB>
    <izvorni_sadrzaj> PURKO d.o.o. za uzgoj stoke, peradi i ostalih životinja, trgovinu i usluge, OIB 79260316724, Rečko polje 84, 48000 Koprivnica zastupanog po punomoćniku Ivan Markan</izvorni_sadrzaj>
    <derivirana_varijabla naziv="DomainObject.Predmet.ProtustrankaFormatedWithAdressOIB_1"> PURKO d.o.o. za uzgoj stoke, peradi i ostalih životinja, trgovinu i usluge, OIB 79260316724, Rečko polje 84, 48000 Koprivnica zastupanog po punomoćniku Ivan Markan</derivirana_varijabla>
  </DomainObject.Predmet.ProtustrankaFormatedWithAdressOIB>
  <DomainObject.Predmet.ProtustrankaWithAdress>
    <izvorni_sadrzaj>PURKO d.o.o. za uzgoj stoke, peradi i ostalih životinja, trgovinu i usluge Rečko polje 84, 48000 Koprivnica</izvorni_sadrzaj>
    <derivirana_varijabla naziv="DomainObject.Predmet.ProtustrankaWithAdress_1">PURKO d.o.o. za uzgoj stoke, peradi i ostalih životinja, trgovinu i usluge Rečko polje 84, 48000 Koprivnica</derivirana_varijabla>
  </DomainObject.Predmet.ProtustrankaWithAdress>
  <DomainObject.Predmet.ProtustrankaWithAdressOIB>
    <izvorni_sadrzaj>PURKO d.o.o. za uzgoj stoke, peradi i ostalih životinja, trgovinu i usluge, OIB 79260316724, Rečko polje 84, 48000 Koprivnica</izvorni_sadrzaj>
    <derivirana_varijabla naziv="DomainObject.Predmet.ProtustrankaWithAdressOIB_1">PURKO d.o.o. za uzgoj stoke, peradi i ostalih životinja, trgovinu i usluge, OIB 79260316724, Rečko polje 84, 48000 Koprivnica</derivirana_varijabla>
  </DomainObject.Predmet.ProtustrankaWithAdressOIB>
  <DomainObject.Predmet.ProtustrankaNazivFormated>
    <izvorni_sadrzaj>PURKO d.o.o. za uzgoj stoke, peradi i ostalih životinja, trgovinu i usluge</izvorni_sadrzaj>
    <derivirana_varijabla naziv="DomainObject.Predmet.ProtustrankaNazivFormated_1">PURKO d.o.o. za uzgoj stoke, peradi i ostalih životinja, trgovinu i usluge</derivirana_varijabla>
  </DomainObject.Predmet.ProtustrankaNazivFormated>
  <DomainObject.Predmet.ProtustrankaNazivFormatedOIB>
    <izvorni_sadrzaj>PURKO d.o.o. za uzgoj stoke, peradi i ostalih životinja, trgovinu i usluge, OIB 79260316724</izvorni_sadrzaj>
    <derivirana_varijabla naziv="DomainObject.Predmet.ProtustrankaNazivFormatedOIB_1">PURKO d.o.o. za uzgoj stoke, peradi i ostalih životinja, trgovinu i usluge, OIB 79260316724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27752.25</izvorni_sadrzaj>
    <derivirana_varijabla naziv="DomainObject.Predmet.TrenutnaVrijednost_1">27752.25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PURKO d.o.o. za uzgoj stoke, peradi i ostalih životinja, trgovinu i usluge zastupanog po punomoćniku Ivan Markan</item>
    </izvorni_sadrzaj>
    <derivirana_varijabla naziv="DomainObject.Predmet.ProtuStrankaListFormated_1">
      <item>PURKO d.o.o. za uzgoj stoke, peradi i ostalih životinja, trgovinu i usluge zastupanog po punomoćniku Ivan Markan</item>
    </derivirana_varijabla>
  </DomainObject.Predmet.ProtuStrankaListFormated>
  <DomainObject.Predmet.ProtuStrankaListFormatedOIB>
    <izvorni_sadrzaj>
      <item>PURKO d.o.o. za uzgoj stoke, peradi i ostalih životinja, trgovinu i usluge, OIB 79260316724 zastupanog po punomoćniku Ivan Markan</item>
    </izvorni_sadrzaj>
    <derivirana_varijabla naziv="DomainObject.Predmet.ProtuStrankaListFormatedOIB_1">
      <item>PURKO d.o.o. za uzgoj stoke, peradi i ostalih životinja, trgovinu i usluge, OIB 79260316724 zastupanog po punomoćniku Ivan Markan</item>
    </derivirana_varijabla>
  </DomainObject.Predmet.ProtuStrankaListFormatedOIB>
  <DomainObject.Predmet.ProtuStrankaListFormatedWithAdress>
    <izvorni_sadrzaj>
      <item>PURKO d.o.o. za uzgoj stoke, peradi i ostalih životinja, trgovinu i usluge, Rečko polje 84, 48000 Koprivnica zastupanog po punomoćniku Ivan Markan</item>
    </izvorni_sadrzaj>
    <derivirana_varijabla naziv="DomainObject.Predmet.ProtuStrankaListFormatedWithAdress_1">
      <item>PURKO d.o.o. za uzgoj stoke, peradi i ostalih životinja, trgovinu i usluge, Rečko polje 84, 48000 Koprivnica zastupanog po punomoćniku Ivan Markan</item>
    </derivirana_varijabla>
  </DomainObject.Predmet.ProtuStrankaListFormatedWithAdress>
  <DomainObject.Predmet.ProtuStrankaListFormatedWithAdressOIB>
    <izvorni_sadrzaj>
      <item>PURKO d.o.o. za uzgoj stoke, peradi i ostalih životinja, trgovinu i usluge, OIB 79260316724, Rečko polje 84, 48000 Koprivnica zastupanog po punomoćniku Ivan Markan</item>
    </izvorni_sadrzaj>
    <derivirana_varijabla naziv="DomainObject.Predmet.ProtuStrankaListFormatedWithAdressOIB_1">
      <item>PURKO d.o.o. za uzgoj stoke, peradi i ostalih životinja, trgovinu i usluge, OIB 79260316724, Rečko polje 84, 48000 Koprivnica zastupanog po punomoćniku Ivan Markan</item>
    </derivirana_varijabla>
  </DomainObject.Predmet.ProtuStrankaListFormatedWithAdressOIB>
  <DomainObject.Predmet.ProtuStrankaListNazivFormated>
    <izvorni_sadrzaj>
      <item>PURKO d.o.o. za uzgoj stoke, peradi i ostalih životinja, trgovinu i usluge</item>
    </izvorni_sadrzaj>
    <derivirana_varijabla naziv="DomainObject.Predmet.ProtuStrankaListNazivFormated_1">
      <item>PURKO d.o.o. za uzgoj stoke, peradi i ostalih životinja, trgovinu i usluge</item>
    </derivirana_varijabla>
  </DomainObject.Predmet.ProtuStrankaListNazivFormated>
  <DomainObject.Predmet.ProtuStrankaListNazivFormatedOIB>
    <izvorni_sadrzaj>
      <item>PURKO d.o.o. za uzgoj stoke, peradi i ostalih životinja, trgovinu i usluge, OIB 79260316724</item>
    </izvorni_sadrzaj>
    <derivirana_varijabla naziv="DomainObject.Predmet.ProtuStrankaListNazivFormatedOIB_1">
      <item>PURKO d.o.o. za uzgoj stoke, peradi i ostalih životinja, trgovinu i usluge, OIB 79260316724</item>
    </derivirana_varijabla>
  </DomainObject.Predmet.ProtuStrankaListNazivFormatedOIB>
  <DomainObject.Predmet.OstaliListFormated>
    <izvorni_sadrzaj>
      <item>Sudski registar</item>
      <item>Ivan Markan punomoćnik sudionika u postupku PURKO d.o.o. za uzgoj stoke, peradi i ostalih životinja, trgovinu i usluge</item>
      <item>Porezna uprava - Područni ured Koprivnica</item>
      <item>Županijsko državno odvjetništvo</item>
    </izvorni_sadrzaj>
    <derivirana_varijabla naziv="DomainObject.Predmet.OstaliListFormated_1">
      <item>Sudski registar</item>
      <item>Ivan Markan punomoćnik sudionika u postupku PURKO d.o.o. za uzgoj stoke, peradi i ostalih životinja, trgovinu i usluge</item>
      <item>Porezna uprava - Područni ured Koprivnica</item>
      <item>Županijsko državno odvjetništvo</item>
    </derivirana_varijabla>
  </DomainObject.Predmet.OstaliListFormated>
  <DomainObject.Predmet.OstaliListFormatedOIB>
    <izvorni_sadrzaj>
      <item>Sudski registar</item>
      <item>Ivan Markan, OIB 35057660553 punomoćnik sudionika u postupku PURKO d.o.o. za uzgoj stoke, peradi i ostalih životinja, trgovinu i usluge</item>
      <item>Porezna uprava - Područni ured Koprivnica</item>
      <item>Županijsko državno odvjetništvo</item>
    </izvorni_sadrzaj>
    <derivirana_varijabla naziv="DomainObject.Predmet.OstaliListFormatedOIB_1">
      <item>Sudski registar</item>
      <item>Ivan Markan, OIB 35057660553 punomoćnik sudionika u postupku PURKO d.o.o. za uzgoj stoke, peradi i ostalih životinja, trgovinu i usluge</item>
      <item>Porezna uprava - Područni ured Koprivnica</item>
      <item>Županijsko državno odvjetništvo</item>
    </derivirana_varijabla>
  </DomainObject.Predmet.OstaliListFormatedOIB>
  <DomainObject.Predmet.OstaliListFormatedWithAdress>
    <izvorni_sadrzaj>
      <item>Sudski registar</item>
      <item>Ivan Markan, Starogradska 22a, 48000 Koprivnica punomoćnik sudionika u postupku PURKO d.o.o. za uzgoj stoke, peradi i ostalih životinja, trgovinu i usluge</item>
      <item>Porezna uprava - Područni ured Koprivnica, Hrvatske državnosti 7, 48000 Koprivnica</item>
      <item>Županijsko državno odvjetništvo</item>
    </izvorni_sadrzaj>
    <derivirana_varijabla naziv="DomainObject.Predmet.OstaliListFormatedWithAdress_1">
      <item>Sudski registar</item>
      <item>Ivan Markan, Starogradska 22a, 48000 Koprivnica punomoćnik sudionika u postupku PURKO d.o.o. za uzgoj stoke, peradi i ostalih životinja, trgovinu i usluge</item>
      <item>Porezna uprava - Područni ured Koprivnica,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Ivan Markan, OIB 35057660553, Starogradska 22a, 48000 Koprivnica punomoćnik sudionika u postupku PURKO d.o.o. za uzgoj stoke, peradi i ostalih životinja, trgovinu i usluge</item>
      <item>Porezna uprava - Područni ured Koprivnica, Hrvatske državnosti 7, 48000 Koprivnica</item>
      <item>Županijsko državno odvjetništvo</item>
    </izvorni_sadrzaj>
    <derivirana_varijabla naziv="DomainObject.Predmet.OstaliListFormatedWithAdressOIB_1">
      <item>Sudski registar</item>
      <item>Ivan Markan, OIB 35057660553, Starogradska 22a, 48000 Koprivnica punomoćnik sudionika u postupku PURKO d.o.o. za uzgoj stoke, peradi i ostalih životinja, trgovinu i usluge</item>
      <item>Porezna uprava - Područni ured Koprivnica,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Ivan Markan</item>
      <item>Porezna uprava - Područni ured Koprivnica</item>
      <item>Županijsko državno odvjetništvo</item>
    </izvorni_sadrzaj>
    <derivirana_varijabla naziv="DomainObject.Predmet.OstaliListNazivFormated_1">
      <item>Sudski registar</item>
      <item>Ivan Markan</item>
      <item>Porezna uprava - Područni ured Koprivnica</item>
      <item>Županijsko državno odvjetništvo</item>
    </derivirana_varijabla>
  </DomainObject.Predmet.OstaliListNazivFormated>
  <DomainObject.Predmet.OstaliListNazivFormatedOIB>
    <izvorni_sadrzaj>
      <item>Sudski registar</item>
      <item>Ivan Markan, OIB 35057660553</item>
      <item>Porezna uprava - Područni ured Koprivnica</item>
      <item>Županijsko državno odvjetništvo</item>
    </izvorni_sadrzaj>
    <derivirana_varijabla naziv="DomainObject.Predmet.OstaliListNazivFormatedOIB_1">
      <item>Sudski registar</item>
      <item>Ivan Markan, OIB 35057660553</item>
      <item>Porezna uprava - Područni ured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PURKO d.o.o. za uzgoj stoke, peradi i ostalih životinja, trgovinu i usluge</izvorni_sadrzaj>
    <derivirana_varijabla naziv="DomainObject.Predmet.ProtustrankaIDrugi_1">PURKO d.o.o. za uzgoj stoke, peradi i ostalih životinja,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PURKO d.o.o. za uzgoj stoke, peradi i ostalih životinja, trgovinu i usluge, OIB 79260316724, Rečko polje 84, 48000 Koprivnica</izvorni_sadrzaj>
    <derivirana_varijabla naziv="DomainObject.Predmet.ProtustrankaIDrugiAdressOIB_1">PURKO d.o.o. za uzgoj stoke, peradi i ostalih životinja, trgovinu i usluge, OIB 79260316724, Rečko polje 84,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PURKO d.o.o. za uzgoj stoke, peradi i ostalih životinja, trgovinu i usluge</item>
      <item>Sudski registar</item>
      <item>Ivan Markan</item>
      <item>Porezna uprava - Područni ured Koprivnica</item>
      <item>Županijsko državno odvjetništvo</item>
    </izvorni_sadrzaj>
    <derivirana_varijabla naziv="DomainObject.Predmet.SudioniciListNaziv_1">
      <item>Financijska agencija</item>
      <item>PURKO d.o.o. za uzgoj stoke, peradi i ostalih životinja, trgovinu i usluge</item>
      <item>Sudski registar</item>
      <item>Ivan Markan</item>
      <item>Porezna uprava - Područni ured Koprivnica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PURKO d.o.o. za uzgoj stoke, peradi i ostalih životinja, trgovinu i usluge, OIB 79260316724, Rečko polje 84,48000 Koprivnica</item>
      <item>Sudski registar</item>
      <item>Ivan Markan, OIB 35057660553, Starogradska 22a,48000 Koprivnica</item>
      <item>Porezna uprava - Područni ured Koprivnica, Hrvatske državnosti 7,48000 Koprivnica</item>
      <item>Županijsko državno odvjetništvo</item>
    </izvorni_sadrzaj>
    <derivirana_varijabla naziv="DomainObject.Predmet.SudioniciListAdressOIB_1">
      <item>Financijska agencija, OIB 85821130368, Ulica grada Vukovara 70,10000 Zagreb</item>
      <item>PURKO d.o.o. za uzgoj stoke, peradi i ostalih životinja, trgovinu i usluge, OIB 79260316724, Rečko polje 84,48000 Koprivnica</item>
      <item>Sudski registar</item>
      <item>Ivan Markan, OIB 35057660553, Starogradska 22a,48000 Koprivnica</item>
      <item>Porezna uprava - Područni ured Koprivnica,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79260316724</item>
      <item>, OIB null</item>
      <item>, OIB 35057660553</item>
      <item>, OIB null</item>
      <item>, OIB null</item>
    </izvorni_sadrzaj>
    <derivirana_varijabla naziv="DomainObject.Predmet.SudioniciListNazivOIB_1">
      <item>, OIB 85821130368</item>
      <item>, OIB 79260316724</item>
      <item>, OIB null</item>
      <item>, OIB 35057660553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Miljenka Radović, OIB 69903109199, N. Tesle 19 Prelog</item>
    </izvorni_sadrzaj>
    <derivirana_varijabla naziv="DomainObject.Predmet.StecajniUpraviteljiListAddressOIB_1">
      <item>Miljenka Radović, OIB 69903109199, N. Tesle 19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A4752-2307-4703-B0B0-118FFC39B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2797</properties:Characters>
  <properties:Lines>88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2017-11-21T13:10:00Z</dcterms:created>
  <dc:creator>Mirjana Mlinarić</dc:creator>
  <cp:lastModifiedBy>Nevenka Vuković</cp:lastModifiedBy>
  <cp:lastPrinted>2017-11-22T07:12:00Z</cp:lastPrinted>
  <dcterms:modified xmlns:xsi="http://www.w3.org/2001/XMLSchema-instance" xsi:type="dcterms:W3CDTF">2017-11-22T07:12:00Z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