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bc0f" w14:paraId="551bc0f" w:rsidRDefault="00AB4602" w:rsidP="001741EB" w:rsidR="001741EB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41EB" w:rsidP="001741EB" w:rsidR="001741EB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1741EB" w:rsidP="001741EB" w:rsidR="001741EB">
      <w:pPr>
        <w:spacing w:after="0"/>
        <w:ind w:firstLine="5245"/>
        <w:jc w:val="both"/>
      </w:pPr>
      <w:r>
        <w:t xml:space="preserve">                       2 St-595/2017-2</w:t>
      </w:r>
    </w:p>
    <w:p w:rsidRDefault="001741EB" w:rsidP="001741EB" w:rsidR="001741EB">
      <w:pPr>
        <w:spacing w:after="0"/>
      </w:pPr>
    </w:p>
    <w:p w:rsidRDefault="001741EB" w:rsidP="001741EB" w:rsidR="001741EB">
      <w:pPr>
        <w:spacing w:after="0"/>
      </w:pPr>
    </w:p>
    <w:p w:rsidRDefault="001741EB" w:rsidP="001741EB" w:rsidR="001741EB">
      <w:pPr>
        <w:spacing w:after="0"/>
      </w:pPr>
    </w:p>
    <w:p w:rsidRDefault="001741EB" w:rsidP="001741EB" w:rsidR="001741EB">
      <w:pPr>
        <w:spacing w:after="0"/>
        <w:jc w:val="center"/>
      </w:pPr>
      <w:r>
        <w:t>O G L A S</w:t>
      </w:r>
    </w:p>
    <w:p w:rsidRDefault="001741EB" w:rsidP="001741EB" w:rsidR="001741EB">
      <w:pPr>
        <w:spacing w:after="0"/>
        <w:jc w:val="center"/>
      </w:pPr>
    </w:p>
    <w:p w:rsidRDefault="001741EB" w:rsidP="001741EB" w:rsidR="001741EB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Extensive</w:t>
      </w:r>
      <w:proofErr w:type="spellEnd"/>
      <w:r>
        <w:t xml:space="preserve"> jednostavno društvo s ograničenom odgovornošću za trgovinu i usluge, Zagreb, Milovana </w:t>
      </w:r>
      <w:proofErr w:type="spellStart"/>
      <w:r>
        <w:t>Gavazzia</w:t>
      </w:r>
      <w:proofErr w:type="spellEnd"/>
      <w:r>
        <w:t xml:space="preserve"> 2A, MBS: 080905833, OIB: 56535085573, koji se vodi kod ovoga suda pod brojem St-595/2017, temeljem odredbe čl. 430., 431. i 434. Stečajnog zakona (Narodne novine br. 71/15), objavljuje:</w:t>
      </w:r>
    </w:p>
    <w:p w:rsidRDefault="001741EB" w:rsidP="001741EB" w:rsidR="001741EB">
      <w:pPr>
        <w:spacing w:after="0"/>
        <w:jc w:val="both"/>
      </w:pPr>
    </w:p>
    <w:p w:rsidRDefault="001741EB" w:rsidP="001741EB" w:rsidR="001741EB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7.302,02 kune, u koji iznos je uračunata kamata i naknada Financijske agencije za provedbu ovrhe na novčanim sredstvima.  </w:t>
      </w:r>
    </w:p>
    <w:p w:rsidRDefault="001741EB" w:rsidP="001741EB" w:rsidR="001741EB">
      <w:pPr>
        <w:spacing w:after="0"/>
        <w:jc w:val="both"/>
      </w:pPr>
    </w:p>
    <w:p w:rsidRDefault="001741EB" w:rsidP="001741EB" w:rsidR="001741EB">
      <w:pPr>
        <w:spacing w:after="0"/>
        <w:jc w:val="both"/>
      </w:pPr>
      <w:r>
        <w:t xml:space="preserve">II. Poziva se osoba ovlaštena za zastupanje dužnika – Štefan </w:t>
      </w:r>
      <w:proofErr w:type="spellStart"/>
      <w:r>
        <w:t>Kuzminski</w:t>
      </w:r>
      <w:proofErr w:type="spellEnd"/>
      <w:r>
        <w:t xml:space="preserve">, Križevci, </w:t>
      </w:r>
      <w:proofErr w:type="spellStart"/>
      <w:r>
        <w:t>Carevdar</w:t>
      </w:r>
      <w:proofErr w:type="spellEnd"/>
      <w:r>
        <w:t xml:space="preserve"> 222, OIB: 77903283909, da u roku od 15 dana od objave ovog oglasa na mrežnoj stranici e-Oglasna ploča Trgovačkog suda u Bjelovaru podnese sudu javnobilježnički ovjerovljen popis imovine i obveza na propisanom obrascu.</w:t>
      </w:r>
    </w:p>
    <w:p w:rsidRDefault="001741EB" w:rsidP="001741EB" w:rsidR="001741EB">
      <w:pPr>
        <w:spacing w:after="0"/>
        <w:jc w:val="both"/>
      </w:pPr>
    </w:p>
    <w:p w:rsidRDefault="001741EB" w:rsidP="001741EB" w:rsidR="001741EB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741EB" w:rsidP="001741EB" w:rsidR="001741EB">
      <w:pPr>
        <w:spacing w:after="0"/>
        <w:jc w:val="both"/>
      </w:pPr>
    </w:p>
    <w:p w:rsidRDefault="001741EB" w:rsidP="001741EB" w:rsidR="001741EB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741EB" w:rsidP="001741EB" w:rsidR="001741EB">
      <w:pPr>
        <w:spacing w:after="0"/>
        <w:jc w:val="both"/>
      </w:pPr>
    </w:p>
    <w:p w:rsidRDefault="001741EB" w:rsidP="001741EB" w:rsidR="001741EB">
      <w:pPr>
        <w:spacing w:after="0"/>
        <w:jc w:val="center"/>
      </w:pPr>
      <w:r>
        <w:t>U Bjelovaru, 07. rujna 2017. godine</w:t>
      </w:r>
    </w:p>
    <w:p w:rsidRDefault="001741EB" w:rsidP="001741EB" w:rsidR="001741E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741EB" w:rsidP="001741EB" w:rsidR="001741EB">
      <w:pPr>
        <w:spacing w:after="0"/>
        <w:ind w:firstLine="5103"/>
      </w:pPr>
      <w:r>
        <w:t xml:space="preserve">    SUDSKI SAVJETNIK</w:t>
      </w:r>
    </w:p>
    <w:p w:rsidRDefault="001741EB" w:rsidP="001741E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1EB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EED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1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St-595/2017-2</izvorni_sadrzaj>
    <derivirana_varijabla naziv="DomainObject.Oznaka_1">St-595/2017-2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Extensive jednostavno društvo s ograničenom odgovornošću za trgovinu i usluge zastupanog po punomoćniku Štefan Kuzminski</izvorni_sadrzaj>
    <derivirana_varijabla naziv="DomainObject.Predmet.ProtustrankaFormated_1">  Extensive jednostavno društvo s ograničenom odgovornošću za trgovinu i usluge zastupanog po punomoćniku Štefan Kuzminski</derivirana_varijabla>
  </DomainObject.Predmet.ProtustrankaFormated>
  <DomainObject.Predmet.ProtustrankaFormatedOIB>
    <izvorni_sadrzaj>  Extensive jednostavno društvo s ograničenom odgovornošću za trgovinu i usluge, OIB 56535085573 zastupanog po punomoćniku Štefan Kuzminski</izvorni_sadrzaj>
    <derivirana_varijabla naziv="DomainObject.Predmet.ProtustrankaFormatedOIB_1">  Extensive jednostavno društvo s ograničenom odgovornošću za trgovinu i usluge, OIB 56535085573 zastupanog po punomoćniku Štefan Kuzminski</derivirana_varijabla>
  </DomainObject.Predmet.ProtustrankaFormatedOIB>
  <DomainObject.Predmet.ProtustrankaFormatedWithAdress>
    <izvorni_sadrzaj> Extensive jednostavno društvo s ograničenom odgovornošću za trgovinu i usluge, Milovana Gavazzia/2 A, 10000 Zagreb zastupanog po punomoćniku Štefan Kuzminski</izvorni_sadrzaj>
    <derivirana_varijabla naziv="DomainObject.Predmet.ProtustrankaFormatedWithAdress_1"> Extensive jednostavno društvo s ograničenom odgovornošću za trgovinu i usluge, Milovana Gavazzia/2 A, 10000 Zagreb zastupanog po punomoćniku Štefan Kuzminski</derivirana_varijabla>
  </DomainObject.Predmet.ProtustrankaFormatedWithAdress>
  <DomainObject.Predmet.ProtustrankaFormatedWithAdressOIB>
    <izvorni_sadrzaj> Extensive jednostavno društvo s ograničenom odgovornošću za trgovinu i usluge, OIB 56535085573, Milovana Gavazzia/2 A, 10000 Zagreb zastupanog po punomoćniku Štefan Kuzminski</izvorni_sadrzaj>
    <derivirana_varijabla naziv="DomainObject.Predmet.ProtustrankaFormatedWithAdressOIB_1"> Extensive jednostavno društvo s ograničenom odgovornošću za trgovinu i usluge, OIB 56535085573, Milovana Gavazzia/2 A, 10000 Zagreb zastupanog po punomoćniku Štefan Kuzminski</derivirana_varijabla>
  </DomainObject.Predmet.ProtustrankaFormatedWithAdressOIB>
  <DomainObject.Predmet.ProtustrankaWithAdress>
    <izvorni_sadrzaj>Extensive jednostavno društvo s ograničenom odgovornošću za trgovinu i usluge Milovana Gavazzia/2 A, 10000 Zagreb</izvorni_sadrzaj>
    <derivirana_varijabla naziv="DomainObject.Predmet.ProtustrankaWithAdress_1">Extensive jednostavno društvo s ograničenom odgovornošću za trgovinu i usluge Milovana Gavazzia/2 A, 10000 Zagreb</derivirana_varijabla>
  </DomainObject.Predmet.ProtustrankaWithAdress>
  <DomainObject.Predmet.ProtustrankaWithAdressOIB>
    <izvorni_sadrzaj>Extensive jednostavno društvo s ograničenom odgovornošću za trgovinu i usluge, OIB 56535085573, Milovana Gavazzia/2 A, 10000 Zagreb</izvorni_sadrzaj>
    <derivirana_varijabla naziv="DomainObject.Predmet.ProtustrankaWithAdressOIB_1">Extensive jednostavno društvo s ograničenom odgovornošću za trgovinu i usluge, OIB 56535085573, Milovana Gavazzia/2 A, 10000 Zagreb</derivirana_varijabla>
  </DomainObject.Predmet.ProtustrankaWithAdressOIB>
  <DomainObject.Predmet.ProtustrankaNazivFormated>
    <izvorni_sadrzaj>Extensive jednostavno društvo s ograničenom odgovornošću za trgovinu i usluge</izvorni_sadrzaj>
    <derivirana_varijabla naziv="DomainObject.Predmet.ProtustrankaNazivFormated_1">Extensive jednostavno društvo s ograničenom odgovornošću za trgovinu i usluge</derivirana_varijabla>
  </DomainObject.Predmet.ProtustrankaNazivFormated>
  <DomainObject.Predmet.ProtustrankaNazivFormatedOIB>
    <izvorni_sadrzaj>Extensive jednostavno društvo s ograničenom odgovornošću za trgovinu i usluge, OIB 56535085573</izvorni_sadrzaj>
    <derivirana_varijabla naziv="DomainObject.Predmet.ProtustrankaNazivFormatedOIB_1">Extensive jednostavno društvo s ograničenom odgovornošću za trgovinu i usluge, OIB 56535085573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Extensive jednostavno društvo s ograničenom odgovornošću za trgovinu i usluge zastupanog po punomoćniku Štefan Kuzminski</item>
    </izvorni_sadrzaj>
    <derivirana_varijabla naziv="DomainObject.Predmet.ProtuStrankaListFormated_1">
      <item>Extensive jednostavno društvo s ograničenom odgovornošću za trgovinu i usluge zastupanog po punomoćniku Štefan Kuzminski</item>
    </derivirana_varijabla>
  </DomainObject.Predmet.ProtuStrankaListFormated>
  <DomainObject.Predmet.ProtuStrankaListFormatedOIB>
    <izvorni_sadrzaj>
      <item>Extensive jednostavno društvo s ograničenom odgovornošću za trgovinu i usluge, OIB 56535085573 zastupanog po punomoćniku Štefan Kuzminski</item>
    </izvorni_sadrzaj>
    <derivirana_varijabla naziv="DomainObject.Predmet.ProtuStrankaListFormatedOIB_1">
      <item>Extensive jednostavno društvo s ograničenom odgovornošću za trgovinu i usluge, OIB 56535085573 zastupanog po punomoćniku Štefan Kuzminski</item>
    </derivirana_varijabla>
  </DomainObject.Predmet.ProtuStrankaListFormatedOIB>
  <DomainObject.Predmet.ProtuStrankaListFormatedWithAdress>
    <izvorni_sadrzaj>
      <item>Extensive jednostavno društvo s ograničenom odgovornošću za trgovinu i usluge, Milovana Gavazzia/2 A, 10000 Zagreb zastupanog po punomoćniku Štefan Kuzminski</item>
    </izvorni_sadrzaj>
    <derivirana_varijabla naziv="DomainObject.Predmet.ProtuStrankaListFormatedWithAdress_1">
      <item>Extensive jednostavno društvo s ograničenom odgovornošću za trgovinu i usluge, Milovana Gavazzia/2 A, 10000 Zagreb zastupanog po punomoćniku Štefan Kuzminski</item>
    </derivirana_varijabla>
  </DomainObject.Predmet.ProtuStrankaListFormatedWithAdress>
  <DomainObject.Predmet.ProtuStrankaListFormatedWithAdressOIB>
    <izvorni_sadrzaj>
      <item>Extensive jednostavno društvo s ograničenom odgovornošću za trgovinu i usluge, OIB 56535085573, Milovana Gavazzia/2 A, 10000 Zagreb zastupanog po punomoćniku Štefan Kuzminski</item>
    </izvorni_sadrzaj>
    <derivirana_varijabla naziv="DomainObject.Predmet.ProtuStrankaListFormatedWithAdressOIB_1">
      <item>Extensive jednostavno društvo s ograničenom odgovornošću za trgovinu i usluge, OIB 56535085573, Milovana Gavazzia/2 A, 10000 Zagreb zastupanog po punomoćniku Štefan Kuzminski</item>
    </derivirana_varijabla>
  </DomainObject.Predmet.ProtuStrankaListFormatedWithAdressOIB>
  <DomainObject.Predmet.ProtuStrankaListNazivFormated>
    <izvorni_sadrzaj>
      <item>Extensive jednostavno društvo s ograničenom odgovornošću za trgovinu i usluge</item>
    </izvorni_sadrzaj>
    <derivirana_varijabla naziv="DomainObject.Predmet.ProtuStrankaListNazivFormated_1">
      <item>Extensive jednostavno društvo s ograničenom odgovornošću za trgovinu i usluge</item>
    </derivirana_varijabla>
  </DomainObject.Predmet.ProtuStrankaListNazivFormated>
  <DomainObject.Predmet.ProtuStrankaListNazivFormatedOIB>
    <izvorni_sadrzaj>
      <item>Extensive jednostavno društvo s ograničenom odgovornošću za trgovinu i usluge, OIB 56535085573</item>
    </izvorni_sadrzaj>
    <derivirana_varijabla naziv="DomainObject.Predmet.ProtuStrankaListNazivFormatedOIB_1">
      <item>Extensive jednostavno društvo s ograničenom odgovornošću za trgovinu i usluge, OIB 56535085573</item>
    </derivirana_varijabla>
  </DomainObject.Predmet.ProtuStrankaListNazivFormatedOIB>
  <DomainObject.Predmet.OstaliListFormated>
    <izvorni_sadrzaj>
      <item>Štefan Kuzminski punomoćnik sudionika u postupku Extensive jednostavno društvo s ograničenom odgovornošću za trgovinu i usluge</item>
    </izvorni_sadrzaj>
    <derivirana_varijabla naziv="DomainObject.Predmet.OstaliListFormated_1">
      <item>Štefan Kuzminski punomoćnik sudionika u postupku Extensive jednostavno društvo s ograničenom odgovornošću za trgovinu i usluge</item>
    </derivirana_varijabla>
  </DomainObject.Predmet.OstaliListFormated>
  <DomainObject.Predmet.OstaliListFormatedOIB>
    <izvorni_sadrzaj>
      <item>Štefan Kuzminski, OIB 77903283909 punomoćnik sudionika u postupku Extensive jednostavno društvo s ograničenom odgovornošću za trgovinu i usluge</item>
    </izvorni_sadrzaj>
    <derivirana_varijabla naziv="DomainObject.Predmet.OstaliListFormatedOIB_1">
      <item>Štefan Kuzminski, OIB 77903283909 punomoćnik sudionika u postupku Extensive jednostavno društvo s ograničenom odgovornošću za trgovinu i usluge</item>
    </derivirana_varijabla>
  </DomainObject.Predmet.OstaliListFormatedOIB>
  <DomainObject.Predmet.OstaliListFormatedWithAdress>
    <izvorni_sadrzaj>
      <item>Štefan Kuzminski, Carevdar 222, 48260 Križevci punomoćnik sudionika u postupku Extensive jednostavno društvo s ograničenom odgovornošću za trgovinu i usluge</item>
    </izvorni_sadrzaj>
    <derivirana_varijabla naziv="DomainObject.Predmet.OstaliListFormatedWithAdress_1">
      <item>Štefan Kuzminski, Carevdar 222, 48260 Križevci punomoćnik sudionika u postupku Extensive jednostavno društvo s ograničenom odgovornošću za trgovinu i usluge</item>
    </derivirana_varijabla>
  </DomainObject.Predmet.OstaliListFormatedWithAdress>
  <DomainObject.Predmet.OstaliListFormatedWithAdressOIB>
    <izvorni_sadrzaj>
      <item>Štefan Kuzminski, OIB 77903283909, Carevdar 222, 48260 Križevci punomoćnik sudionika u postupku Extensive jednostavno društvo s ograničenom odgovornošću za trgovinu i usluge</item>
    </izvorni_sadrzaj>
    <derivirana_varijabla naziv="DomainObject.Predmet.OstaliListFormatedWithAdressOIB_1">
      <item>Štefan Kuzminski, OIB 77903283909, Carevdar 222, 48260 Križevci punomoćnik sudionika u postupku Extensive jednostavno društvo s ograničenom odgovornošću za trgovinu i usluge</item>
    </derivirana_varijabla>
  </DomainObject.Predmet.OstaliListFormatedWithAdressOIB>
  <DomainObject.Predmet.OstaliListNazivFormated>
    <izvorni_sadrzaj>
      <item>Štefan Kuzminski</item>
    </izvorni_sadrzaj>
    <derivirana_varijabla naziv="DomainObject.Predmet.OstaliListNazivFormated_1">
      <item>Štefan Kuzminski</item>
    </derivirana_varijabla>
  </DomainObject.Predmet.OstaliListNazivFormated>
  <DomainObject.Predmet.OstaliListNazivFormatedOIB>
    <izvorni_sadrzaj>
      <item>Štefan Kuzminski, OIB 77903283909</item>
    </izvorni_sadrzaj>
    <derivirana_varijabla naziv="DomainObject.Predmet.OstaliListNazivFormatedOIB_1">
      <item>Štefan Kuzminski, OIB 77903283909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St-595/2017-2</izvorni_sadrzaj>
    <derivirana_varijabla naziv="DomainObject.PoslovniBrojDokumenta_1">St-595/2017-2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Extensive jednostavno društvo s ograničenom odgovornošću za trgovinu i usluge</izvorni_sadrzaj>
    <derivirana_varijabla naziv="DomainObject.Predmet.ProtustrankaIDrugi_1">Extensive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Extensive jednostavno društvo s ograničenom odgovornošću za trgovinu i usluge, OIB 56535085573, Milovana Gavazzia/2 A, 10000 Zagreb</izvorni_sadrzaj>
    <derivirana_varijabla naziv="DomainObject.Predmet.ProtustrankaIDrugiAdressOIB_1">Extensive jednostavno društvo s ograničenom odgovornošću za trgovinu i usluge, OIB 56535085573, Milovana Gavazzia/2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Extensive jednostavno društvo s ograničenom odgovornošću za trgovinu i usluge</item>
      <item>FINA Regionalni centar Zagreb</item>
      <item>Štefan Kuzminski</item>
    </izvorni_sadrzaj>
    <derivirana_varijabla naziv="DomainObject.Predmet.SudioniciListNaziv_1">
      <item>Extensive jednostavno društvo s ograničenom odgovornošću za trgovinu i usluge</item>
      <item>FINA Regionalni centar Zagreb</item>
      <item>Štefan Kuzminski</item>
    </derivirana_varijabla>
  </DomainObject.Predmet.SudioniciListNaziv>
  <DomainObject.Predmet.SudioniciListAdressOIB>
    <izvorni_sadrzaj>
      <item>Extensive jednostavno društvo s ograničenom odgovornošću za trgovinu i usluge, OIB 56535085573, Milovana Gavazzia/2 A,10000 Zagreb</item>
      <item>FINA Regionalni centar Zagreb, OIB 85821130368, Trg svibanjskih žrtava 1995. 1,10000 Zagreb</item>
      <item>Štefan Kuzminski, OIB 77903283909, Carevdar 222,48260 Križevci</item>
    </izvorni_sadrzaj>
    <derivirana_varijabla naziv="DomainObject.Predmet.SudioniciListAdressOIB_1">
      <item>Extensive jednostavno društvo s ograničenom odgovornošću za trgovinu i usluge, OIB 56535085573, Milovana Gavazzia/2 A,10000 Zagreb</item>
      <item>FINA Regionalni centar Zagreb, OIB 85821130368, Trg svibanjskih žrtava 1995. 1,10000 Zagreb</item>
      <item>Štefan Kuzminski, OIB 77903283909, Carevdar 222,48260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70B66-6960-4FB6-9438-7600CD15C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1641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2017-09-07T09:19:00Z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