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1b5c" w14:paraId="aeb1b5c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975865" w:rsidRPr="001F634C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D95043">
        <w:rPr>
          <w:rFonts w:hAnsi="Times New Roman" w:ascii="Times New Roman"/>
          <w:szCs w:val="24"/>
        </w:rPr>
        <w:t xml:space="preserve">SOLARNA ELEKTRANA HVAR d.o.o. za proizvodnju energije u likvidaciji, Zagreb, Bogovićeva 4, OIB: </w:t>
      </w:r>
      <w:r w:rsidR="00D95043" w:rsidRPr="00D95043">
        <w:rPr>
          <w:rFonts w:hAnsi="Times New Roman" w:ascii="Times New Roman"/>
          <w:szCs w:val="24"/>
        </w:rPr>
        <w:t>19315960431</w:t>
      </w:r>
      <w:r w:rsidR="000F2934" w:rsidRPr="0016314D">
        <w:rPr>
          <w:rFonts w:hAnsi="Times New Roman" w:ascii="Times New Roman"/>
          <w:szCs w:val="24"/>
        </w:rPr>
        <w:t>,</w:t>
      </w:r>
      <w:r w:rsidR="0047281F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>5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D95043">
        <w:rPr>
          <w:rFonts w:hAnsi="Times New Roman" w:ascii="Times New Roman"/>
          <w:szCs w:val="24"/>
        </w:rPr>
        <w:t>siječnja</w:t>
      </w:r>
      <w:r w:rsidR="000F2934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>2016</w:t>
      </w:r>
      <w:r w:rsidR="000665A2">
        <w:rPr>
          <w:rFonts w:hAnsi="Times New Roman" w:ascii="Times New Roman"/>
          <w:szCs w:val="24"/>
        </w:rPr>
        <w:t>.</w:t>
      </w:r>
      <w:r w:rsidR="0047281F">
        <w:rPr>
          <w:rFonts w:hAnsi="Times New Roman" w:ascii="Times New Roman"/>
          <w:szCs w:val="24"/>
        </w:rPr>
        <w:t xml:space="preserve"> godine</w:t>
      </w: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3379C5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 xml:space="preserve">SOLARNA ELEKTRANA HVAR d.o.o. za proizvodnju energije u likvidaciji, Zagreb, Bogovićeva 4, OIB: </w:t>
      </w:r>
      <w:r w:rsidR="00D95043" w:rsidRPr="00D95043">
        <w:rPr>
          <w:rFonts w:hAnsi="Times New Roman" w:ascii="Times New Roman"/>
          <w:szCs w:val="24"/>
        </w:rPr>
        <w:t>19315960431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3379C5" w:rsidR="002A00F8" w:rsidRPr="0097586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496D83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</w:rPr>
        <w:t>DRAGUTIN JEŽIĆ iz Zagreba, Česmičkoga 10, OIB: 50868688359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3379C5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D95043">
        <w:rPr>
          <w:rFonts w:hAnsi="Times New Roman" w:ascii="Times New Roman"/>
          <w:szCs w:val="24"/>
        </w:rPr>
        <w:t xml:space="preserve">SOLARNA ELEKTRANA HVAR d.o.o. za proizvodnju energije u likvidaciji, Zagreb, Bogovićeva 4, OIB: </w:t>
      </w:r>
      <w:r w:rsidR="00D95043" w:rsidRPr="00D95043">
        <w:rPr>
          <w:rFonts w:hAnsi="Times New Roman" w:ascii="Times New Roman"/>
          <w:szCs w:val="24"/>
        </w:rPr>
        <w:t>19315960431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D95043">
        <w:rPr>
          <w:rFonts w:hAnsi="Times New Roman" w:ascii="Times New Roman"/>
          <w:szCs w:val="24"/>
        </w:rPr>
        <w:t>5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D95043">
        <w:rPr>
          <w:rFonts w:hAnsi="Times New Roman" w:ascii="Times New Roman"/>
          <w:szCs w:val="24"/>
        </w:rPr>
        <w:t>siječnja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>2016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</w:t>
      </w:r>
      <w:r w:rsidR="003E311D">
        <w:rPr>
          <w:rFonts w:hAnsi="Times New Roman" w:ascii="Times New Roman"/>
          <w:szCs w:val="24"/>
        </w:rPr>
        <w:t xml:space="preserve"> </w:t>
      </w:r>
      <w:r w:rsidR="005A363F">
        <w:rPr>
          <w:rFonts w:hAnsi="Times New Roman" w:ascii="Times New Roman"/>
          <w:szCs w:val="24"/>
        </w:rPr>
        <w:t>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8B11B0" w:rsidP="00640526" w:rsidR="008B11B0" w:rsidRPr="00333CDA">
      <w:pPr>
        <w:jc w:val="both"/>
        <w:rPr>
          <w:rFonts w:hAnsi="Times New Roman" w:ascii="Times New Roman"/>
        </w:rPr>
      </w:pP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>Predlagatelju</w:t>
      </w:r>
      <w:r w:rsidR="003379C5">
        <w:rPr>
          <w:rFonts w:hAnsi="Times New Roman" w:ascii="Times New Roman"/>
          <w:szCs w:val="24"/>
        </w:rPr>
        <w:t xml:space="preserve">/ Dužniku, </w:t>
      </w:r>
      <w:r w:rsidR="00D95043">
        <w:rPr>
          <w:rFonts w:hAnsi="Times New Roman" w:ascii="Times New Roman"/>
          <w:szCs w:val="24"/>
        </w:rPr>
        <w:t>SOLARNA ELEKTRANA HVAR</w:t>
      </w:r>
      <w:r w:rsidR="003379C5">
        <w:rPr>
          <w:rFonts w:hAnsi="Times New Roman" w:ascii="Times New Roman"/>
          <w:szCs w:val="24"/>
        </w:rPr>
        <w:t xml:space="preserve"> d.o.o., </w:t>
      </w:r>
      <w:r w:rsidR="00C54661">
        <w:rPr>
          <w:rFonts w:hAnsi="Times New Roman" w:ascii="Times New Roman"/>
          <w:szCs w:val="24"/>
        </w:rPr>
        <w:t xml:space="preserve">po punomoćniku </w:t>
      </w:r>
      <w:r w:rsidR="009F49C1">
        <w:rPr>
          <w:rFonts w:hAnsi="Times New Roman" w:ascii="Times New Roman"/>
          <w:szCs w:val="24"/>
        </w:rPr>
        <w:t>Hrvoju Spajić</w:t>
      </w:r>
      <w:r w:rsidR="00D95043">
        <w:rPr>
          <w:rFonts w:hAnsi="Times New Roman" w:ascii="Times New Roman"/>
          <w:szCs w:val="24"/>
        </w:rPr>
        <w:t>, odvjetniku iz O.D. Bekina, Škurla, Durmiš i Spajić d.o.o., Zagreb, Preradovićeva 24</w:t>
      </w:r>
      <w:r w:rsidR="003379C5">
        <w:rPr>
          <w:rFonts w:hAnsi="Times New Roman" w:ascii="Times New Roman"/>
          <w:szCs w:val="24"/>
        </w:rPr>
        <w:t xml:space="preserve"> </w:t>
      </w:r>
    </w:p>
    <w:p w:rsidRDefault="00D95043" w:rsidP="008B11B0" w:rsidR="008B11B0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Likvidatoru društva, Matija Juhn, Zagreb, Horvatovac 51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>u</w:t>
      </w:r>
      <w:r w:rsidR="0047281F">
        <w:rPr>
          <w:rFonts w:hAnsi="Times New Roman" w:ascii="Times New Roman"/>
          <w:szCs w:val="24"/>
        </w:rPr>
        <w:t xml:space="preserve">, </w:t>
      </w:r>
      <w:r w:rsidR="00D95043">
        <w:rPr>
          <w:rFonts w:hAnsi="Times New Roman" w:ascii="Times New Roman"/>
        </w:rPr>
        <w:t>Dragutin Ježić, Zagreb, Česmičkoga 10</w:t>
      </w:r>
    </w:p>
    <w:p w:rsidRDefault="0047281F" w:rsidP="0047281F" w:rsidR="0047281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MF, </w:t>
      </w:r>
      <w:r w:rsidRPr="009B6674">
        <w:rPr>
          <w:rFonts w:hAnsi="Times New Roman" w:ascii="Times New Roman"/>
          <w:szCs w:val="24"/>
        </w:rPr>
        <w:t>Porezna uprava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3379C5" w:rsidP="00BB1138" w:rsidR="003379C5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47281F" w:rsidP="0047281F" w:rsidR="0047281F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Pr="009B6674">
        <w:rPr>
          <w:rFonts w:hAnsi="Times New Roman" w:ascii="Times New Roman"/>
          <w:szCs w:val="24"/>
        </w:rPr>
        <w:t>glasna ploča suda</w:t>
      </w:r>
      <w:r>
        <w:rPr>
          <w:rFonts w:hAnsi="Times New Roman" w:ascii="Times New Roman"/>
          <w:szCs w:val="24"/>
        </w:rPr>
        <w:t xml:space="preserve"> za javnost 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9F49C1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="00D95043">
      <w:rPr>
        <w:rStyle w:val="Brojstranice"/>
        <w:rFonts w:hAnsi="Times New Roman" w:ascii="Times New Roman"/>
      </w:rPr>
      <w:t xml:space="preserve"> </w:t>
    </w:r>
    <w:r w:rsidRPr="00DA1AAD">
      <w:rPr>
        <w:rStyle w:val="Brojstranice"/>
        <w:rFonts w:hAnsi="Times New Roman" w:ascii="Times New Roman"/>
      </w:rPr>
      <w:t>St-</w:t>
    </w:r>
    <w:r w:rsidR="00D95043">
      <w:rPr>
        <w:rStyle w:val="Brojstranice"/>
        <w:rFonts w:hAnsi="Times New Roman" w:ascii="Times New Roman"/>
      </w:rPr>
      <w:t>499</w:t>
    </w:r>
    <w:r w:rsidRPr="00DA1AAD">
      <w:rPr>
        <w:rStyle w:val="Brojstranice"/>
        <w:rFonts w:hAnsi="Times New Roman" w:ascii="Times New Roman"/>
      </w:rPr>
      <w:t>/</w:t>
    </w:r>
    <w:r w:rsidR="00496D83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D95043">
      <w:rPr>
        <w:rStyle w:val="Brojstranice"/>
        <w:rFonts w:hAnsi="Times New Roman" w:ascii="Times New Roman"/>
        <w:sz w:val="20"/>
      </w:rPr>
      <w:t>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D95043"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D95043">
      <w:rPr>
        <w:rFonts w:hAnsi="Times New Roman" w:ascii="Times New Roman"/>
        <w:szCs w:val="24"/>
      </w:rPr>
      <w:t>499</w:t>
    </w:r>
    <w:r w:rsidR="00CD5D35" w:rsidRPr="00DA1AAD">
      <w:rPr>
        <w:rFonts w:hAnsi="Times New Roman" w:ascii="Times New Roman"/>
        <w:szCs w:val="24"/>
      </w:rPr>
      <w:t>/</w:t>
    </w:r>
    <w:r w:rsidR="00496D83"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D95043">
      <w:rPr>
        <w:rFonts w:hAnsi="Times New Roman" w:ascii="Times New Roman"/>
        <w:sz w:val="20"/>
        <w:szCs w:val="24"/>
      </w:rPr>
      <w:t>14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B1616F"/>
    <w:multiLevelType w:val="hybridMultilevel"/>
    <w:tmpl w:val="A88EE7A4"/>
    <w:lvl w:tplc="931C38CE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9E789C"/>
    <w:multiLevelType w:val="hybridMultilevel"/>
    <w:tmpl w:val="A8183228"/>
    <w:lvl w:tplc="B6207F64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8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9C5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311D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281F"/>
    <w:rsid w:val="004750F5"/>
    <w:rsid w:val="00481B26"/>
    <w:rsid w:val="00491B23"/>
    <w:rsid w:val="00496C00"/>
    <w:rsid w:val="00496D83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4DD1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233D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1B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9F49C1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94D11"/>
    <w:rsid w:val="00BB1138"/>
    <w:rsid w:val="00BB41C4"/>
    <w:rsid w:val="00BB7C97"/>
    <w:rsid w:val="00BD198F"/>
    <w:rsid w:val="00BD6DC7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54661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95043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D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D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D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D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D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D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D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D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St-499/2015-14</izvorni_sadrzaj>
    <derivirana_varijabla naziv="DomainObject.Oznaka_1">St-499/2015-14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SOLARNA ELEKTRANA HVAR d.o.o. za proizvodnju energije u likvidaciji zastupanog po punomoćniku Odvjetničko društvo BEKINA, ŠKURLA, DURMIŠ I SPAJIĆ, d.o.o.</izvorni_sadrzaj>
    <derivirana_varijabla naziv="DomainObject.Predmet.ProtustrankaFormated_1">  SOLARNA ELEKTRANA HVAR d.o.o. za proizvodnju energije u likvidaciji zastupanog po punomoćniku Odvjetničko društvo BEKINA, ŠKURLA, DURMIŠ I SPAJIĆ, d.o.o.</derivirana_varijabla>
  </DomainObject.Predmet.ProtustrankaFormated>
  <DomainObject.Predmet.ProtustrankaFormatedOIB>
    <izvorni_sadrzaj>  SOLARNA ELEKTRANA HVAR d.o.o. za proizvodnju energije u likvidaciji, OIB 19315960431 zastupanog po punomoćniku Odvjetničko društvo BEKINA, ŠKURLA, DURMIŠ I SPAJIĆ, d.o.o.</izvorni_sadrzaj>
    <derivirana_varijabla naziv="DomainObject.Predmet.ProtustrankaFormatedOIB_1">  SOLARNA ELEKTRANA HVAR d.o.o. za proizvodnju energije u likvidaciji, OIB 19315960431 zastupanog po punomoćniku Odvjetničko društvo BEKINA, ŠKURLA, DURMIŠ I SPAJIĆ, d.o.o.</derivirana_varijabla>
  </DomainObject.Predmet.ProtustrankaFormatedOIB>
  <DomainObject.Predmet.ProtustrankaFormatedWithAdress>
    <izvorni_sadrzaj> SOLARNA ELEKTRANA HVAR d.o.o. za proizvodnju energije u likvidaciji, Bogovićeva 4, 10000 Zagreb zastupanog po punomoćniku Odvjetničko društvo BEKINA, ŠKURLA, DURMIŠ I SPAJIĆ, d.o.o.</izvorni_sadrzaj>
    <derivirana_varijabla naziv="DomainObject.Predmet.ProtustrankaFormatedWithAdress_1"> SOLARNA ELEKTRANA HVAR d.o.o. za proizvodnju energije u likvidaciji, Bogovićeva 4, 10000 Zagreb zastupanog po punomoćniku Odvjetničko društvo BEKINA, ŠKURLA, DURMIŠ I SPAJIĆ, d.o.o.</derivirana_varijabla>
  </DomainObject.Predmet.ProtustrankaFormatedWithAdress>
  <DomainObject.Predmet.ProtustrankaFormatedWithAdressOIB>
    <izvorni_sadrzaj> SOLARNA ELEKTRANA HVAR d.o.o. za proizvodnju energije u likvidaciji, OIB 19315960431, Bogovićeva 4, 10000 Zagreb zastupanog po punomoćniku Odvjetničko društvo BEKINA, ŠKURLA, DURMIŠ I SPAJIĆ, d.o.o.</izvorni_sadrzaj>
    <derivirana_varijabla naziv="DomainObject.Predmet.ProtustrankaFormatedWithAdressOIB_1"> SOLARNA ELEKTRANA HVAR d.o.o. za proizvodnju energije u likvidaciji, OIB 19315960431, Bogovićeva 4, 10000 Zagreb zastupanog po punomoćniku Odvjetničko društvo BEKINA, ŠKURLA, DURMIŠ I SPAJIĆ, d.o.o.</derivirana_varijabla>
  </DomainObject.Predmet.ProtustrankaFormatedWithAdressOIB>
  <DomainObject.Predmet.ProtustrankaWithAdress>
    <izvorni_sadrzaj>SOLARNA ELEKTRANA HVAR d.o.o. za proizvodnju energije u likvidaciji Bogovićeva 4, 10000 Zagreb</izvorni_sadrzaj>
    <derivirana_varijabla naziv="DomainObject.Predmet.ProtustrankaWithAdress_1">SOLARNA ELEKTRANA HVAR d.o.o. za proizvodnju energije u likvidaciji Bogovićeva 4, 10000 Zagreb</derivirana_varijabla>
  </DomainObject.Predmet.ProtustrankaWithAdress>
  <DomainObject.Predmet.ProtustrankaWithAdressOIB>
    <izvorni_sadrzaj>SOLARNA ELEKTRANA HVAR d.o.o. za proizvodnju energije u likvidaciji, OIB 19315960431, Bogovićeva 4, 10000 Zagreb</izvorni_sadrzaj>
    <derivirana_varijabla naziv="DomainObject.Predmet.ProtustrankaWithAdressOIB_1">SOLARNA ELEKTRANA HVAR d.o.o. za proizvodnju energije u likvidaciji, OIB 19315960431, Bogovićeva 4, 10000 Zagreb</derivirana_varijabla>
  </DomainObject.Predmet.ProtustrankaWithAdressOIB>
  <DomainObject.Predmet.ProtustrankaNazivFormated>
    <izvorni_sadrzaj>SOLARNA ELEKTRANA HVAR d.o.o. za proizvodnju energije u likvidaciji</izvorni_sadrzaj>
    <derivirana_varijabla naziv="DomainObject.Predmet.ProtustrankaNazivFormated_1">SOLARNA ELEKTRANA HVAR d.o.o. za proizvodnju energije u likvidaciji</derivirana_varijabla>
  </DomainObject.Predmet.ProtustrankaNazivFormated>
  <DomainObject.Predmet.ProtustrankaNazivFormatedOIB>
    <izvorni_sadrzaj>SOLARNA ELEKTRANA HVAR d.o.o. za proizvodnju energije u likvidaciji, OIB 19315960431</izvorni_sadrzaj>
    <derivirana_varijabla naziv="DomainObject.Predmet.ProtustrankaNazivFormatedOIB_1">SOLARNA ELEKTRANA HVAR d.o.o. za proizvodnju energije u likvidaciji, OIB 19315960431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SOLARNA ELEKTRANA HVAR d.o.o. za proizvodnju energije u likvidaciji</izvorni_sadrzaj>
    <derivirana_varijabla naziv="DomainObject.Predmet.StrankaFormated_1">  SOLARNA ELEKTRANA HVAR d.o.o. za proizvodnju energije u likvidaciji</derivirana_varijabla>
  </DomainObject.Predmet.StrankaFormated>
  <DomainObject.Predmet.StrankaFormatedOIB>
    <izvorni_sadrzaj>  SOLARNA ELEKTRANA HVAR d.o.o. za proizvodnju energije u likvidaciji, OIB 19315960431</izvorni_sadrzaj>
    <derivirana_varijabla naziv="DomainObject.Predmet.StrankaFormatedOIB_1">  SOLARNA ELEKTRANA HVAR d.o.o. za proizvodnju energije u likvidaciji, OIB 19315960431</derivirana_varijabla>
  </DomainObject.Predmet.StrankaFormatedOIB>
  <DomainObject.Predmet.StrankaFormatedWithAdress>
    <izvorni_sadrzaj> SOLARNA ELEKTRANA HVAR d.o.o. za proizvodnju energije u likvidaciji, Bogovićeva 4, 10000 Zagreb</izvorni_sadrzaj>
    <derivirana_varijabla naziv="DomainObject.Predmet.StrankaFormatedWithAdress_1"> SOLARNA ELEKTRANA HVAR d.o.o. za proizvodnju energije u likvidaciji, Bogovićeva 4, 10000 Zagreb</derivirana_varijabla>
  </DomainObject.Predmet.StrankaFormatedWithAdress>
  <DomainObject.Predmet.StrankaFormatedWithAdressOIB>
    <izvorni_sadrzaj> SOLARNA ELEKTRANA HVAR d.o.o. za proizvodnju energije u likvidaciji, OIB 19315960431, Bogovićeva 4, 10000 Zagreb</izvorni_sadrzaj>
    <derivirana_varijabla naziv="DomainObject.Predmet.StrankaFormatedWithAdressOIB_1"> SOLARNA ELEKTRANA HVAR d.o.o. za proizvodnju energije u likvidaciji, OIB 19315960431, Bogovićeva 4, 10000 Zagreb</derivirana_varijabla>
  </DomainObject.Predmet.StrankaFormatedWithAdressOIB>
  <DomainObject.Predmet.StrankaWithAdress>
    <izvorni_sadrzaj>SOLARNA ELEKTRANA HVAR d.o.o. za proizvodnju energije u likvidaciji Bogovićeva 4,10000 Zagreb</izvorni_sadrzaj>
    <derivirana_varijabla naziv="DomainObject.Predmet.StrankaWithAdress_1">SOLARNA ELEKTRANA HVAR d.o.o. za proizvodnju energije u likvidaciji Bogovićeva 4,10000 Zagreb</derivirana_varijabla>
  </DomainObject.Predmet.StrankaWithAdress>
  <DomainObject.Predmet.StrankaWithAdressOIB>
    <izvorni_sadrzaj>SOLARNA ELEKTRANA HVAR d.o.o. za proizvodnju energije u likvidaciji, OIB 19315960431, Bogovićeva 4,10000 Zagreb</izvorni_sadrzaj>
    <derivirana_varijabla naziv="DomainObject.Predmet.StrankaWithAdressOIB_1">SOLARNA ELEKTRANA HVAR d.o.o. za proizvodnju energije u likvidaciji, OIB 19315960431, Bogovićeva 4,10000 Zagreb</derivirana_varijabla>
  </DomainObject.Predmet.StrankaWithAdressOIB>
  <DomainObject.Predmet.StrankaNazivFormated>
    <izvorni_sadrzaj>SOLARNA ELEKTRANA HVAR d.o.o. za proizvodnju energije u likvidaciji</izvorni_sadrzaj>
    <derivirana_varijabla naziv="DomainObject.Predmet.StrankaNazivFormated_1">SOLARNA ELEKTRANA HVAR d.o.o. za proizvodnju energije u likvidaciji</derivirana_varijabla>
  </DomainObject.Predmet.StrankaNazivFormated>
  <DomainObject.Predmet.StrankaNazivFormatedOIB>
    <izvorni_sadrzaj>SOLARNA ELEKTRANA HVAR d.o.o. za proizvodnju energije u likvidaciji, OIB 19315960431</izvorni_sadrzaj>
    <derivirana_varijabla naziv="DomainObject.Predmet.StrankaNazivFormatedOIB_1">SOLARNA ELEKTRANA HVAR d.o.o. za proizvodnju energije u likvidaciji, OIB 19315960431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SOLARNA ELEKTRANA HVAR d.o.o. za proizvodnju energije u likvidaciji</item>
    </izvorni_sadrzaj>
    <derivirana_varijabla naziv="DomainObject.Predmet.StrankaListFormated_1">
      <item>SOLARNA ELEKTRANA HVAR d.o.o. za proizvodnju energije u likvidaciji</item>
    </derivirana_varijabla>
  </DomainObject.Predmet.StrankaListFormated>
  <DomainObject.Predmet.StrankaListFormatedOIB>
    <izvorni_sadrzaj>
      <item>SOLARNA ELEKTRANA HVAR d.o.o. za proizvodnju energije u likvidaciji, OIB 19315960431</item>
    </izvorni_sadrzaj>
    <derivirana_varijabla naziv="DomainObject.Predmet.StrankaListFormatedOIB_1">
      <item>SOLARNA ELEKTRANA HVAR d.o.o. za proizvodnju energije u likvidaciji, OIB 19315960431</item>
    </derivirana_varijabla>
  </DomainObject.Predmet.StrankaListFormatedOIB>
  <DomainObject.Predmet.StrankaListFormatedWithAdress>
    <izvorni_sadrzaj>
      <item>SOLARNA ELEKTRANA HVAR d.o.o. za proizvodnju energije u likvidaciji, Bogovićeva 4, 10000 Zagreb</item>
    </izvorni_sadrzaj>
    <derivirana_varijabla naziv="DomainObject.Predmet.StrankaListFormatedWithAdress_1">
      <item>SOLARNA ELEKTRANA HVAR d.o.o. za proizvodnju energije u likvidaciji, Bogovićeva 4, 10000 Zagreb</item>
    </derivirana_varijabla>
  </DomainObject.Predmet.StrankaListFormatedWithAdress>
  <DomainObject.Predmet.StrankaListFormatedWithAdressOIB>
    <izvorni_sadrzaj>
      <item>SOLARNA ELEKTRANA HVAR d.o.o. za proizvodnju energije u likvidaciji, OIB 19315960431, Bogovićeva 4, 10000 Zagreb</item>
    </izvorni_sadrzaj>
    <derivirana_varijabla naziv="DomainObject.Predmet.StrankaListFormatedWithAdressOIB_1">
      <item>SOLARNA ELEKTRANA HVAR d.o.o. za proizvodnju energije u likvidaciji, OIB 19315960431, Bogovićeva 4, 10000 Zagreb</item>
    </derivirana_varijabla>
  </DomainObject.Predmet.StrankaListFormatedWithAdressOIB>
  <DomainObject.Predmet.StrankaListNazivFormated>
    <izvorni_sadrzaj>
      <item>SOLARNA ELEKTRANA HVAR d.o.o. za proizvodnju energije u likvidaciji</item>
    </izvorni_sadrzaj>
    <derivirana_varijabla naziv="DomainObject.Predmet.StrankaListNazivFormated_1">
      <item>SOLARNA ELEKTRANA HVAR d.o.o. za proizvodnju energije u likvidaciji</item>
    </derivirana_varijabla>
  </DomainObject.Predmet.StrankaListNazivFormated>
  <DomainObject.Predmet.StrankaListNazivFormatedOIB>
    <izvorni_sadrzaj>
      <item>SOLARNA ELEKTRANA HVAR d.o.o. za proizvodnju energije u likvidaciji, OIB 19315960431</item>
    </izvorni_sadrzaj>
    <derivirana_varijabla naziv="DomainObject.Predmet.StrankaListNazivFormatedOIB_1">
      <item>SOLARNA ELEKTRANA HVAR d.o.o. za proizvodnju energije u likvidaciji, OIB 19315960431</item>
    </derivirana_varijabla>
  </DomainObject.Predmet.StrankaListNazivFormatedOIB>
  <DomainObject.Predmet.ProtuStrankaListFormated>
    <izvorni_sadrzaj>
      <item>SOLARNA ELEKTRANA HVAR d.o.o. za proizvodnju energije u likvidaciji zastupanog po punomoćniku Odvjetničko društvo BEKINA, ŠKURLA, DURMIŠ I SPAJIĆ, d.o.o.</item>
    </izvorni_sadrzaj>
    <derivirana_varijabla naziv="DomainObject.Predmet.ProtuStrankaListFormated_1">
      <item>SOLARNA ELEKTRANA HVAR d.o.o. za proizvodnju energije u likvidaciji zastupanog po punomoćniku Odvjetničko društvo BEKINA, ŠKURLA, DURMIŠ I SPAJIĆ, d.o.o.</item>
    </derivirana_varijabla>
  </DomainObject.Predmet.ProtuStrankaListFormated>
  <DomainObject.Predmet.ProtuStrankaListFormatedOIB>
    <izvorni_sadrzaj>
      <item>SOLARNA ELEKTRANA HVAR d.o.o. za proizvodnju energije u likvidaciji, OIB 19315960431 zastupanog po punomoćniku Odvjetničko društvo BEKINA, ŠKURLA, DURMIŠ I SPAJIĆ, d.o.o.</item>
    </izvorni_sadrzaj>
    <derivirana_varijabla naziv="DomainObject.Predmet.ProtuStrankaListFormatedOIB_1">
      <item>SOLARNA ELEKTRANA HVAR d.o.o. za proizvodnju energije u likvidaciji, OIB 19315960431 zastupanog po punomoćniku Odvjetničko društvo BEKINA, ŠKURLA, DURMIŠ I SPAJIĆ, d.o.o.</item>
    </derivirana_varijabla>
  </DomainObject.Predmet.ProtuStrankaListFormatedOIB>
  <DomainObject.Predmet.ProtuStrankaListFormatedWithAdress>
    <izvorni_sadrzaj>
      <item>SOLARNA ELEKTRANA HVAR d.o.o. za proizvodnju energije u likvidaciji, Bogovićeva 4, 10000 Zagreb zastupanog po punomoćniku Odvjetničko društvo BEKINA, ŠKURLA, DURMIŠ I SPAJIĆ, d.o.o.</item>
    </izvorni_sadrzaj>
    <derivirana_varijabla naziv="DomainObject.Predmet.ProtuStrankaListFormatedWithAdress_1">
      <item>SOLARNA ELEKTRANA HVAR d.o.o. za proizvodnju energije u likvidaciji, Bogovićeva 4, 10000 Zagreb zastupanog po punomoćniku Odvjetničko društvo BEKINA, ŠKURLA, DURMIŠ I SPAJIĆ, d.o.o.</item>
    </derivirana_varijabla>
  </DomainObject.Predmet.ProtuStrankaListFormatedWithAdress>
  <DomainObject.Predmet.ProtuStrankaListFormatedWithAdressOIB>
    <izvorni_sadrzaj>
      <item>SOLARNA ELEKTRANA HVAR d.o.o. za proizvodnju energije u likvidaciji, OIB 19315960431, Bogovićeva 4, 10000 Zagreb zastupanog po punomoćniku Odvjetničko društvo BEKINA, ŠKURLA, DURMIŠ I SPAJIĆ, d.o.o.</item>
    </izvorni_sadrzaj>
    <derivirana_varijabla naziv="DomainObject.Predmet.ProtuStrankaListFormatedWithAdressOIB_1">
      <item>SOLARNA ELEKTRANA HVAR d.o.o. za proizvodnju energije u likvidaciji, OIB 19315960431, Bogovićeva 4, 10000 Zagreb zastupanog po punomoćniku Odvjetničko društvo BEKINA, ŠKURLA, DURMIŠ I SPAJIĆ, d.o.o.</item>
    </derivirana_varijabla>
  </DomainObject.Predmet.ProtuStrankaListFormatedWithAdressOIB>
  <DomainObject.Predmet.ProtuStrankaListNazivFormated>
    <izvorni_sadrzaj>
      <item>SOLARNA ELEKTRANA HVAR d.o.o. za proizvodnju energije u likvidaciji</item>
    </izvorni_sadrzaj>
    <derivirana_varijabla naziv="DomainObject.Predmet.ProtuStrankaListNazivFormated_1">
      <item>SOLARNA ELEKTRANA HVAR d.o.o. za proizvodnju energije u likvidaciji</item>
    </derivirana_varijabla>
  </DomainObject.Predmet.ProtuStrankaListNazivFormated>
  <DomainObject.Predmet.ProtuStrankaListNazivFormatedOIB>
    <izvorni_sadrzaj>
      <item>SOLARNA ELEKTRANA HVAR d.o.o. za proizvodnju energije u likvidaciji, OIB 19315960431</item>
    </izvorni_sadrzaj>
    <derivirana_varijabla naziv="DomainObject.Predmet.ProtuStrankaListNazivFormatedOIB_1">
      <item>SOLARNA ELEKTRANA HVAR d.o.o. za proizvodnju energije u likvidaciji, OIB 19315960431</item>
    </derivirana_varijabla>
  </DomainObject.Predmet.ProtuStrankaListNazivFormatedOIB>
  <DomainObject.Predmet.OstaliListFormated>
    <izvorni_sadrzaj>
      <item>Odvjetničko društvo BEKINA, ŠKURLA, DURMIŠ I SPAJIĆ, d.o.o. punomoćnik sudionika u postupku SOLARNA ELEKTRANA HVAR d.o.o. za proizvodnju energije u likvidaciji</item>
      <item>Matija Juhn</item>
    </izvorni_sadrzaj>
    <derivirana_varijabla naziv="DomainObject.Predmet.OstaliListFormated_1">
      <item>Odvjetničko društvo BEKINA, ŠKURLA, DURMIŠ I SPAJIĆ, d.o.o. punomoćnik sudionika u postupku SOLARNA ELEKTRANA HVAR d.o.o. za proizvodnju energije u likvidaciji</item>
      <item>Matija Juhn</item>
    </derivirana_varijabla>
  </DomainObject.Predmet.OstaliListFormated>
  <DomainObject.Predmet.OstaliListFormatedOIB>
    <izvorni_sadrzaj>
      <item>Odvjetničko društvo BEKINA, ŠKURLA, DURMIŠ I SPAJIĆ, d.o.o., OIB 68178969783 punomoćnik sudionika u postupku SOLARNA ELEKTRANA HVAR d.o.o. za proizvodnju energije u likvidaciji</item>
      <item>Matija Juhn, OIB 73182708205</item>
    </izvorni_sadrzaj>
    <derivirana_varijabla naziv="DomainObject.Predmet.OstaliListFormatedOIB_1">
      <item>Odvjetničko društvo BEKINA, ŠKURLA, DURMIŠ I SPAJIĆ, d.o.o., OIB 68178969783 punomoćnik sudionika u postupku SOLARNA ELEKTRANA HVAR d.o.o. za proizvodnju energije u likvidaciji</item>
      <item>Matija Juhn, OIB 73182708205</item>
    </derivirana_varijabla>
  </DomainObject.Predmet.OstaliListFormatedOIB>
  <DomainObject.Predmet.OstaliListFormatedWithAdress>
    <izvorni_sadrzaj>
      <item>Odvjetničko društvo BEKINA, ŠKURLA, DURMIŠ I SPAJIĆ, d.o.o., Preradovićeva 24, 10000 Zagreb punomoćnik sudionika u postupku SOLARNA ELEKTRANA HVAR d.o.o. za proizvodnju energije u likvidaciji</item>
      <item>Matija Juhn, Horvatovac 51, 10000 Zagreb</item>
    </izvorni_sadrzaj>
    <derivirana_varijabla naziv="DomainObject.Predmet.OstaliListFormatedWithAdress_1">
      <item>Odvjetničko društvo BEKINA, ŠKURLA, DURMIŠ I SPAJIĆ, d.o.o., Preradovićeva 24, 10000 Zagreb punomoćnik sudionika u postupku SOLARNA ELEKTRANA HVAR d.o.o. za proizvodnju energije u likvidaciji</item>
      <item>Matija Juhn, Horvatovac 51, 10000 Zagreb</item>
    </derivirana_varijabla>
  </DomainObject.Predmet.OstaliListFormatedWithAdress>
  <DomainObject.Predmet.OstaliListFormatedWithAdressOIB>
    <izvorni_sadrzaj>
      <item>Odvjetničko društvo BEKINA, ŠKURLA, DURMIŠ I SPAJIĆ, d.o.o., OIB 68178969783, Preradovićeva 24, 10000 Zagreb punomoćnik sudionika u postupku SOLARNA ELEKTRANA HVAR d.o.o. za proizvodnju energije u likvidaciji</item>
      <item>Matija Juhn, OIB 73182708205, Horvatovac 51, 10000 Zagreb</item>
    </izvorni_sadrzaj>
    <derivirana_varijabla naziv="DomainObject.Predmet.OstaliListFormatedWithAdressOIB_1">
      <item>Odvjetničko društvo BEKINA, ŠKURLA, DURMIŠ I SPAJIĆ, d.o.o., OIB 68178969783, Preradovićeva 24, 10000 Zagreb punomoćnik sudionika u postupku SOLARNA ELEKTRANA HVAR d.o.o. za proizvodnju energije u likvidaciji</item>
      <item>Matija Juhn, OIB 73182708205, Horvatovac 51, 10000 Zagreb</item>
    </derivirana_varijabla>
  </DomainObject.Predmet.OstaliListFormatedWithAdressOIB>
  <DomainObject.Predmet.OstaliListNazivFormated>
    <izvorni_sadrzaj>
      <item>Odvjetničko društvo BEKINA, ŠKURLA, DURMIŠ I SPAJIĆ, d.o.o.</item>
      <item>Matija Juhn</item>
    </izvorni_sadrzaj>
    <derivirana_varijabla naziv="DomainObject.Predmet.OstaliListNazivFormated_1">
      <item>Odvjetničko društvo BEKINA, ŠKURLA, DURMIŠ I SPAJIĆ, d.o.o.</item>
      <item>Matija Juhn</item>
    </derivirana_varijabla>
  </DomainObject.Predmet.OstaliListNazivFormated>
  <DomainObject.Predmet.OstaliListNazivFormatedOIB>
    <izvorni_sadrzaj>
      <item>Odvjetničko društvo BEKINA, ŠKURLA, DURMIŠ I SPAJIĆ, d.o.o., OIB 68178969783</item>
      <item>Matija Juhn, OIB 73182708205</item>
    </izvorni_sadrzaj>
    <derivirana_varijabla naziv="DomainObject.Predmet.OstaliListNazivFormatedOIB_1">
      <item>Odvjetničko društvo BEKINA, ŠKURLA, DURMIŠ I SPAJIĆ, d.o.o., OIB 68178969783</item>
      <item>Matija Juhn, OIB 73182708205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>St-499/2015-14</izvorni_sadrzaj>
    <derivirana_varijabla naziv="DomainObject.PoslovniBrojDokumenta_1">St-499/2015-14</derivirana_varijabla>
  </DomainObject.PoslovniBrojDokumenta>
  <DomainObject.Predmet.StrankaIDrugi>
    <izvorni_sadrzaj>SOLARNA ELEKTRANA HVAR d.o.o. za proizvodnju energije u likvidaciji</izvorni_sadrzaj>
    <derivirana_varijabla naziv="DomainObject.Predmet.StrankaIDrugi_1">SOLARNA ELEKTRANA HVAR d.o.o. za proizvodnju energije u likvidaciji</derivirana_varijabla>
  </DomainObject.Predmet.StrankaIDrugi>
  <DomainObject.Predmet.ProtustrankaIDrugi>
    <izvorni_sadrzaj>SOLARNA ELEKTRANA HVAR d.o.o. za proizvodnju energije u likvidaciji</izvorni_sadrzaj>
    <derivirana_varijabla naziv="DomainObject.Predmet.ProtustrankaIDrugi_1">SOLARNA ELEKTRANA HVAR d.o.o. za proizvodnju energije u likvidaciji</derivirana_varijabla>
  </DomainObject.Predmet.ProtustrankaIDrugi>
  <DomainObject.Predmet.StrankaIDrugiAdressOIB>
    <izvorni_sadrzaj>SOLARNA ELEKTRANA HVAR d.o.o. za proizvodnju energije u likvidaciji, OIB 19315960431, Bogovićeva 4, 10000 Zagreb</izvorni_sadrzaj>
    <derivirana_varijabla naziv="DomainObject.Predmet.StrankaIDrugiAdressOIB_1">SOLARNA ELEKTRANA HVAR d.o.o. za proizvodnju energije u likvidaciji, OIB 19315960431, Bogovićeva 4, 10000 Zagreb</derivirana_varijabla>
  </DomainObject.Predmet.StrankaIDrugiAdressOIB>
  <DomainObject.Predmet.ProtustrankaIDrugiAdressOIB>
    <izvorni_sadrzaj>SOLARNA ELEKTRANA HVAR d.o.o. za proizvodnju energije u likvidaciji, OIB 19315960431, Bogovićeva 4, 10000 Zagreb</izvorni_sadrzaj>
    <derivirana_varijabla naziv="DomainObject.Predmet.ProtustrankaIDrugiAdressOIB_1">SOLARNA ELEKTRANA HVAR d.o.o. za proizvodnju energije u likvidaciji, OIB 19315960431, Bogovićeva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SOLARNA ELEKTRANA HVAR d.o.o. za proizvodnju energije u likvidaciji</item>
      <item>SOLARNA ELEKTRANA HVAR d.o.o. za proizvodnju energije u likvidaciji</item>
      <item>Odvjetničko društvo BEKINA, ŠKURLA, DURMIŠ I SPAJIĆ, d.o.o.</item>
      <item>Matija Juhn</item>
    </izvorni_sadrzaj>
    <derivirana_varijabla naziv="DomainObject.Predmet.SudioniciListNaziv_1">
      <item>SOLARNA ELEKTRANA HVAR d.o.o. za proizvodnju energije u likvidaciji</item>
      <item>SOLARNA ELEKTRANA HVAR d.o.o. za proizvodnju energije u likvidaciji</item>
      <item>Odvjetničko društvo BEKINA, ŠKURLA, DURMIŠ I SPAJIĆ, d.o.o.</item>
      <item>Matija Juhn</item>
    </derivirana_varijabla>
  </DomainObject.Predmet.SudioniciListNaziv>
  <DomainObject.Predmet.SudioniciListAdressOIB>
    <izvorni_sadrzaj>
      <item>SOLARNA ELEKTRANA HVAR d.o.o. za proizvodnju energije u likvidaciji, OIB 19315960431, Bogovićeva 4,10000 Zagreb</item>
      <item>SOLARNA ELEKTRANA HVAR d.o.o. za proizvodnju energije u likvidaciji, OIB 19315960431, Bogovićeva 4,10000 Zagreb</item>
      <item>Odvjetničko društvo BEKINA, ŠKURLA, DURMIŠ I SPAJIĆ, d.o.o., OIB 68178969783, Preradovićeva 24,10000 Zagreb</item>
      <item>Matija Juhn, OIB 73182708205, Horvatovac 51,10000 Zagreb</item>
    </izvorni_sadrzaj>
    <derivirana_varijabla naziv="DomainObject.Predmet.SudioniciListAdressOIB_1">
      <item>SOLARNA ELEKTRANA HVAR d.o.o. za proizvodnju energije u likvidaciji, OIB 19315960431, Bogovićeva 4,10000 Zagreb</item>
      <item>SOLARNA ELEKTRANA HVAR d.o.o. za proizvodnju energije u likvidaciji, OIB 19315960431, Bogovićeva 4,10000 Zagreb</item>
      <item>Odvjetničko društvo BEKINA, ŠKURLA, DURMIŠ I SPAJIĆ, d.o.o., OIB 68178969783, Preradovićeva 24,10000 Zagreb</item>
      <item>Matija Juhn, OIB 73182708205, Horvatovac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19315960431</item>
      <item>, OIB 19315960431</item>
      <item>, OIB 68178969783</item>
      <item>, OIB 73182708205</item>
    </izvorni_sadrzaj>
    <derivirana_varijabla naziv="DomainObject.Predmet.SudioniciListNazivOIB_1">
      <item>, OIB 19315960431</item>
      <item>, OIB 19315960431</item>
      <item>, OIB 68178969783</item>
      <item>, OIB 73182708205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ABE57-8DEB-455A-9B5B-BDCB1ADD7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739</properties:Words>
  <properties:Characters>4141</properties:Characters>
  <properties:Lines>97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2016-01-05T10:06:00Z</dcterms:created>
  <dc:creator>rsticn</dc:creator>
  <cp:lastModifiedBy>Ana Brlek</cp:lastModifiedBy>
  <cp:lastPrinted>2016-01-05T10:10:00Z</cp:lastPrinted>
  <dcterms:modified xmlns:xsi="http://www.w3.org/2001/XMLSchema-instance" xsi:type="dcterms:W3CDTF">2016-01-05T10:10:00Z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St-499/2015-14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